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5320F9" w14:textId="05718CE0" w:rsidR="008F470D" w:rsidRDefault="008F470D" w:rsidP="008F470D">
      <w:pPr>
        <w:pStyle w:val="basic-paragraph"/>
        <w:shd w:val="clear" w:color="auto" w:fill="FFFFFF"/>
        <w:spacing w:before="0" w:beforeAutospacing="0" w:after="0" w:afterAutospacing="0" w:line="276" w:lineRule="auto"/>
        <w:ind w:firstLine="567"/>
        <w:jc w:val="both"/>
        <w:rPr>
          <w:color w:val="333333"/>
        </w:rPr>
      </w:pPr>
      <w:r>
        <w:rPr>
          <w:color w:val="333333"/>
          <w:lang w:val="sr-Cyrl-RS"/>
        </w:rPr>
        <w:t>Н</w:t>
      </w:r>
      <w:r>
        <w:rPr>
          <w:color w:val="333333"/>
        </w:rPr>
        <w:t xml:space="preserve">а </w:t>
      </w:r>
      <w:proofErr w:type="spellStart"/>
      <w:r>
        <w:rPr>
          <w:color w:val="333333"/>
        </w:rPr>
        <w:t>основу</w:t>
      </w:r>
      <w:proofErr w:type="spellEnd"/>
      <w:r>
        <w:rPr>
          <w:color w:val="333333"/>
        </w:rPr>
        <w:t xml:space="preserve"> </w:t>
      </w:r>
      <w:proofErr w:type="spellStart"/>
      <w:r>
        <w:rPr>
          <w:color w:val="333333"/>
        </w:rPr>
        <w:t>члана</w:t>
      </w:r>
      <w:proofErr w:type="spellEnd"/>
      <w:r>
        <w:rPr>
          <w:color w:val="333333"/>
        </w:rPr>
        <w:t xml:space="preserve"> 38. </w:t>
      </w:r>
      <w:proofErr w:type="spellStart"/>
      <w:r>
        <w:rPr>
          <w:color w:val="333333"/>
        </w:rPr>
        <w:t>с</w:t>
      </w:r>
      <w:r w:rsidRPr="003546D6">
        <w:rPr>
          <w:color w:val="333333"/>
        </w:rPr>
        <w:t>тав</w:t>
      </w:r>
      <w:proofErr w:type="spellEnd"/>
      <w:r w:rsidRPr="003546D6">
        <w:rPr>
          <w:color w:val="333333"/>
        </w:rPr>
        <w:t xml:space="preserve"> 1. </w:t>
      </w:r>
      <w:proofErr w:type="spellStart"/>
      <w:r w:rsidRPr="003546D6">
        <w:rPr>
          <w:color w:val="333333"/>
        </w:rPr>
        <w:t>Закона</w:t>
      </w:r>
      <w:proofErr w:type="spellEnd"/>
      <w:r w:rsidRPr="003546D6">
        <w:rPr>
          <w:color w:val="333333"/>
        </w:rPr>
        <w:t xml:space="preserve"> о </w:t>
      </w:r>
      <w:proofErr w:type="spellStart"/>
      <w:r w:rsidRPr="003546D6">
        <w:rPr>
          <w:color w:val="333333"/>
        </w:rPr>
        <w:t>планском</w:t>
      </w:r>
      <w:proofErr w:type="spellEnd"/>
      <w:r w:rsidRPr="003546D6">
        <w:rPr>
          <w:color w:val="333333"/>
        </w:rPr>
        <w:t xml:space="preserve"> </w:t>
      </w:r>
      <w:proofErr w:type="spellStart"/>
      <w:r w:rsidRPr="003546D6">
        <w:rPr>
          <w:color w:val="333333"/>
        </w:rPr>
        <w:t>систему</w:t>
      </w:r>
      <w:proofErr w:type="spellEnd"/>
      <w:r w:rsidRPr="003546D6">
        <w:rPr>
          <w:color w:val="333333"/>
        </w:rPr>
        <w:t xml:space="preserve"> </w:t>
      </w:r>
      <w:proofErr w:type="spellStart"/>
      <w:r w:rsidRPr="003546D6">
        <w:rPr>
          <w:color w:val="333333"/>
        </w:rPr>
        <w:t>Републике</w:t>
      </w:r>
      <w:proofErr w:type="spellEnd"/>
      <w:r w:rsidRPr="003546D6">
        <w:rPr>
          <w:color w:val="333333"/>
        </w:rPr>
        <w:t xml:space="preserve"> </w:t>
      </w:r>
      <w:proofErr w:type="spellStart"/>
      <w:r w:rsidRPr="003546D6">
        <w:rPr>
          <w:color w:val="333333"/>
        </w:rPr>
        <w:t>Србије</w:t>
      </w:r>
      <w:proofErr w:type="spellEnd"/>
      <w:r w:rsidRPr="003546D6">
        <w:rPr>
          <w:color w:val="333333"/>
        </w:rPr>
        <w:t xml:space="preserve"> („</w:t>
      </w:r>
      <w:proofErr w:type="spellStart"/>
      <w:r w:rsidRPr="003546D6">
        <w:rPr>
          <w:color w:val="333333"/>
        </w:rPr>
        <w:t>Службени</w:t>
      </w:r>
      <w:proofErr w:type="spellEnd"/>
      <w:r w:rsidRPr="003546D6">
        <w:rPr>
          <w:color w:val="333333"/>
        </w:rPr>
        <w:t xml:space="preserve"> </w:t>
      </w:r>
      <w:proofErr w:type="spellStart"/>
      <w:r w:rsidRPr="003546D6">
        <w:rPr>
          <w:color w:val="333333"/>
        </w:rPr>
        <w:t>гласник</w:t>
      </w:r>
      <w:proofErr w:type="spellEnd"/>
      <w:r w:rsidRPr="003546D6">
        <w:rPr>
          <w:color w:val="333333"/>
        </w:rPr>
        <w:t xml:space="preserve"> РС”, </w:t>
      </w:r>
      <w:proofErr w:type="spellStart"/>
      <w:r w:rsidRPr="003546D6">
        <w:rPr>
          <w:color w:val="333333"/>
        </w:rPr>
        <w:t>број</w:t>
      </w:r>
      <w:proofErr w:type="spellEnd"/>
      <w:r w:rsidRPr="003546D6">
        <w:rPr>
          <w:color w:val="333333"/>
        </w:rPr>
        <w:t xml:space="preserve"> 30/18),</w:t>
      </w:r>
    </w:p>
    <w:p w14:paraId="703612E9" w14:textId="77777777" w:rsidR="00ED2B1A" w:rsidRDefault="00ED2B1A" w:rsidP="008F470D">
      <w:pPr>
        <w:pStyle w:val="basic-paragraph"/>
        <w:shd w:val="clear" w:color="auto" w:fill="FFFFFF"/>
        <w:spacing w:before="0" w:beforeAutospacing="0" w:after="0" w:afterAutospacing="0" w:line="276" w:lineRule="auto"/>
        <w:ind w:firstLine="567"/>
        <w:jc w:val="both"/>
        <w:rPr>
          <w:color w:val="333333"/>
        </w:rPr>
      </w:pPr>
    </w:p>
    <w:p w14:paraId="34C979D6" w14:textId="79944CCC" w:rsidR="008F470D" w:rsidRPr="008F470D" w:rsidRDefault="008F470D" w:rsidP="008F470D">
      <w:pPr>
        <w:pStyle w:val="basic-paragraph"/>
        <w:shd w:val="clear" w:color="auto" w:fill="FFFFFF"/>
        <w:spacing w:before="0" w:beforeAutospacing="0" w:after="0" w:afterAutospacing="0" w:line="276" w:lineRule="auto"/>
        <w:ind w:firstLine="567"/>
        <w:jc w:val="both"/>
        <w:rPr>
          <w:color w:val="333333"/>
        </w:rPr>
      </w:pPr>
      <w:proofErr w:type="spellStart"/>
      <w:r>
        <w:rPr>
          <w:color w:val="333333"/>
        </w:rPr>
        <w:t>Влада</w:t>
      </w:r>
      <w:proofErr w:type="spellEnd"/>
      <w:r>
        <w:rPr>
          <w:color w:val="333333"/>
        </w:rPr>
        <w:t xml:space="preserve"> </w:t>
      </w:r>
      <w:proofErr w:type="spellStart"/>
      <w:r>
        <w:rPr>
          <w:color w:val="333333"/>
        </w:rPr>
        <w:t>усвај</w:t>
      </w:r>
      <w:proofErr w:type="spellEnd"/>
      <w:r>
        <w:rPr>
          <w:color w:val="333333"/>
          <w:lang w:val="sr-Cyrl-RS"/>
        </w:rPr>
        <w:t xml:space="preserve">а   </w:t>
      </w:r>
    </w:p>
    <w:p w14:paraId="3053C502" w14:textId="77777777" w:rsidR="008F470D" w:rsidRDefault="008F470D" w:rsidP="008F470D">
      <w:pPr>
        <w:pStyle w:val="basic-paragraph"/>
        <w:shd w:val="clear" w:color="auto" w:fill="FFFFFF"/>
        <w:spacing w:before="0" w:beforeAutospacing="0" w:after="150" w:afterAutospacing="0"/>
        <w:ind w:firstLine="480"/>
        <w:rPr>
          <w:color w:val="333333"/>
          <w:lang w:val="sr-Cyrl-RS"/>
        </w:rPr>
      </w:pPr>
    </w:p>
    <w:p w14:paraId="7E3F8530" w14:textId="77777777" w:rsidR="008F470D" w:rsidRPr="008F470D" w:rsidRDefault="008F470D" w:rsidP="008F470D">
      <w:pPr>
        <w:pStyle w:val="basic-paragraph"/>
        <w:shd w:val="clear" w:color="auto" w:fill="FFFFFF"/>
        <w:spacing w:before="0" w:beforeAutospacing="0" w:after="0" w:afterAutospacing="0" w:line="276" w:lineRule="auto"/>
        <w:jc w:val="center"/>
        <w:rPr>
          <w:b/>
          <w:color w:val="333333"/>
          <w:sz w:val="28"/>
          <w:szCs w:val="28"/>
          <w:lang w:val="sr-Cyrl-RS"/>
        </w:rPr>
      </w:pPr>
      <w:r w:rsidRPr="008F470D">
        <w:rPr>
          <w:b/>
          <w:color w:val="333333"/>
          <w:sz w:val="28"/>
          <w:szCs w:val="28"/>
          <w:lang w:val="sr-Cyrl-RS"/>
        </w:rPr>
        <w:t>СТРАТЕГИЈУ</w:t>
      </w:r>
    </w:p>
    <w:p w14:paraId="3490A6DC" w14:textId="3E78D662" w:rsidR="008F470D" w:rsidRPr="008F470D" w:rsidRDefault="008F470D" w:rsidP="008F470D">
      <w:pPr>
        <w:pStyle w:val="basic-paragraph"/>
        <w:shd w:val="clear" w:color="auto" w:fill="FFFFFF"/>
        <w:spacing w:before="0" w:beforeAutospacing="0" w:after="480" w:afterAutospacing="0"/>
        <w:jc w:val="center"/>
        <w:rPr>
          <w:b/>
          <w:color w:val="333333"/>
          <w:sz w:val="28"/>
          <w:szCs w:val="28"/>
          <w:lang w:val="sr-Cyrl-RS"/>
        </w:rPr>
      </w:pPr>
      <w:r w:rsidRPr="008F470D">
        <w:rPr>
          <w:b/>
          <w:color w:val="333333"/>
          <w:sz w:val="28"/>
          <w:szCs w:val="28"/>
          <w:lang w:val="sr-Cyrl-RS"/>
        </w:rPr>
        <w:t>БЕЗБЕДНОСТИ САОБРАЋАЈА РЕПУБЛИКЕ СРБИЈЕ ЗА ПЕРИОД ОД 2023 ДО 2030. ГОДИНЕ СА АКЦИОНИМ ПЛАНОМ ЗА 2023. ДО 2025. ГОДИНЕ</w:t>
      </w:r>
    </w:p>
    <w:p w14:paraId="0E74EA9A" w14:textId="2C5E14E6" w:rsidR="00261E00" w:rsidRPr="006424C2" w:rsidRDefault="001717DD" w:rsidP="004E1112">
      <w:pPr>
        <w:pStyle w:val="1Glava"/>
      </w:pPr>
      <w:bookmarkStart w:id="0" w:name="_Toc93313073"/>
      <w:bookmarkStart w:id="1" w:name="_Toc94521693"/>
      <w:bookmarkStart w:id="2" w:name="_Toc94521791"/>
      <w:bookmarkStart w:id="3" w:name="_Toc145365457"/>
      <w:r w:rsidRPr="006424C2">
        <w:t>УВОД</w:t>
      </w:r>
      <w:bookmarkEnd w:id="0"/>
      <w:bookmarkEnd w:id="1"/>
      <w:bookmarkEnd w:id="2"/>
      <w:bookmarkEnd w:id="3"/>
    </w:p>
    <w:p w14:paraId="3658DACE" w14:textId="4ACF4600" w:rsidR="00291781" w:rsidRPr="006424C2" w:rsidRDefault="006343D3" w:rsidP="00291781">
      <w:pPr>
        <w:spacing w:before="0"/>
        <w:rPr>
          <w:lang w:val="sr-Cyrl-RS"/>
        </w:rPr>
      </w:pPr>
      <w:r w:rsidRPr="006424C2">
        <w:rPr>
          <w:noProof/>
          <w:szCs w:val="24"/>
          <w:lang w:val="en-US"/>
        </w:rPr>
        <mc:AlternateContent>
          <mc:Choice Requires="wps">
            <w:drawing>
              <wp:anchor distT="91440" distB="91440" distL="114300" distR="114300" simplePos="0" relativeHeight="251665408" behindDoc="0" locked="0" layoutInCell="1" allowOverlap="1" wp14:anchorId="00A5F988" wp14:editId="6EEE2C24">
                <wp:simplePos x="0" y="0"/>
                <wp:positionH relativeFrom="page">
                  <wp:posOffset>4128135</wp:posOffset>
                </wp:positionH>
                <wp:positionV relativeFrom="paragraph">
                  <wp:posOffset>1517015</wp:posOffset>
                </wp:positionV>
                <wp:extent cx="2548890" cy="1403985"/>
                <wp:effectExtent l="0" t="0" r="0" b="0"/>
                <wp:wrapThrough wrapText="bothSides">
                  <wp:wrapPolygon edited="0">
                    <wp:start x="484" y="0"/>
                    <wp:lineTo x="484" y="20920"/>
                    <wp:lineTo x="20987" y="20920"/>
                    <wp:lineTo x="20987" y="0"/>
                    <wp:lineTo x="484" y="0"/>
                  </wp:wrapPolygon>
                </wp:wrapThrough>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8890" cy="1403985"/>
                        </a:xfrm>
                        <a:prstGeom prst="rect">
                          <a:avLst/>
                        </a:prstGeom>
                        <a:noFill/>
                        <a:ln w="9525">
                          <a:noFill/>
                          <a:miter lim="800000"/>
                          <a:headEnd/>
                          <a:tailEnd/>
                        </a:ln>
                      </wps:spPr>
                      <wps:txbx>
                        <w:txbxContent>
                          <w:p w14:paraId="40DDC6AB" w14:textId="52FAFE59" w:rsidR="00D35FF8" w:rsidRPr="0015423C" w:rsidRDefault="00D35FF8" w:rsidP="0015423C">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50% мање погинулих и тешко повређених лица до 2030. година</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0A5F988" id="_x0000_t202" coordsize="21600,21600" o:spt="202" path="m,l,21600r21600,l21600,xe">
                <v:stroke joinstyle="miter"/>
                <v:path gradientshapeok="t" o:connecttype="rect"/>
              </v:shapetype>
              <v:shape id="Text Box 2" o:spid="_x0000_s1026" type="#_x0000_t202" style="position:absolute;left:0;text-align:left;margin-left:325.05pt;margin-top:119.45pt;width:200.7pt;height:110.55pt;z-index:251665408;visibility:visible;mso-wrap-style:square;mso-width-percent:0;mso-height-percent:200;mso-wrap-distance-left:9pt;mso-wrap-distance-top:7.2pt;mso-wrap-distance-right:9pt;mso-wrap-distance-bottom:7.2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" filled="f" stroked="f">
                <v:textbox style="mso-fit-shape-to-text:t">
                  <w:txbxContent>
                    <w:p w14:paraId="40DDC6AB" w14:textId="52FAFE59" w:rsidR="00D35FF8" w:rsidRPr="0015423C" w:rsidRDefault="00D35FF8" w:rsidP="0015423C">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50% мање погинулих и тешко повређених лица до 2030. година</w:t>
                      </w:r>
                    </w:p>
                  </w:txbxContent>
                </v:textbox>
                <w10:wrap type="through" anchorx="page"/>
              </v:shape>
            </w:pict>
          </mc:Fallback>
        </mc:AlternateContent>
      </w:r>
      <w:r w:rsidR="00291781" w:rsidRPr="006424C2">
        <w:rPr>
          <w:lang w:val="sr-Cyrl-RS"/>
        </w:rPr>
        <w:t xml:space="preserve">У саобраћајним незгодама </w:t>
      </w:r>
      <w:r w:rsidR="001479ED">
        <w:rPr>
          <w:lang w:val="sr-Cyrl-RS"/>
        </w:rPr>
        <w:t xml:space="preserve">годишње у свету погине приближно </w:t>
      </w:r>
      <w:r w:rsidR="00291781" w:rsidRPr="006424C2">
        <w:rPr>
          <w:lang w:val="sr-Cyrl-RS"/>
        </w:rPr>
        <w:t xml:space="preserve">1,35 милиона </w:t>
      </w:r>
      <w:r w:rsidR="0059296E" w:rsidRPr="006424C2">
        <w:rPr>
          <w:lang w:val="sr-Cyrl-RS"/>
        </w:rPr>
        <w:t xml:space="preserve">људи </w:t>
      </w:r>
      <w:r w:rsidR="001479ED">
        <w:rPr>
          <w:lang w:val="sr-Cyrl-RS"/>
        </w:rPr>
        <w:t>а</w:t>
      </w:r>
      <w:r w:rsidR="0059296E" w:rsidRPr="006424C2">
        <w:rPr>
          <w:lang w:val="sr-Cyrl-RS"/>
        </w:rPr>
        <w:t xml:space="preserve"> буде повређено</w:t>
      </w:r>
      <w:r w:rsidR="001479ED">
        <w:rPr>
          <w:lang w:val="sr-Cyrl-RS"/>
        </w:rPr>
        <w:t xml:space="preserve"> више од 50 милиона људи</w:t>
      </w:r>
      <w:r w:rsidR="00291781" w:rsidRPr="006424C2">
        <w:rPr>
          <w:lang w:val="sr-Cyrl-RS"/>
        </w:rPr>
        <w:t xml:space="preserve">. </w:t>
      </w:r>
      <w:r w:rsidR="00E82A38">
        <w:rPr>
          <w:lang w:val="sr-Cyrl-RS"/>
        </w:rPr>
        <w:t>У саобраћајним незгодама најчешће страдају</w:t>
      </w:r>
      <w:r w:rsidR="00291781" w:rsidRPr="006424C2">
        <w:rPr>
          <w:lang w:val="sr-Cyrl-RS"/>
        </w:rPr>
        <w:t xml:space="preserve"> млади људи</w:t>
      </w:r>
      <w:r w:rsidR="002E1CF3" w:rsidRPr="006424C2">
        <w:rPr>
          <w:lang w:val="sr-Cyrl-RS"/>
        </w:rPr>
        <w:t>,</w:t>
      </w:r>
      <w:r w:rsidR="0059296E" w:rsidRPr="006424C2">
        <w:rPr>
          <w:lang w:val="sr-Cyrl-RS"/>
        </w:rPr>
        <w:t xml:space="preserve"> а</w:t>
      </w:r>
      <w:r w:rsidR="002E1CF3" w:rsidRPr="006424C2">
        <w:rPr>
          <w:lang w:val="sr-Cyrl-RS"/>
        </w:rPr>
        <w:t xml:space="preserve"> посебно у земљама у којим улагање у безбедност саобраћаја није пре</w:t>
      </w:r>
      <w:r w:rsidR="00E82A38">
        <w:rPr>
          <w:lang w:val="sr-Cyrl-RS"/>
        </w:rPr>
        <w:t>познато као друштвена добит већ</w:t>
      </w:r>
      <w:r w:rsidR="002E1CF3" w:rsidRPr="006424C2">
        <w:rPr>
          <w:lang w:val="sr-Cyrl-RS"/>
        </w:rPr>
        <w:t xml:space="preserve"> као трошак</w:t>
      </w:r>
      <w:r w:rsidR="00291781" w:rsidRPr="006424C2">
        <w:rPr>
          <w:lang w:val="sr-Cyrl-RS"/>
        </w:rPr>
        <w:t>. Имајући у виду огромне људске и економске губитке Уједињене нације и Европска унија су у протеклих 15 година предузеле низ стратешких активности усмерених ка смањењу броја саобраћајних незгода. Уједињене нације су донеле Резолуцију којом се период до 2030. године проглашава Другом деценијом акције за безбедност саобраћаја, а Светска здравствена организација је припремила Глобални план Друге деценије акције за безбедност саобраћаја.</w:t>
      </w:r>
      <w:r w:rsidR="00D432BD" w:rsidRPr="006424C2">
        <w:rPr>
          <w:lang w:val="sr-Cyrl-RS"/>
        </w:rPr>
        <w:t xml:space="preserve"> </w:t>
      </w:r>
      <w:r w:rsidR="0059296E" w:rsidRPr="006424C2">
        <w:rPr>
          <w:lang w:val="sr-Cyrl-RS"/>
        </w:rPr>
        <w:t xml:space="preserve">Према бројним </w:t>
      </w:r>
      <w:r w:rsidR="00F25807" w:rsidRPr="006424C2">
        <w:rPr>
          <w:lang w:val="sr-Cyrl-RS"/>
        </w:rPr>
        <w:t>анализама</w:t>
      </w:r>
      <w:r w:rsidR="0059296E" w:rsidRPr="006424C2">
        <w:rPr>
          <w:lang w:val="sr-Cyrl-RS"/>
        </w:rPr>
        <w:t>,</w:t>
      </w:r>
      <w:r w:rsidR="00D432BD" w:rsidRPr="006424C2">
        <w:rPr>
          <w:lang w:val="sr-Cyrl-RS"/>
        </w:rPr>
        <w:t xml:space="preserve"> </w:t>
      </w:r>
      <w:r w:rsidR="0059296E" w:rsidRPr="006424C2">
        <w:rPr>
          <w:lang w:val="sr-Cyrl-RS"/>
        </w:rPr>
        <w:t>Европа</w:t>
      </w:r>
      <w:r w:rsidR="002E1CF3" w:rsidRPr="006424C2">
        <w:rPr>
          <w:lang w:val="sr-Cyrl-RS"/>
        </w:rPr>
        <w:t xml:space="preserve"> </w:t>
      </w:r>
      <w:r w:rsidR="0059296E" w:rsidRPr="006424C2">
        <w:rPr>
          <w:lang w:val="sr-Cyrl-RS"/>
        </w:rPr>
        <w:t>је најбезбеднији континент у саобраћају</w:t>
      </w:r>
      <w:r w:rsidR="00291781" w:rsidRPr="006424C2">
        <w:rPr>
          <w:lang w:val="sr-Cyrl-RS"/>
        </w:rPr>
        <w:t xml:space="preserve"> </w:t>
      </w:r>
      <w:r w:rsidR="0059296E" w:rsidRPr="006424C2">
        <w:rPr>
          <w:lang w:val="sr-Cyrl-RS"/>
        </w:rPr>
        <w:t>на свету. На трагу</w:t>
      </w:r>
      <w:r w:rsidR="00E82A38">
        <w:rPr>
          <w:lang w:val="sr-Cyrl-RS"/>
        </w:rPr>
        <w:t xml:space="preserve"> тога</w:t>
      </w:r>
      <w:r w:rsidR="0059296E" w:rsidRPr="006424C2">
        <w:rPr>
          <w:lang w:val="sr-Cyrl-RS"/>
        </w:rPr>
        <w:t xml:space="preserve">, </w:t>
      </w:r>
      <w:r w:rsidR="00291781" w:rsidRPr="006424C2">
        <w:rPr>
          <w:lang w:val="sr-Cyrl-RS"/>
        </w:rPr>
        <w:t>Европска унија (</w:t>
      </w:r>
      <w:r w:rsidR="00E82A38">
        <w:rPr>
          <w:lang w:val="sr-Cyrl-RS"/>
        </w:rPr>
        <w:t xml:space="preserve">у даљем тексту </w:t>
      </w:r>
      <w:r w:rsidR="00291781" w:rsidRPr="006424C2">
        <w:rPr>
          <w:lang w:val="sr-Cyrl-RS"/>
        </w:rPr>
        <w:t>ЕУ)</w:t>
      </w:r>
      <w:r w:rsidR="002E1CF3" w:rsidRPr="006424C2">
        <w:rPr>
          <w:lang w:val="sr-Cyrl-RS"/>
        </w:rPr>
        <w:t xml:space="preserve"> </w:t>
      </w:r>
      <w:r w:rsidR="00F25807" w:rsidRPr="006424C2">
        <w:rPr>
          <w:lang w:val="sr-Cyrl-RS"/>
        </w:rPr>
        <w:t>је створила претпоставке за примену</w:t>
      </w:r>
      <w:r w:rsidR="00291781" w:rsidRPr="006424C2">
        <w:rPr>
          <w:lang w:val="sr-Cyrl-RS"/>
        </w:rPr>
        <w:t xml:space="preserve"> О</w:t>
      </w:r>
      <w:r w:rsidR="00F25807" w:rsidRPr="006424C2">
        <w:rPr>
          <w:lang w:val="sr-Cyrl-RS"/>
        </w:rPr>
        <w:t xml:space="preserve">квирне политике </w:t>
      </w:r>
      <w:r w:rsidR="00291781" w:rsidRPr="006424C2">
        <w:rPr>
          <w:lang w:val="sr-Cyrl-RS"/>
        </w:rPr>
        <w:t xml:space="preserve">безбедности саобраћаја до 2030. године. Кроз све међународне и европске </w:t>
      </w:r>
      <w:r w:rsidR="008802C4" w:rsidRPr="006424C2">
        <w:rPr>
          <w:lang w:val="sr-Cyrl-RS"/>
        </w:rPr>
        <w:t xml:space="preserve">стратешке документе </w:t>
      </w:r>
      <w:r w:rsidR="00291781" w:rsidRPr="006424C2">
        <w:rPr>
          <w:lang w:val="sr-Cyrl-RS"/>
        </w:rPr>
        <w:t xml:space="preserve">провлачи </w:t>
      </w:r>
      <w:r w:rsidR="008802C4" w:rsidRPr="006424C2">
        <w:rPr>
          <w:lang w:val="sr-Cyrl-RS"/>
        </w:rPr>
        <w:t xml:space="preserve">се </w:t>
      </w:r>
      <w:r w:rsidR="002E1CF3" w:rsidRPr="006424C2">
        <w:rPr>
          <w:lang w:val="sr-Cyrl-RS"/>
        </w:rPr>
        <w:t xml:space="preserve">исти </w:t>
      </w:r>
      <w:r w:rsidR="00291781" w:rsidRPr="006424C2">
        <w:rPr>
          <w:lang w:val="sr-Cyrl-RS"/>
        </w:rPr>
        <w:t>глоба</w:t>
      </w:r>
      <w:r w:rsidR="00A26F71" w:rsidRPr="006424C2">
        <w:rPr>
          <w:lang w:val="sr-Cyrl-RS"/>
        </w:rPr>
        <w:t xml:space="preserve">лни циљ, </w:t>
      </w:r>
      <w:r w:rsidR="00E82A38">
        <w:rPr>
          <w:lang w:val="sr-Cyrl-RS"/>
        </w:rPr>
        <w:t xml:space="preserve">а то је </w:t>
      </w:r>
      <w:r w:rsidR="00A26F71" w:rsidRPr="006424C2">
        <w:rPr>
          <w:lang w:val="sr-Cyrl-RS"/>
        </w:rPr>
        <w:t>да</w:t>
      </w:r>
      <w:r w:rsidR="00AD3887" w:rsidRPr="006424C2">
        <w:rPr>
          <w:lang w:val="sr-Cyrl-RS"/>
        </w:rPr>
        <w:t xml:space="preserve"> се </w:t>
      </w:r>
      <w:r w:rsidR="00AD3887" w:rsidRPr="006424C2">
        <w:rPr>
          <w:b/>
          <w:lang w:val="sr-Cyrl-RS"/>
        </w:rPr>
        <w:t>смањи број погинули</w:t>
      </w:r>
      <w:r w:rsidR="00291781" w:rsidRPr="006424C2">
        <w:rPr>
          <w:b/>
          <w:lang w:val="sr-Cyrl-RS"/>
        </w:rPr>
        <w:t>х и тешко повређених лица за 50% до 2030. године</w:t>
      </w:r>
      <w:r w:rsidR="00291781" w:rsidRPr="006424C2">
        <w:rPr>
          <w:lang w:val="sr-Cyrl-RS"/>
        </w:rPr>
        <w:t xml:space="preserve">. </w:t>
      </w:r>
    </w:p>
    <w:p w14:paraId="09CEE7E8" w14:textId="017ED8A0" w:rsidR="00CA24DA" w:rsidRPr="006424C2" w:rsidRDefault="00A26F71" w:rsidP="00291781">
      <w:pPr>
        <w:rPr>
          <w:lang w:val="sr-Cyrl-RS"/>
        </w:rPr>
      </w:pPr>
      <w:r w:rsidRPr="006424C2">
        <w:rPr>
          <w:szCs w:val="24"/>
          <w:lang w:val="sr-Cyrl-RS"/>
        </w:rPr>
        <w:t>Уважавајући</w:t>
      </w:r>
      <w:r w:rsidR="00F25807" w:rsidRPr="006424C2">
        <w:rPr>
          <w:szCs w:val="24"/>
          <w:lang w:val="sr-Cyrl-RS"/>
        </w:rPr>
        <w:t xml:space="preserve"> глобалне правце</w:t>
      </w:r>
      <w:r w:rsidRPr="006424C2">
        <w:rPr>
          <w:szCs w:val="24"/>
          <w:lang w:val="sr-Cyrl-RS"/>
        </w:rPr>
        <w:t xml:space="preserve"> и успешне праксе</w:t>
      </w:r>
      <w:r w:rsidR="00F25807" w:rsidRPr="006424C2">
        <w:rPr>
          <w:szCs w:val="24"/>
          <w:lang w:val="sr-Cyrl-RS"/>
        </w:rPr>
        <w:t xml:space="preserve"> у безбедности саобраћаја </w:t>
      </w:r>
      <w:r w:rsidRPr="006424C2">
        <w:rPr>
          <w:szCs w:val="24"/>
          <w:lang w:val="sr-Cyrl-RS"/>
        </w:rPr>
        <w:t>кроз припрему и усвајање</w:t>
      </w:r>
      <w:r w:rsidR="00056533" w:rsidRPr="006424C2">
        <w:rPr>
          <w:szCs w:val="24"/>
          <w:lang w:val="sr-Cyrl-RS"/>
        </w:rPr>
        <w:t xml:space="preserve"> Закона о безбедности саобраћаја на путевима</w:t>
      </w:r>
      <w:r w:rsidR="00E82A38">
        <w:rPr>
          <w:szCs w:val="24"/>
          <w:lang w:val="sr-Cyrl-RS"/>
        </w:rPr>
        <w:t xml:space="preserve"> (у даљем тексту ЗоБС),</w:t>
      </w:r>
      <w:r w:rsidR="00056533" w:rsidRPr="006424C2">
        <w:rPr>
          <w:szCs w:val="24"/>
          <w:lang w:val="sr-Cyrl-RS"/>
        </w:rPr>
        <w:t xml:space="preserve"> 2009. године, </w:t>
      </w:r>
      <w:r w:rsidR="003D6FA6" w:rsidRPr="006424C2">
        <w:rPr>
          <w:szCs w:val="24"/>
          <w:lang w:val="sr-Cyrl-RS"/>
        </w:rPr>
        <w:t>наступила</w:t>
      </w:r>
      <w:r w:rsidR="00056533" w:rsidRPr="006424C2">
        <w:rPr>
          <w:szCs w:val="24"/>
          <w:lang w:val="sr-Cyrl-RS"/>
        </w:rPr>
        <w:t xml:space="preserve"> је </w:t>
      </w:r>
      <w:r w:rsidR="00056533" w:rsidRPr="006424C2">
        <w:rPr>
          <w:b/>
          <w:szCs w:val="24"/>
          <w:lang w:val="sr-Cyrl-RS"/>
        </w:rPr>
        <w:t>четврта етапа у управљању системом безбедности саобраћаја</w:t>
      </w:r>
      <w:r w:rsidR="00056533" w:rsidRPr="006424C2">
        <w:rPr>
          <w:szCs w:val="24"/>
          <w:lang w:val="sr-Cyrl-RS"/>
        </w:rPr>
        <w:t xml:space="preserve"> у Републици Србији, која </w:t>
      </w:r>
      <w:r w:rsidR="00E82A38">
        <w:rPr>
          <w:szCs w:val="24"/>
          <w:lang w:val="sr-Cyrl-RS"/>
        </w:rPr>
        <w:t>још увек траје</w:t>
      </w:r>
      <w:r w:rsidR="00056533" w:rsidRPr="006424C2">
        <w:rPr>
          <w:szCs w:val="24"/>
          <w:lang w:val="sr-Cyrl-RS"/>
        </w:rPr>
        <w:t>. Ову етапу карактерише успостављен стабилан опадајући тр</w:t>
      </w:r>
      <w:r w:rsidR="00E82A38">
        <w:rPr>
          <w:szCs w:val="24"/>
          <w:lang w:val="sr-Cyrl-RS"/>
        </w:rPr>
        <w:t>енд броја погинулих у саобраћајним незгодама</w:t>
      </w:r>
      <w:r w:rsidR="00056533" w:rsidRPr="006424C2">
        <w:rPr>
          <w:szCs w:val="24"/>
          <w:lang w:val="sr-Cyrl-RS"/>
        </w:rPr>
        <w:t xml:space="preserve">, док тренд повређених лица има значајне осцилације. </w:t>
      </w:r>
      <w:r w:rsidR="00CA24DA" w:rsidRPr="006424C2">
        <w:rPr>
          <w:szCs w:val="24"/>
          <w:lang w:val="sr-Cyrl-RS"/>
        </w:rPr>
        <w:t>У току 2019. године, 534 особе су изгубиле живот, док су 3.322 особе тешко повређене у саобраћајним незгодама на путевима Републике Србије.</w:t>
      </w:r>
      <w:r w:rsidR="00CA24DA" w:rsidRPr="006424C2">
        <w:rPr>
          <w:lang w:val="sr-Cyrl-RS"/>
        </w:rPr>
        <w:t xml:space="preserve"> </w:t>
      </w:r>
      <w:r w:rsidR="00E82A38">
        <w:rPr>
          <w:lang w:val="sr-Cyrl-RS"/>
        </w:rPr>
        <w:t>Ови показатељи су четири пута мањи</w:t>
      </w:r>
      <w:r w:rsidR="00CA24DA" w:rsidRPr="006424C2">
        <w:rPr>
          <w:lang w:val="sr-Cyrl-RS"/>
        </w:rPr>
        <w:t xml:space="preserve"> у односу н</w:t>
      </w:r>
      <w:r w:rsidR="00E82A38">
        <w:rPr>
          <w:lang w:val="sr-Cyrl-RS"/>
        </w:rPr>
        <w:t>а 1990. годину, и двоструко мањи</w:t>
      </w:r>
      <w:r w:rsidR="00CA24DA" w:rsidRPr="006424C2">
        <w:rPr>
          <w:lang w:val="sr-Cyrl-RS"/>
        </w:rPr>
        <w:t xml:space="preserve"> у односу на 2000. годину. </w:t>
      </w:r>
    </w:p>
    <w:p w14:paraId="00BE2133" w14:textId="58C9F666" w:rsidR="009E33FF" w:rsidRPr="006424C2" w:rsidRDefault="00E82A38" w:rsidP="009E33FF">
      <w:pPr>
        <w:rPr>
          <w:szCs w:val="24"/>
          <w:lang w:val="sr-Cyrl-RS"/>
        </w:rPr>
      </w:pPr>
      <w:r w:rsidRPr="006424C2">
        <w:rPr>
          <w:noProof/>
          <w:szCs w:val="24"/>
          <w:lang w:val="en-US"/>
        </w:rPr>
        <mc:AlternateContent>
          <mc:Choice Requires="wps">
            <w:drawing>
              <wp:anchor distT="91440" distB="91440" distL="114300" distR="114300" simplePos="0" relativeHeight="251661312" behindDoc="0" locked="0" layoutInCell="1" allowOverlap="1" wp14:anchorId="2E4D5A65" wp14:editId="396E9309">
                <wp:simplePos x="0" y="0"/>
                <wp:positionH relativeFrom="margin">
                  <wp:posOffset>3042920</wp:posOffset>
                </wp:positionH>
                <wp:positionV relativeFrom="paragraph">
                  <wp:posOffset>69910</wp:posOffset>
                </wp:positionV>
                <wp:extent cx="2538095" cy="1403985"/>
                <wp:effectExtent l="0" t="0" r="0" b="1270"/>
                <wp:wrapThrough wrapText="bothSides">
                  <wp:wrapPolygon edited="0">
                    <wp:start x="486" y="0"/>
                    <wp:lineTo x="486" y="21312"/>
                    <wp:lineTo x="21076" y="21312"/>
                    <wp:lineTo x="21076" y="0"/>
                    <wp:lineTo x="486" y="0"/>
                  </wp:wrapPolygon>
                </wp:wrapThrough>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38095" cy="1403985"/>
                        </a:xfrm>
                        <a:prstGeom prst="rect">
                          <a:avLst/>
                        </a:prstGeom>
                        <a:noFill/>
                        <a:ln w="9525">
                          <a:noFill/>
                          <a:miter lim="800000"/>
                          <a:headEnd/>
                          <a:tailEnd/>
                        </a:ln>
                      </wps:spPr>
                      <wps:txbx>
                        <w:txbxContent>
                          <w:p w14:paraId="0CE6825F" w14:textId="4AB55F9D" w:rsidR="00D35FF8" w:rsidRPr="009148AD" w:rsidRDefault="00D35FF8" w:rsidP="000D653A">
                            <w:pPr>
                              <w:pBdr>
                                <w:top w:val="single" w:sz="24" w:space="8" w:color="5B9BD5" w:themeColor="accent1"/>
                                <w:bottom w:val="single" w:sz="24" w:space="8" w:color="5B9BD5" w:themeColor="accent1"/>
                              </w:pBdr>
                              <w:spacing w:after="0"/>
                              <w:jc w:val="center"/>
                              <w:rPr>
                                <w:b/>
                                <w:bCs/>
                                <w:color w:val="5B9BD5" w:themeColor="accent1"/>
                                <w:szCs w:val="24"/>
                                <w:lang w:val="sr-Cyrl-RS"/>
                              </w:rPr>
                            </w:pPr>
                            <w:r w:rsidRPr="009148AD">
                              <w:rPr>
                                <w:b/>
                                <w:bCs/>
                                <w:color w:val="5B9BD5" w:themeColor="accent1"/>
                                <w:szCs w:val="24"/>
                                <w:lang w:val="sr-Cyrl-RS"/>
                              </w:rPr>
                              <w:t xml:space="preserve">Успостављање </w:t>
                            </w:r>
                            <w:r w:rsidRPr="009148AD">
                              <w:rPr>
                                <w:b/>
                                <w:bCs/>
                                <w:color w:val="5B9BD5" w:themeColor="accent1"/>
                                <w:szCs w:val="24"/>
                                <w:lang w:val="sr-Cyrl-RS"/>
                              </w:rPr>
                              <w:t>водеће институције безбедности саобраћаја- предуслов успешног управљања системом безбедности саобраћаја</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E4D5A65" id="_x0000_s1027" type="#_x0000_t202" style="position:absolute;left:0;text-align:left;margin-left:239.6pt;margin-top:5.5pt;width:199.85pt;height:110.55pt;z-index:251661312;visibility:visible;mso-wrap-style:square;mso-width-percent:0;mso-height-percent:200;mso-wrap-distance-left:9pt;mso-wrap-distance-top:7.2pt;mso-wrap-distance-right:9pt;mso-wrap-distance-bottom:7.2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" filled="f" stroked="f">
                <v:textbox style="mso-fit-shape-to-text:t">
                  <w:txbxContent>
                    <w:p w14:paraId="0CE6825F" w14:textId="4AB55F9D" w:rsidR="00D35FF8" w:rsidRPr="009148AD" w:rsidRDefault="00D35FF8" w:rsidP="000D653A">
                      <w:pPr>
                        <w:pBdr>
                          <w:top w:val="single" w:sz="24" w:space="8" w:color="5B9BD5" w:themeColor="accent1"/>
                          <w:bottom w:val="single" w:sz="24" w:space="8" w:color="5B9BD5" w:themeColor="accent1"/>
                        </w:pBdr>
                        <w:spacing w:after="0"/>
                        <w:jc w:val="center"/>
                        <w:rPr>
                          <w:b/>
                          <w:bCs/>
                          <w:color w:val="5B9BD5" w:themeColor="accent1"/>
                          <w:szCs w:val="24"/>
                          <w:lang w:val="sr-Cyrl-RS"/>
                        </w:rPr>
                      </w:pPr>
                      <w:r w:rsidRPr="009148AD">
                        <w:rPr>
                          <w:b/>
                          <w:bCs/>
                          <w:color w:val="5B9BD5" w:themeColor="accent1"/>
                          <w:szCs w:val="24"/>
                          <w:lang w:val="sr-Cyrl-RS"/>
                        </w:rPr>
                        <w:t xml:space="preserve">Успостављање </w:t>
                      </w:r>
                      <w:r w:rsidRPr="009148AD">
                        <w:rPr>
                          <w:b/>
                          <w:bCs/>
                          <w:color w:val="5B9BD5" w:themeColor="accent1"/>
                          <w:szCs w:val="24"/>
                          <w:lang w:val="sr-Cyrl-RS"/>
                        </w:rPr>
                        <w:t>водеће институције безбедности саобраћаја- предуслов успешног управљања системом безбедности саобраћаја</w:t>
                      </w:r>
                    </w:p>
                  </w:txbxContent>
                </v:textbox>
                <w10:wrap type="through" anchorx="margin"/>
              </v:shape>
            </w:pict>
          </mc:Fallback>
        </mc:AlternateContent>
      </w:r>
      <w:r w:rsidR="009E33FF" w:rsidRPr="006424C2">
        <w:rPr>
          <w:szCs w:val="24"/>
          <w:lang w:val="sr-Cyrl-RS"/>
        </w:rPr>
        <w:t>Оснивањем Агенције</w:t>
      </w:r>
      <w:r>
        <w:rPr>
          <w:szCs w:val="24"/>
          <w:lang w:val="sr-Cyrl-RS"/>
        </w:rPr>
        <w:t xml:space="preserve"> за безбедност саобраћаја (у даљем тексту Агенција</w:t>
      </w:r>
      <w:r w:rsidR="0099661B" w:rsidRPr="006424C2">
        <w:rPr>
          <w:szCs w:val="24"/>
          <w:lang w:val="sr-Cyrl-RS"/>
        </w:rPr>
        <w:t>)</w:t>
      </w:r>
      <w:r w:rsidR="009E33FF" w:rsidRPr="006424C2">
        <w:rPr>
          <w:szCs w:val="24"/>
          <w:lang w:val="sr-Cyrl-RS"/>
        </w:rPr>
        <w:t xml:space="preserve"> створени су услови за обједињену анализу, праћење и унапређивање система безбедности саобраћаја и успостављање и развој јединствене базе података о безбедности саобраћаја сходно примени принципа „</w:t>
      </w:r>
      <w:r w:rsidR="009E33FF" w:rsidRPr="006424C2">
        <w:rPr>
          <w:b/>
          <w:bCs/>
          <w:szCs w:val="24"/>
          <w:lang w:val="sr-Cyrl-RS"/>
        </w:rPr>
        <w:t>све на једном месту</w:t>
      </w:r>
      <w:r w:rsidR="00ED2B1A" w:rsidRPr="003546D6">
        <w:rPr>
          <w:color w:val="333333"/>
        </w:rPr>
        <w:t>”</w:t>
      </w:r>
      <w:r w:rsidR="009E33FF" w:rsidRPr="006424C2">
        <w:rPr>
          <w:szCs w:val="24"/>
          <w:lang w:val="sr-Cyrl-RS"/>
        </w:rPr>
        <w:t xml:space="preserve">. Агенција је систем интегратор и централно чвориште који у реализацији законом утврђених </w:t>
      </w:r>
      <w:r w:rsidR="009E33FF" w:rsidRPr="006424C2">
        <w:rPr>
          <w:szCs w:val="24"/>
          <w:lang w:val="sr-Cyrl-RS"/>
        </w:rPr>
        <w:lastRenderedPageBreak/>
        <w:t xml:space="preserve">надлежности повезује широк круг институција почев од ресорних министарстава Владе за </w:t>
      </w:r>
      <w:r w:rsidR="006424C2" w:rsidRPr="006424C2">
        <w:rPr>
          <w:szCs w:val="24"/>
          <w:lang w:val="sr-Cyrl-RS"/>
        </w:rPr>
        <w:t>унутрашње</w:t>
      </w:r>
      <w:r w:rsidR="009E33FF" w:rsidRPr="006424C2">
        <w:rPr>
          <w:szCs w:val="24"/>
          <w:lang w:val="sr-Cyrl-RS"/>
        </w:rPr>
        <w:t xml:space="preserve"> послове, саобраћај, правду, здравље, просвету, рад, трговину, свих јединица локалне самоуп</w:t>
      </w:r>
      <w:r>
        <w:rPr>
          <w:szCs w:val="24"/>
          <w:lang w:val="sr-Cyrl-RS"/>
        </w:rPr>
        <w:t xml:space="preserve">раве у Републици Србији, научно- </w:t>
      </w:r>
      <w:r w:rsidR="009E33FF" w:rsidRPr="006424C2">
        <w:rPr>
          <w:szCs w:val="24"/>
          <w:lang w:val="sr-Cyrl-RS"/>
        </w:rPr>
        <w:t>образовних установа, невладиног сектора и бројних других.</w:t>
      </w:r>
      <w:r w:rsidR="00987FEB" w:rsidRPr="006424C2">
        <w:rPr>
          <w:szCs w:val="24"/>
          <w:lang w:val="sr-Cyrl-RS"/>
        </w:rPr>
        <w:t xml:space="preserve"> </w:t>
      </w:r>
      <w:r w:rsidR="009E33FF" w:rsidRPr="006424C2">
        <w:rPr>
          <w:szCs w:val="24"/>
          <w:lang w:val="sr-Cyrl-RS"/>
        </w:rPr>
        <w:t xml:space="preserve">Током прве деценије њеног постојања успостављен је принцип финансијски самоодрживе институције која средства за рад обезбеђује из цене које плаћају корисници услуга. </w:t>
      </w:r>
      <w:r w:rsidR="009E33FF" w:rsidRPr="006424C2">
        <w:rPr>
          <w:b/>
          <w:szCs w:val="24"/>
          <w:lang w:val="sr-Cyrl-RS"/>
        </w:rPr>
        <w:t>Висока препознатљивост Агенције као једне од најефикаснијих институција у јавном сектору потврђује се широким сетом најразличитијих услуга према корисницима</w:t>
      </w:r>
      <w:r w:rsidR="009E33FF" w:rsidRPr="006424C2">
        <w:rPr>
          <w:szCs w:val="24"/>
          <w:lang w:val="sr-Cyrl-RS"/>
        </w:rPr>
        <w:t xml:space="preserve"> </w:t>
      </w:r>
      <w:r w:rsidR="009E33FF" w:rsidRPr="006424C2">
        <w:rPr>
          <w:b/>
          <w:bCs/>
          <w:szCs w:val="24"/>
          <w:lang w:val="sr-Cyrl-RS"/>
        </w:rPr>
        <w:t>чији број премашује 550 хиљада на годишњем нивоу</w:t>
      </w:r>
      <w:r w:rsidR="009E33FF" w:rsidRPr="006424C2">
        <w:rPr>
          <w:szCs w:val="24"/>
          <w:lang w:val="sr-Cyrl-RS"/>
        </w:rPr>
        <w:t>.</w:t>
      </w:r>
    </w:p>
    <w:p w14:paraId="4DC94738" w14:textId="690E0179" w:rsidR="007C4193" w:rsidRPr="006424C2" w:rsidRDefault="0097519E" w:rsidP="009E33FF">
      <w:pPr>
        <w:rPr>
          <w:lang w:val="sr-Cyrl-RS"/>
        </w:rPr>
      </w:pPr>
      <w:r w:rsidRPr="006424C2">
        <w:rPr>
          <w:noProof/>
          <w:szCs w:val="24"/>
          <w:lang w:val="en-US"/>
        </w:rPr>
        <mc:AlternateContent>
          <mc:Choice Requires="wps">
            <w:drawing>
              <wp:anchor distT="91440" distB="91440" distL="114300" distR="114300" simplePos="0" relativeHeight="251667456" behindDoc="0" locked="0" layoutInCell="1" allowOverlap="1" wp14:anchorId="3E0B9A7C" wp14:editId="0DA6D91B">
                <wp:simplePos x="0" y="0"/>
                <wp:positionH relativeFrom="page">
                  <wp:posOffset>4232275</wp:posOffset>
                </wp:positionH>
                <wp:positionV relativeFrom="paragraph">
                  <wp:posOffset>136478</wp:posOffset>
                </wp:positionV>
                <wp:extent cx="2290445" cy="1403985"/>
                <wp:effectExtent l="0" t="0" r="0" b="0"/>
                <wp:wrapThrough wrapText="bothSides">
                  <wp:wrapPolygon edited="0">
                    <wp:start x="539" y="0"/>
                    <wp:lineTo x="539" y="20920"/>
                    <wp:lineTo x="21019" y="20920"/>
                    <wp:lineTo x="21019" y="0"/>
                    <wp:lineTo x="539" y="0"/>
                  </wp:wrapPolygon>
                </wp:wrapThrough>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0445" cy="1403985"/>
                        </a:xfrm>
                        <a:prstGeom prst="rect">
                          <a:avLst/>
                        </a:prstGeom>
                        <a:noFill/>
                        <a:ln w="9525">
                          <a:noFill/>
                          <a:miter lim="800000"/>
                          <a:headEnd/>
                          <a:tailEnd/>
                        </a:ln>
                      </wps:spPr>
                      <wps:txbx>
                        <w:txbxContent>
                          <w:p w14:paraId="77192A46" w14:textId="77777777" w:rsidR="00D35FF8" w:rsidRPr="0015423C" w:rsidRDefault="00D35FF8" w:rsidP="0015423C">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 xml:space="preserve">Не </w:t>
                            </w:r>
                            <w:r>
                              <w:rPr>
                                <w:b/>
                                <w:bCs/>
                                <w:color w:val="5B9BD5" w:themeColor="accent1"/>
                                <w:szCs w:val="24"/>
                                <w:lang w:val="sr-Cyrl-RS"/>
                              </w:rPr>
                              <w:t>прихватамо страдање људи на путевима</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E0B9A7C" id="_x0000_s1028" type="#_x0000_t202" style="position:absolute;left:0;text-align:left;margin-left:333.25pt;margin-top:10.75pt;width:180.35pt;height:110.55pt;z-index:251667456;visibility:visible;mso-wrap-style:square;mso-width-percent:0;mso-height-percent:200;mso-wrap-distance-left:9pt;mso-wrap-distance-top:7.2pt;mso-wrap-distance-right:9pt;mso-wrap-distance-bottom:7.2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" filled="f" stroked="f">
                <v:textbox style="mso-fit-shape-to-text:t">
                  <w:txbxContent>
                    <w:p w14:paraId="77192A46" w14:textId="77777777" w:rsidR="00D35FF8" w:rsidRPr="0015423C" w:rsidRDefault="00D35FF8" w:rsidP="0015423C">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 xml:space="preserve">Не </w:t>
                      </w:r>
                      <w:r>
                        <w:rPr>
                          <w:b/>
                          <w:bCs/>
                          <w:color w:val="5B9BD5" w:themeColor="accent1"/>
                          <w:szCs w:val="24"/>
                          <w:lang w:val="sr-Cyrl-RS"/>
                        </w:rPr>
                        <w:t>прихватамо страдање људи на путевима</w:t>
                      </w:r>
                    </w:p>
                  </w:txbxContent>
                </v:textbox>
                <w10:wrap type="through" anchorx="page"/>
              </v:shape>
            </w:pict>
          </mc:Fallback>
        </mc:AlternateContent>
      </w:r>
      <w:r w:rsidR="009E33FF" w:rsidRPr="006424C2">
        <w:rPr>
          <w:lang w:val="sr-Cyrl-RS"/>
        </w:rPr>
        <w:t xml:space="preserve">Напуштајући став да су саобраћајне незгоде нужна последица друмског саобраћаја, и прихватајући став да се саобраћајне незгоде могу спречити, </w:t>
      </w:r>
      <w:r w:rsidR="009E33FF" w:rsidRPr="006424C2">
        <w:rPr>
          <w:b/>
          <w:lang w:val="sr-Cyrl-RS"/>
        </w:rPr>
        <w:t>Република Србија сврстала се у ред држава које не прихватају да људи страдају на њеним путевима и одлучно се боре за очување живота у саобраћају</w:t>
      </w:r>
      <w:r w:rsidR="009E33FF" w:rsidRPr="006424C2">
        <w:rPr>
          <w:lang w:val="sr-Cyrl-RS"/>
        </w:rPr>
        <w:t xml:space="preserve">. </w:t>
      </w:r>
    </w:p>
    <w:p w14:paraId="4208187E" w14:textId="77777777" w:rsidR="007C4193" w:rsidRPr="006424C2" w:rsidRDefault="009E33FF" w:rsidP="009E33FF">
      <w:pPr>
        <w:rPr>
          <w:lang w:val="sr-Cyrl-RS"/>
        </w:rPr>
      </w:pPr>
      <w:r w:rsidRPr="006424C2">
        <w:rPr>
          <w:lang w:val="sr-Cyrl-RS"/>
        </w:rPr>
        <w:t xml:space="preserve">Некада стихијско деловање прешло је у системско управљање безбедношћу саобраћаја. Јавно мњење и доносиоци одлука у Републици Србији данас препознају проблем страдања у саобраћајним незгодама као важну друштвену и државну тему. </w:t>
      </w:r>
    </w:p>
    <w:p w14:paraId="6615C96F" w14:textId="1D2727F1" w:rsidR="009E33FF" w:rsidRPr="006424C2" w:rsidRDefault="009E33FF" w:rsidP="009E33FF">
      <w:pPr>
        <w:rPr>
          <w:lang w:val="sr-Cyrl-RS"/>
        </w:rPr>
      </w:pPr>
      <w:r w:rsidRPr="006424C2">
        <w:rPr>
          <w:lang w:val="sr-Cyrl-RS"/>
        </w:rPr>
        <w:t xml:space="preserve">Гледано у времену, саобраћај у Републици Србији је све безбеднији. Гледано у простору, Република Србија </w:t>
      </w:r>
      <w:r w:rsidR="0043500A">
        <w:rPr>
          <w:lang w:val="sr-Latn-RS"/>
        </w:rPr>
        <w:t xml:space="preserve">je, </w:t>
      </w:r>
      <w:r w:rsidR="0043500A" w:rsidRPr="006424C2">
        <w:rPr>
          <w:lang w:val="sr-Cyrl-RS"/>
        </w:rPr>
        <w:t>према јавном ризику страдања у саобраћају</w:t>
      </w:r>
      <w:r w:rsidR="0043500A">
        <w:rPr>
          <w:lang w:val="sr-Cyrl-RS"/>
        </w:rPr>
        <w:t>,</w:t>
      </w:r>
      <w:r w:rsidRPr="006424C2">
        <w:rPr>
          <w:lang w:val="sr-Cyrl-RS"/>
        </w:rPr>
        <w:t xml:space="preserve"> још увек међу најмање безбедним државама Европе.</w:t>
      </w:r>
    </w:p>
    <w:p w14:paraId="57FC1884" w14:textId="350A46D3" w:rsidR="005B33C5" w:rsidRPr="006424C2" w:rsidRDefault="00AD385F" w:rsidP="003504A9">
      <w:pPr>
        <w:widowControl/>
        <w:spacing w:before="0" w:after="0"/>
        <w:rPr>
          <w:rFonts w:eastAsiaTheme="minorHAnsi"/>
          <w:szCs w:val="24"/>
          <w:lang w:val="sr-Cyrl-RS"/>
        </w:rPr>
      </w:pPr>
      <w:r w:rsidRPr="006424C2">
        <w:rPr>
          <w:szCs w:val="24"/>
          <w:lang w:val="sr-Cyrl-RS"/>
        </w:rPr>
        <w:t xml:space="preserve">Тежећи </w:t>
      </w:r>
      <w:r w:rsidR="00AF1FBB" w:rsidRPr="006424C2">
        <w:rPr>
          <w:szCs w:val="24"/>
          <w:lang w:val="sr-Cyrl-RS"/>
        </w:rPr>
        <w:t xml:space="preserve">да </w:t>
      </w:r>
      <w:r w:rsidR="0099661B" w:rsidRPr="006424C2">
        <w:rPr>
          <w:szCs w:val="24"/>
          <w:lang w:val="sr-Cyrl-RS"/>
        </w:rPr>
        <w:t>се дефинишу страте</w:t>
      </w:r>
      <w:r w:rsidR="005D50C8" w:rsidRPr="006424C2">
        <w:rPr>
          <w:szCs w:val="24"/>
          <w:lang w:val="sr-Cyrl-RS"/>
        </w:rPr>
        <w:t>ш</w:t>
      </w:r>
      <w:r w:rsidR="0099661B" w:rsidRPr="006424C2">
        <w:rPr>
          <w:szCs w:val="24"/>
          <w:lang w:val="sr-Cyrl-RS"/>
        </w:rPr>
        <w:t>ки правци деловања у безбедности саобраћаја до 2030. године</w:t>
      </w:r>
      <w:r w:rsidR="009E33FF" w:rsidRPr="006424C2">
        <w:rPr>
          <w:szCs w:val="24"/>
          <w:lang w:val="sr-Cyrl-RS"/>
        </w:rPr>
        <w:t xml:space="preserve">, Агенција је формирала </w:t>
      </w:r>
      <w:r w:rsidR="009E33FF" w:rsidRPr="006424C2">
        <w:rPr>
          <w:b/>
          <w:bCs/>
          <w:szCs w:val="24"/>
          <w:lang w:val="sr-Cyrl-RS"/>
        </w:rPr>
        <w:t>Радну групу за израду Нацрта стратегије безбедности саобраћаја Републике Србије</w:t>
      </w:r>
      <w:r w:rsidR="00AF1FBB" w:rsidRPr="006424C2">
        <w:rPr>
          <w:b/>
          <w:bCs/>
          <w:szCs w:val="24"/>
          <w:lang w:val="sr-Cyrl-RS"/>
        </w:rPr>
        <w:t xml:space="preserve"> за период од 20</w:t>
      </w:r>
      <w:r w:rsidR="00CA748A">
        <w:rPr>
          <w:b/>
          <w:bCs/>
          <w:szCs w:val="24"/>
          <w:lang w:val="sr-Cyrl-RS"/>
        </w:rPr>
        <w:t>23</w:t>
      </w:r>
      <w:r w:rsidR="00AF1FBB" w:rsidRPr="006424C2">
        <w:rPr>
          <w:b/>
          <w:bCs/>
          <w:szCs w:val="24"/>
          <w:lang w:val="sr-Cyrl-RS"/>
        </w:rPr>
        <w:t xml:space="preserve">. до 2030. </w:t>
      </w:r>
      <w:r w:rsidR="00AF1FBB" w:rsidRPr="0043500A">
        <w:rPr>
          <w:bCs/>
          <w:szCs w:val="24"/>
          <w:lang w:val="sr-Cyrl-RS"/>
        </w:rPr>
        <w:t>године</w:t>
      </w:r>
      <w:r w:rsidR="0043500A" w:rsidRPr="0043500A">
        <w:rPr>
          <w:bCs/>
          <w:szCs w:val="24"/>
          <w:lang w:val="sr-Latn-RS"/>
        </w:rPr>
        <w:t xml:space="preserve"> (</w:t>
      </w:r>
      <w:r w:rsidR="0043500A" w:rsidRPr="0043500A">
        <w:rPr>
          <w:bCs/>
          <w:szCs w:val="24"/>
          <w:lang w:val="sr-Cyrl-RS"/>
        </w:rPr>
        <w:t>у даљем тексту Нацрт Стратегије)</w:t>
      </w:r>
      <w:r w:rsidR="00AF1FBB" w:rsidRPr="006424C2">
        <w:rPr>
          <w:szCs w:val="24"/>
          <w:lang w:val="sr-Cyrl-RS"/>
        </w:rPr>
        <w:t>,</w:t>
      </w:r>
      <w:r w:rsidRPr="006424C2">
        <w:rPr>
          <w:szCs w:val="24"/>
          <w:lang w:val="sr-Cyrl-RS"/>
        </w:rPr>
        <w:t xml:space="preserve"> која укљу</w:t>
      </w:r>
      <w:r w:rsidR="00AF1FBB" w:rsidRPr="006424C2">
        <w:rPr>
          <w:szCs w:val="24"/>
          <w:lang w:val="sr-Cyrl-RS"/>
        </w:rPr>
        <w:t>чује</w:t>
      </w:r>
      <w:r w:rsidR="006A6AA4" w:rsidRPr="006424C2">
        <w:rPr>
          <w:szCs w:val="24"/>
          <w:lang w:val="sr-Cyrl-RS"/>
        </w:rPr>
        <w:t xml:space="preserve"> </w:t>
      </w:r>
      <w:r w:rsidR="007D50E0" w:rsidRPr="006424C2">
        <w:rPr>
          <w:szCs w:val="24"/>
          <w:lang w:val="sr-Cyrl-RS"/>
        </w:rPr>
        <w:t xml:space="preserve">представнике </w:t>
      </w:r>
      <w:r w:rsidR="006A6AA4" w:rsidRPr="006424C2">
        <w:rPr>
          <w:szCs w:val="24"/>
          <w:lang w:val="sr-Cyrl-RS"/>
        </w:rPr>
        <w:t>32</w:t>
      </w:r>
      <w:r w:rsidR="00AF1FBB" w:rsidRPr="006424C2">
        <w:rPr>
          <w:szCs w:val="24"/>
          <w:lang w:val="sr-Cyrl-RS"/>
        </w:rPr>
        <w:t xml:space="preserve"> </w:t>
      </w:r>
      <w:r w:rsidR="006A6AA4" w:rsidRPr="006424C2">
        <w:rPr>
          <w:szCs w:val="24"/>
          <w:lang w:val="sr-Cyrl-RS"/>
        </w:rPr>
        <w:t>субјекта безбедности саобраћаја на државном и локалном нивоу</w:t>
      </w:r>
      <w:r w:rsidR="00AF1FBB" w:rsidRPr="006424C2">
        <w:rPr>
          <w:szCs w:val="24"/>
          <w:lang w:val="sr-Cyrl-RS"/>
        </w:rPr>
        <w:t xml:space="preserve">: Министарство унутрашњих послова </w:t>
      </w:r>
      <w:r w:rsidR="003E2D24" w:rsidRPr="006424C2">
        <w:rPr>
          <w:szCs w:val="24"/>
          <w:lang w:val="sr-Cyrl-RS"/>
        </w:rPr>
        <w:t xml:space="preserve">Републике Србије </w:t>
      </w:r>
      <w:r w:rsidR="00AF1FBB" w:rsidRPr="006424C2">
        <w:rPr>
          <w:szCs w:val="24"/>
          <w:lang w:val="sr-Cyrl-RS"/>
        </w:rPr>
        <w:t xml:space="preserve">(Управа саобраћајне полиције- Дирекција полиције, Сектор за ванредне ситуације), Министарство грађевинарства, саобраћаја и инфраструктуре </w:t>
      </w:r>
      <w:r w:rsidR="003E2D24" w:rsidRPr="006424C2">
        <w:rPr>
          <w:szCs w:val="24"/>
          <w:lang w:val="sr-Cyrl-RS"/>
        </w:rPr>
        <w:t xml:space="preserve">Републике Србије </w:t>
      </w:r>
      <w:r w:rsidR="00AF1FBB" w:rsidRPr="006424C2">
        <w:rPr>
          <w:szCs w:val="24"/>
          <w:lang w:val="sr-Cyrl-RS"/>
        </w:rPr>
        <w:t xml:space="preserve">(Сектор </w:t>
      </w:r>
      <w:r w:rsidR="0043500A">
        <w:rPr>
          <w:szCs w:val="24"/>
          <w:lang w:val="sr-Cyrl-RS"/>
        </w:rPr>
        <w:t xml:space="preserve">за </w:t>
      </w:r>
      <w:r w:rsidR="00161D85" w:rsidRPr="006424C2">
        <w:rPr>
          <w:rFonts w:eastAsiaTheme="minorHAnsi"/>
          <w:szCs w:val="24"/>
          <w:lang w:val="sr-Cyrl-RS"/>
        </w:rPr>
        <w:t>друмски транспорт, путеве и безбедност саобраћаја</w:t>
      </w:r>
      <w:r w:rsidR="00AF1FBB" w:rsidRPr="006424C2">
        <w:rPr>
          <w:rFonts w:eastAsiaTheme="minorHAnsi"/>
          <w:szCs w:val="24"/>
          <w:lang w:val="sr-Cyrl-RS"/>
        </w:rPr>
        <w:t xml:space="preserve">, </w:t>
      </w:r>
      <w:r w:rsidR="00161D85" w:rsidRPr="006424C2">
        <w:rPr>
          <w:rFonts w:eastAsiaTheme="minorHAnsi"/>
          <w:szCs w:val="24"/>
          <w:lang w:val="sr-Cyrl-RS"/>
        </w:rPr>
        <w:t>Сектор за железнице и интермодални транспорт</w:t>
      </w:r>
      <w:r w:rsidR="00AF1FBB" w:rsidRPr="006424C2">
        <w:rPr>
          <w:rFonts w:eastAsiaTheme="minorHAnsi"/>
          <w:szCs w:val="24"/>
          <w:lang w:val="sr-Cyrl-RS"/>
        </w:rPr>
        <w:t xml:space="preserve">), </w:t>
      </w:r>
      <w:r w:rsidR="00161D85" w:rsidRPr="006424C2">
        <w:rPr>
          <w:rFonts w:eastAsiaTheme="minorHAnsi"/>
          <w:szCs w:val="24"/>
          <w:lang w:val="sr-Cyrl-RS"/>
        </w:rPr>
        <w:t>Министарство здравља Републике Србије</w:t>
      </w:r>
      <w:r w:rsidR="00AF1FBB" w:rsidRPr="006424C2">
        <w:rPr>
          <w:rFonts w:eastAsiaTheme="minorHAnsi"/>
          <w:szCs w:val="24"/>
          <w:lang w:val="sr-Cyrl-RS"/>
        </w:rPr>
        <w:t>, Министарство трговине, туризма и телекомуникација Републике Србије, Министарство пољопривреде, шумарства и водопривреде Републике Србије, Министарство просвете, науке и технол</w:t>
      </w:r>
      <w:r w:rsidR="001B26CA">
        <w:rPr>
          <w:rFonts w:eastAsiaTheme="minorHAnsi"/>
          <w:szCs w:val="24"/>
          <w:lang w:val="sr-Cyrl-RS"/>
        </w:rPr>
        <w:t>ошког развоја Републике Србије</w:t>
      </w:r>
      <w:r w:rsidR="00AF1FBB" w:rsidRPr="006424C2">
        <w:rPr>
          <w:rFonts w:eastAsiaTheme="minorHAnsi"/>
          <w:szCs w:val="24"/>
          <w:lang w:val="sr-Cyrl-RS"/>
        </w:rPr>
        <w:t>, Министарство за рад, запошљавање, борачка и социјална питања Републике Србије, Министарство одбране Републике Србије,  Министарство културе и информисања Републике Србије, Министарство државне управе и локалне самоуправе Републике Србије, Министарство омладине и спорта Републике Србије</w:t>
      </w:r>
      <w:r w:rsidR="003504A9" w:rsidRPr="006424C2">
        <w:rPr>
          <w:rFonts w:eastAsiaTheme="minorHAnsi"/>
          <w:szCs w:val="24"/>
          <w:lang w:val="sr-Cyrl-RS"/>
        </w:rPr>
        <w:t>, ЈП</w:t>
      </w:r>
      <w:r w:rsidR="006424C2">
        <w:rPr>
          <w:rFonts w:eastAsiaTheme="minorHAnsi"/>
          <w:szCs w:val="24"/>
          <w:lang w:val="sr-Cyrl-RS"/>
        </w:rPr>
        <w:t xml:space="preserve"> </w:t>
      </w:r>
      <w:r w:rsidR="003504A9" w:rsidRPr="006424C2">
        <w:rPr>
          <w:rFonts w:eastAsiaTheme="minorHAnsi"/>
          <w:szCs w:val="24"/>
          <w:lang w:val="sr-Cyrl-RS"/>
        </w:rPr>
        <w:t>„Путеви Србије</w:t>
      </w:r>
      <w:r w:rsidR="00444BCC">
        <w:rPr>
          <w:rFonts w:eastAsiaTheme="minorHAnsi"/>
          <w:szCs w:val="24"/>
          <w:lang w:val="sr-Cyrl-RS"/>
        </w:rPr>
        <w:t>”</w:t>
      </w:r>
      <w:r w:rsidR="003504A9" w:rsidRPr="006424C2">
        <w:rPr>
          <w:rFonts w:eastAsiaTheme="minorHAnsi"/>
          <w:szCs w:val="24"/>
          <w:lang w:val="sr-Cyrl-RS"/>
        </w:rPr>
        <w:t>, Коридори Србије д.о.о., Завод за унапређивање образовања и васпитања, Завод за вредновање квалитета образовања и васпитања, Институт за јавно здравље Србије „Др Милан Јовановић Батут</w:t>
      </w:r>
      <w:r w:rsidR="00444BCC">
        <w:rPr>
          <w:rFonts w:eastAsiaTheme="minorHAnsi"/>
          <w:szCs w:val="24"/>
          <w:lang w:val="sr-Cyrl-RS"/>
        </w:rPr>
        <w:t>”</w:t>
      </w:r>
      <w:r w:rsidR="003504A9" w:rsidRPr="006424C2">
        <w:rPr>
          <w:rFonts w:eastAsiaTheme="minorHAnsi"/>
          <w:szCs w:val="24"/>
          <w:lang w:val="sr-Cyrl-RS"/>
        </w:rPr>
        <w:t>, Републички фонд за здравствено осигурање, Саобраћајни факултет – Универзитет у Београду, Машински факултет – Универзитет у Београду, Факултет техничких наука - Универзитет у Новом Саду, Пољопривредни факултет - Универзитет у Новом Саду, Прекршајни суд</w:t>
      </w:r>
      <w:r w:rsidR="007D50E0" w:rsidRPr="006424C2">
        <w:rPr>
          <w:rFonts w:eastAsiaTheme="minorHAnsi"/>
          <w:szCs w:val="24"/>
          <w:lang w:val="sr-Cyrl-RS"/>
        </w:rPr>
        <w:t xml:space="preserve"> у Београду</w:t>
      </w:r>
      <w:r w:rsidR="003504A9" w:rsidRPr="006424C2">
        <w:rPr>
          <w:rFonts w:eastAsiaTheme="minorHAnsi"/>
          <w:szCs w:val="24"/>
          <w:lang w:val="sr-Cyrl-RS"/>
        </w:rPr>
        <w:t xml:space="preserve">, </w:t>
      </w:r>
      <w:r w:rsidR="007D50E0" w:rsidRPr="006424C2">
        <w:rPr>
          <w:rFonts w:eastAsiaTheme="minorHAnsi"/>
          <w:szCs w:val="24"/>
          <w:lang w:val="sr-Cyrl-RS"/>
        </w:rPr>
        <w:t>Прекршајни а</w:t>
      </w:r>
      <w:r w:rsidR="003504A9" w:rsidRPr="006424C2">
        <w:rPr>
          <w:rFonts w:eastAsiaTheme="minorHAnsi"/>
          <w:szCs w:val="24"/>
          <w:lang w:val="sr-Cyrl-RS"/>
        </w:rPr>
        <w:t>пелациони</w:t>
      </w:r>
      <w:r w:rsidR="007D50E0" w:rsidRPr="006424C2">
        <w:rPr>
          <w:rFonts w:eastAsiaTheme="minorHAnsi"/>
          <w:szCs w:val="24"/>
          <w:lang w:val="sr-Cyrl-RS"/>
        </w:rPr>
        <w:t xml:space="preserve"> с</w:t>
      </w:r>
      <w:r w:rsidR="003504A9" w:rsidRPr="006424C2">
        <w:rPr>
          <w:rFonts w:eastAsiaTheme="minorHAnsi"/>
          <w:szCs w:val="24"/>
          <w:lang w:val="sr-Cyrl-RS"/>
        </w:rPr>
        <w:t xml:space="preserve">уд, Удружење осигуравача Републике Србије, Завод за хитну медицинску помоћ Нови Сад, </w:t>
      </w:r>
      <w:r w:rsidR="0043500A">
        <w:rPr>
          <w:rFonts w:eastAsiaTheme="minorHAnsi"/>
          <w:szCs w:val="24"/>
          <w:lang w:val="sr-Cyrl-RS"/>
        </w:rPr>
        <w:t xml:space="preserve">ЈП Путеви </w:t>
      </w:r>
      <w:r w:rsidR="003504A9" w:rsidRPr="006424C2">
        <w:rPr>
          <w:rFonts w:eastAsiaTheme="minorHAnsi"/>
          <w:szCs w:val="24"/>
          <w:lang w:val="sr-Cyrl-RS"/>
        </w:rPr>
        <w:t>Београд</w:t>
      </w:r>
      <w:r w:rsidR="0043500A">
        <w:rPr>
          <w:rFonts w:eastAsiaTheme="minorHAnsi"/>
          <w:szCs w:val="24"/>
          <w:lang w:val="sr-Cyrl-RS"/>
        </w:rPr>
        <w:t>а</w:t>
      </w:r>
      <w:r w:rsidR="003504A9" w:rsidRPr="006424C2">
        <w:rPr>
          <w:rFonts w:eastAsiaTheme="minorHAnsi"/>
          <w:szCs w:val="24"/>
          <w:lang w:val="sr-Cyrl-RS"/>
        </w:rPr>
        <w:t xml:space="preserve">, Завод за ургентну медицину Ниш, </w:t>
      </w:r>
      <w:r w:rsidR="00161D85" w:rsidRPr="006424C2">
        <w:rPr>
          <w:rFonts w:eastAsiaTheme="minorHAnsi"/>
          <w:szCs w:val="24"/>
          <w:lang w:val="sr-Cyrl-RS"/>
        </w:rPr>
        <w:t>Градски завод за хитну медицинску помоћ</w:t>
      </w:r>
      <w:r w:rsidR="006A6AA4" w:rsidRPr="006424C2">
        <w:rPr>
          <w:rFonts w:eastAsiaTheme="minorHAnsi"/>
          <w:szCs w:val="24"/>
          <w:lang w:val="sr-Cyrl-RS"/>
        </w:rPr>
        <w:t xml:space="preserve"> </w:t>
      </w:r>
      <w:r w:rsidR="00161D85" w:rsidRPr="006424C2">
        <w:rPr>
          <w:rFonts w:eastAsiaTheme="minorHAnsi"/>
          <w:szCs w:val="24"/>
          <w:lang w:val="sr-Cyrl-RS"/>
        </w:rPr>
        <w:t xml:space="preserve">Град </w:t>
      </w:r>
      <w:r w:rsidR="003504A9" w:rsidRPr="006424C2">
        <w:rPr>
          <w:rFonts w:eastAsiaTheme="minorHAnsi"/>
          <w:szCs w:val="24"/>
          <w:lang w:val="sr-Cyrl-RS"/>
        </w:rPr>
        <w:t>–</w:t>
      </w:r>
      <w:r w:rsidR="00161D85" w:rsidRPr="006424C2">
        <w:rPr>
          <w:rFonts w:eastAsiaTheme="minorHAnsi"/>
          <w:szCs w:val="24"/>
          <w:lang w:val="sr-Cyrl-RS"/>
        </w:rPr>
        <w:t xml:space="preserve"> Београд</w:t>
      </w:r>
      <w:r w:rsidR="003504A9" w:rsidRPr="006424C2">
        <w:rPr>
          <w:rFonts w:eastAsiaTheme="minorHAnsi"/>
          <w:szCs w:val="24"/>
          <w:lang w:val="sr-Cyrl-RS"/>
        </w:rPr>
        <w:t xml:space="preserve">, </w:t>
      </w:r>
      <w:r w:rsidR="00161D85" w:rsidRPr="006424C2">
        <w:rPr>
          <w:rFonts w:eastAsiaTheme="minorHAnsi"/>
          <w:szCs w:val="24"/>
          <w:lang w:val="sr-Cyrl-RS"/>
        </w:rPr>
        <w:t>АМСС - Центар за моторна возила</w:t>
      </w:r>
      <w:r w:rsidR="003504A9" w:rsidRPr="006424C2">
        <w:rPr>
          <w:rFonts w:eastAsiaTheme="minorHAnsi"/>
          <w:szCs w:val="24"/>
          <w:lang w:val="sr-Cyrl-RS"/>
        </w:rPr>
        <w:t xml:space="preserve">, </w:t>
      </w:r>
      <w:r w:rsidR="00161D85" w:rsidRPr="006424C2">
        <w:rPr>
          <w:rFonts w:eastAsiaTheme="minorHAnsi"/>
          <w:szCs w:val="24"/>
          <w:lang w:val="sr-Cyrl-RS"/>
        </w:rPr>
        <w:t>Савет за безбедност саобраћаја - Град Краљево</w:t>
      </w:r>
      <w:r w:rsidR="003504A9" w:rsidRPr="006424C2">
        <w:rPr>
          <w:rFonts w:eastAsiaTheme="minorHAnsi"/>
          <w:szCs w:val="24"/>
          <w:lang w:val="sr-Cyrl-RS"/>
        </w:rPr>
        <w:t xml:space="preserve"> и ДЕКРА.</w:t>
      </w:r>
      <w:r w:rsidR="00987FEB" w:rsidRPr="006424C2">
        <w:rPr>
          <w:rFonts w:eastAsiaTheme="minorHAnsi"/>
          <w:szCs w:val="24"/>
          <w:lang w:val="sr-Cyrl-RS"/>
        </w:rPr>
        <w:t xml:space="preserve"> Током израде текста Нацрта стратегије, </w:t>
      </w:r>
      <w:r w:rsidR="00C01890" w:rsidRPr="006424C2">
        <w:rPr>
          <w:rFonts w:eastAsiaTheme="minorHAnsi"/>
          <w:szCs w:val="24"/>
          <w:lang w:val="sr-Cyrl-RS"/>
        </w:rPr>
        <w:t>Р</w:t>
      </w:r>
      <w:r w:rsidR="00987FEB" w:rsidRPr="006424C2">
        <w:rPr>
          <w:rFonts w:eastAsiaTheme="minorHAnsi"/>
          <w:szCs w:val="24"/>
          <w:lang w:val="sr-Cyrl-RS"/>
        </w:rPr>
        <w:t xml:space="preserve">адна група је одржала </w:t>
      </w:r>
      <w:r w:rsidR="005B33C5" w:rsidRPr="006424C2">
        <w:rPr>
          <w:rFonts w:eastAsiaTheme="minorHAnsi"/>
          <w:b/>
          <w:lang w:val="sr-Cyrl-RS"/>
        </w:rPr>
        <w:t>десет великих састанака Радне групе</w:t>
      </w:r>
      <w:r w:rsidR="005B33C5" w:rsidRPr="006424C2">
        <w:rPr>
          <w:rFonts w:eastAsiaTheme="minorHAnsi"/>
          <w:lang w:val="sr-Cyrl-RS"/>
        </w:rPr>
        <w:t xml:space="preserve">, </w:t>
      </w:r>
      <w:r w:rsidR="005B33C5" w:rsidRPr="006424C2">
        <w:rPr>
          <w:rFonts w:eastAsiaTheme="minorHAnsi"/>
          <w:b/>
          <w:bCs/>
          <w:lang w:val="sr-Cyrl-RS"/>
        </w:rPr>
        <w:t>20 састанака подгрупа</w:t>
      </w:r>
      <w:r w:rsidR="005B33C5" w:rsidRPr="006424C2">
        <w:rPr>
          <w:rFonts w:eastAsiaTheme="minorHAnsi"/>
          <w:lang w:val="sr-Cyrl-RS"/>
        </w:rPr>
        <w:t xml:space="preserve">, </w:t>
      </w:r>
      <w:r w:rsidR="005B33C5" w:rsidRPr="006424C2">
        <w:rPr>
          <w:rFonts w:eastAsiaTheme="minorHAnsi"/>
          <w:b/>
          <w:lang w:val="sr-Cyrl-RS"/>
        </w:rPr>
        <w:t>26 састанака шефова подгрупа</w:t>
      </w:r>
      <w:r w:rsidR="005B33C5" w:rsidRPr="006424C2">
        <w:rPr>
          <w:rFonts w:eastAsiaTheme="minorHAnsi"/>
          <w:lang w:val="sr-Cyrl-RS"/>
        </w:rPr>
        <w:t xml:space="preserve"> и </w:t>
      </w:r>
      <w:r w:rsidR="005B33C5" w:rsidRPr="006424C2">
        <w:rPr>
          <w:rFonts w:eastAsiaTheme="minorHAnsi"/>
          <w:b/>
          <w:lang w:val="sr-Cyrl-RS"/>
        </w:rPr>
        <w:lastRenderedPageBreak/>
        <w:t>велики број појединачних састанака Агенције и заинтересованих страна</w:t>
      </w:r>
      <w:r w:rsidR="005B33C5" w:rsidRPr="006424C2">
        <w:rPr>
          <w:rFonts w:eastAsiaTheme="minorHAnsi"/>
          <w:lang w:val="sr-Cyrl-RS"/>
        </w:rPr>
        <w:t xml:space="preserve"> на којима је, заједно са удружењима грађана и другим заинтересованим странама, спроведена анализа ситуације са анализом проблема и развијени циљеви, показатељи, активности и трошкови за остварење пет посебних циљева ове стратегије</w:t>
      </w:r>
    </w:p>
    <w:p w14:paraId="181EBF65" w14:textId="75019F3D" w:rsidR="004F061F" w:rsidRPr="006424C2" w:rsidRDefault="00987FEB" w:rsidP="004F061F">
      <w:pPr>
        <w:rPr>
          <w:b/>
          <w:szCs w:val="24"/>
          <w:lang w:val="sr-Cyrl-RS"/>
        </w:rPr>
      </w:pPr>
      <w:r w:rsidRPr="006424C2">
        <w:rPr>
          <w:szCs w:val="24"/>
          <w:lang w:val="sr-Cyrl-RS"/>
        </w:rPr>
        <w:t>У</w:t>
      </w:r>
      <w:r w:rsidR="004F061F" w:rsidRPr="006424C2">
        <w:rPr>
          <w:szCs w:val="24"/>
          <w:lang w:val="sr-Cyrl-RS"/>
        </w:rPr>
        <w:t xml:space="preserve"> складу са чланом 45. став 1. Закона о Влади (Службени гласник РС бр. 55/05, 71/05- исправка, 101/07, 65/08, 16/11, 68/12</w:t>
      </w:r>
      <w:r w:rsidR="00ED2B1A">
        <w:rPr>
          <w:szCs w:val="24"/>
          <w:lang w:val="en-US"/>
        </w:rPr>
        <w:t xml:space="preserve"> </w:t>
      </w:r>
      <w:r w:rsidR="004F061F" w:rsidRPr="006424C2">
        <w:rPr>
          <w:szCs w:val="24"/>
          <w:lang w:val="sr-Cyrl-RS"/>
        </w:rPr>
        <w:t>- УС, 72/12, 7/14</w:t>
      </w:r>
      <w:r w:rsidR="00ED2B1A">
        <w:rPr>
          <w:szCs w:val="24"/>
          <w:lang w:val="en-US"/>
        </w:rPr>
        <w:t xml:space="preserve"> </w:t>
      </w:r>
      <w:r w:rsidR="004F061F" w:rsidRPr="006424C2">
        <w:rPr>
          <w:szCs w:val="24"/>
          <w:lang w:val="sr-Cyrl-RS"/>
        </w:rPr>
        <w:t>- УС, 44/14 и 30/18), Законом о планском систему Републике Србије (Службени гласник РС, бр. 30/18), чланом 11. Закона о безбедности саобраћаја на путевима (</w:t>
      </w:r>
      <w:r w:rsidR="0043500A" w:rsidRPr="006424C2">
        <w:rPr>
          <w:szCs w:val="24"/>
          <w:lang w:val="sr-Cyrl-RS"/>
        </w:rPr>
        <w:t xml:space="preserve">Службени гласник </w:t>
      </w:r>
      <w:r w:rsidR="0043500A" w:rsidRPr="0043500A">
        <w:rPr>
          <w:szCs w:val="24"/>
          <w:lang w:val="sr-Cyrl-RS"/>
        </w:rPr>
        <w:t>РС бр. 41/09, 53/10, 101/11, 32/13 - УС, 55/14, 96/15 - др. закон, 9/16 - УС, 24/18, 41/18, 41/18 - др. закон, 87/18, 23/19, 128/20 - др. закон</w:t>
      </w:r>
      <w:r w:rsidR="004F061F" w:rsidRPr="006424C2">
        <w:rPr>
          <w:szCs w:val="24"/>
          <w:lang w:val="sr-Cyrl-RS"/>
        </w:rPr>
        <w:t xml:space="preserve">), Уредбе о методологији управљања јавним политикама, анализи ефеката јавних политика и прописа и садржају појединачних докумената јавних политика (Службени гласник РС, бр. 8/19), </w:t>
      </w:r>
      <w:r w:rsidR="004F061F" w:rsidRPr="006424C2">
        <w:rPr>
          <w:b/>
          <w:szCs w:val="24"/>
          <w:lang w:val="sr-Cyrl-RS"/>
        </w:rPr>
        <w:t>Тело за координацију послова безбедности саобраћаја предлаже Влади Републике Србије да донесе</w:t>
      </w:r>
      <w:r w:rsidR="004F061F" w:rsidRPr="006424C2">
        <w:rPr>
          <w:szCs w:val="24"/>
          <w:lang w:val="sr-Cyrl-RS"/>
        </w:rPr>
        <w:t xml:space="preserve"> </w:t>
      </w:r>
      <w:r w:rsidR="004F061F" w:rsidRPr="006424C2">
        <w:rPr>
          <w:b/>
          <w:szCs w:val="24"/>
          <w:lang w:val="sr-Cyrl-RS"/>
        </w:rPr>
        <w:t xml:space="preserve">Стратегију безбедности саобраћаја Републике Србије за </w:t>
      </w:r>
      <w:r w:rsidR="0043500A">
        <w:rPr>
          <w:b/>
          <w:szCs w:val="24"/>
          <w:lang w:val="sr-Cyrl-RS"/>
        </w:rPr>
        <w:t>период од 20</w:t>
      </w:r>
      <w:r w:rsidR="00CA748A">
        <w:rPr>
          <w:b/>
          <w:szCs w:val="24"/>
          <w:lang w:val="sr-Cyrl-RS"/>
        </w:rPr>
        <w:t>23</w:t>
      </w:r>
      <w:r w:rsidR="0043500A">
        <w:rPr>
          <w:b/>
          <w:szCs w:val="24"/>
          <w:lang w:val="sr-Cyrl-RS"/>
        </w:rPr>
        <w:t>. до 2030. године  (у даљем тексту Стратегија).</w:t>
      </w:r>
    </w:p>
    <w:p w14:paraId="62E2084A" w14:textId="0C2C4DAC" w:rsidR="00325CD1" w:rsidRPr="006424C2" w:rsidRDefault="004F061F" w:rsidP="00291781">
      <w:pPr>
        <w:rPr>
          <w:iCs/>
          <w:szCs w:val="24"/>
          <w:lang w:val="sr-Cyrl-RS"/>
        </w:rPr>
      </w:pPr>
      <w:r w:rsidRPr="006424C2">
        <w:rPr>
          <w:b/>
          <w:szCs w:val="24"/>
          <w:lang w:val="sr-Cyrl-RS"/>
        </w:rPr>
        <w:t>Стратегија прати светске правце, препознаје и ослања се на светске успешне праксе у области безбедности саобраћаја</w:t>
      </w:r>
      <w:r w:rsidRPr="006424C2">
        <w:rPr>
          <w:szCs w:val="24"/>
          <w:lang w:val="sr-Cyrl-RS"/>
        </w:rPr>
        <w:t>, посебно: Г</w:t>
      </w:r>
      <w:r w:rsidR="00B17C6F">
        <w:rPr>
          <w:szCs w:val="24"/>
          <w:lang w:val="sr-Cyrl-RS"/>
        </w:rPr>
        <w:t>лобалне циљеве одрживог развоја,</w:t>
      </w:r>
      <w:r w:rsidRPr="006424C2">
        <w:rPr>
          <w:szCs w:val="24"/>
          <w:lang w:val="sr-Cyrl-RS"/>
        </w:rPr>
        <w:t xml:space="preserve"> Глобалн</w:t>
      </w:r>
      <w:r w:rsidR="00B17C6F">
        <w:rPr>
          <w:szCs w:val="24"/>
          <w:lang w:val="sr-Cyrl-RS"/>
        </w:rPr>
        <w:t>е циљеве безбедности саобраћаја,</w:t>
      </w:r>
      <w:r w:rsidRPr="006424C2">
        <w:rPr>
          <w:szCs w:val="24"/>
          <w:lang w:val="sr-Cyrl-RS"/>
        </w:rPr>
        <w:t xml:space="preserve"> </w:t>
      </w:r>
      <w:r w:rsidR="0037778C" w:rsidRPr="006424C2">
        <w:rPr>
          <w:szCs w:val="24"/>
          <w:lang w:val="sr-Cyrl-RS"/>
        </w:rPr>
        <w:t>Р</w:t>
      </w:r>
      <w:r w:rsidRPr="006424C2">
        <w:rPr>
          <w:szCs w:val="24"/>
          <w:lang w:val="sr-Cyrl-RS"/>
        </w:rPr>
        <w:t>езолуције</w:t>
      </w:r>
      <w:r w:rsidR="0037778C" w:rsidRPr="006424C2">
        <w:rPr>
          <w:szCs w:val="24"/>
          <w:lang w:val="sr-Cyrl-RS"/>
        </w:rPr>
        <w:t xml:space="preserve"> УН</w:t>
      </w:r>
      <w:r w:rsidRPr="006424C2">
        <w:rPr>
          <w:szCs w:val="24"/>
          <w:lang w:val="sr-Cyrl-RS"/>
        </w:rPr>
        <w:t xml:space="preserve"> о глобалном унапређењу безбедности саобраћаја закључно са Резолуцијом од 2. септембра 2020.</w:t>
      </w:r>
      <w:r w:rsidR="0043500A">
        <w:rPr>
          <w:szCs w:val="24"/>
          <w:lang w:val="sr-Cyrl-RS"/>
        </w:rPr>
        <w:t xml:space="preserve"> године којом се период од 2021. до </w:t>
      </w:r>
      <w:r w:rsidRPr="006424C2">
        <w:rPr>
          <w:szCs w:val="24"/>
          <w:lang w:val="sr-Cyrl-RS"/>
        </w:rPr>
        <w:t>2030. године проглашава Другом деценијом акције за безбедност саоб</w:t>
      </w:r>
      <w:r w:rsidR="00B17C6F">
        <w:rPr>
          <w:szCs w:val="24"/>
          <w:lang w:val="sr-Cyrl-RS"/>
        </w:rPr>
        <w:t>раћаја, Стокхолмску декларацију,</w:t>
      </w:r>
      <w:r w:rsidRPr="006424C2">
        <w:rPr>
          <w:szCs w:val="24"/>
          <w:lang w:val="sr-Cyrl-RS"/>
        </w:rPr>
        <w:t xml:space="preserve"> Глобални план друге деценије акције за безбедност саобраћаја, Оквирну политику безбедности саобраћаја </w:t>
      </w:r>
      <w:r w:rsidR="0043500A">
        <w:rPr>
          <w:szCs w:val="24"/>
          <w:lang w:val="sr-Cyrl-RS"/>
        </w:rPr>
        <w:t xml:space="preserve">ЕУ за период 2021. до </w:t>
      </w:r>
      <w:r w:rsidRPr="006424C2">
        <w:rPr>
          <w:szCs w:val="24"/>
          <w:lang w:val="sr-Cyrl-RS"/>
        </w:rPr>
        <w:t xml:space="preserve">2030. године као и </w:t>
      </w:r>
      <w:r w:rsidRPr="006424C2">
        <w:rPr>
          <w:iCs/>
          <w:szCs w:val="24"/>
          <w:lang w:val="sr-Cyrl-RS"/>
        </w:rPr>
        <w:t xml:space="preserve">Акциони план безбедности саобраћаја Западног Балкана. </w:t>
      </w:r>
    </w:p>
    <w:p w14:paraId="1464F0ED" w14:textId="77777777" w:rsidR="00CA24DA" w:rsidRPr="006424C2" w:rsidRDefault="00113260" w:rsidP="004E1112">
      <w:pPr>
        <w:pStyle w:val="1Glava"/>
      </w:pPr>
      <w:r w:rsidRPr="006424C2">
        <w:br w:type="page"/>
      </w:r>
      <w:bookmarkStart w:id="4" w:name="_Toc94521694"/>
      <w:bookmarkStart w:id="5" w:name="_Toc94521792"/>
      <w:bookmarkStart w:id="6" w:name="_Toc145365458"/>
      <w:r w:rsidR="00CA24DA" w:rsidRPr="006424C2">
        <w:lastRenderedPageBreak/>
        <w:t>ШТА СМО УРАДИЛИ ДО САДА?</w:t>
      </w:r>
      <w:bookmarkEnd w:id="4"/>
      <w:bookmarkEnd w:id="5"/>
      <w:bookmarkEnd w:id="6"/>
    </w:p>
    <w:p w14:paraId="7F7B791A" w14:textId="76916C84" w:rsidR="0086125B" w:rsidRPr="006424C2" w:rsidRDefault="00F220A6" w:rsidP="0086125B">
      <w:pPr>
        <w:rPr>
          <w:lang w:val="sr-Cyrl-RS"/>
        </w:rPr>
      </w:pPr>
      <w:r w:rsidRPr="006424C2">
        <w:rPr>
          <w:noProof/>
          <w:szCs w:val="24"/>
          <w:lang w:val="en-US"/>
        </w:rPr>
        <mc:AlternateContent>
          <mc:Choice Requires="wps">
            <w:drawing>
              <wp:anchor distT="91440" distB="91440" distL="114300" distR="114300" simplePos="0" relativeHeight="251675648" behindDoc="0" locked="0" layoutInCell="1" allowOverlap="1" wp14:anchorId="459577D6" wp14:editId="1F20A26C">
                <wp:simplePos x="0" y="0"/>
                <wp:positionH relativeFrom="page">
                  <wp:posOffset>4204335</wp:posOffset>
                </wp:positionH>
                <wp:positionV relativeFrom="paragraph">
                  <wp:posOffset>1867535</wp:posOffset>
                </wp:positionV>
                <wp:extent cx="2290445" cy="1403985"/>
                <wp:effectExtent l="0" t="0" r="0" b="0"/>
                <wp:wrapThrough wrapText="bothSides">
                  <wp:wrapPolygon edited="0">
                    <wp:start x="539" y="0"/>
                    <wp:lineTo x="539" y="20957"/>
                    <wp:lineTo x="21019" y="20957"/>
                    <wp:lineTo x="21019" y="0"/>
                    <wp:lineTo x="539" y="0"/>
                  </wp:wrapPolygon>
                </wp:wrapThrough>
                <wp:docPr id="3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0445" cy="1403985"/>
                        </a:xfrm>
                        <a:prstGeom prst="rect">
                          <a:avLst/>
                        </a:prstGeom>
                        <a:noFill/>
                        <a:ln w="9525">
                          <a:noFill/>
                          <a:miter lim="800000"/>
                          <a:headEnd/>
                          <a:tailEnd/>
                        </a:ln>
                      </wps:spPr>
                      <wps:txbx>
                        <w:txbxContent>
                          <w:p w14:paraId="0DC909DE" w14:textId="3EC2D85E" w:rsidR="00D35FF8" w:rsidRPr="0015423C" w:rsidRDefault="00D35FF8" w:rsidP="009148AD">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 xml:space="preserve">Број </w:t>
                            </w:r>
                            <w:r>
                              <w:rPr>
                                <w:b/>
                                <w:bCs/>
                                <w:color w:val="5B9BD5" w:themeColor="accent1"/>
                                <w:szCs w:val="24"/>
                                <w:lang w:val="sr-Cyrl-RS"/>
                              </w:rPr>
                              <w:t>успостављених</w:t>
                            </w:r>
                            <w:r w:rsidRPr="009148AD">
                              <w:rPr>
                                <w:b/>
                                <w:bCs/>
                                <w:color w:val="5B9BD5" w:themeColor="accent1"/>
                                <w:szCs w:val="24"/>
                                <w:lang w:val="sr-Cyrl-RS"/>
                              </w:rPr>
                              <w:t xml:space="preserve"> градских – општинских тела за координацију послова безбедности саобраћаја достигао је 140</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59577D6" id="_x0000_s1029" type="#_x0000_t202" style="position:absolute;left:0;text-align:left;margin-left:331.05pt;margin-top:147.05pt;width:180.35pt;height:110.55pt;z-index:251675648;visibility:visible;mso-wrap-style:square;mso-width-percent:0;mso-height-percent:200;mso-wrap-distance-left:9pt;mso-wrap-distance-top:7.2pt;mso-wrap-distance-right:9pt;mso-wrap-distance-bottom:7.2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" filled="f" stroked="f">
                <v:textbox style="mso-fit-shape-to-text:t">
                  <w:txbxContent>
                    <w:p w14:paraId="0DC909DE" w14:textId="3EC2D85E" w:rsidR="00D35FF8" w:rsidRPr="0015423C" w:rsidRDefault="00D35FF8" w:rsidP="009148AD">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 xml:space="preserve">Број </w:t>
                      </w:r>
                      <w:r>
                        <w:rPr>
                          <w:b/>
                          <w:bCs/>
                          <w:color w:val="5B9BD5" w:themeColor="accent1"/>
                          <w:szCs w:val="24"/>
                          <w:lang w:val="sr-Cyrl-RS"/>
                        </w:rPr>
                        <w:t>успостављених</w:t>
                      </w:r>
                      <w:r w:rsidRPr="009148AD">
                        <w:rPr>
                          <w:b/>
                          <w:bCs/>
                          <w:color w:val="5B9BD5" w:themeColor="accent1"/>
                          <w:szCs w:val="24"/>
                          <w:lang w:val="sr-Cyrl-RS"/>
                        </w:rPr>
                        <w:t xml:space="preserve"> градских – општинских тела за координацију послова безбедности саобраћаја достигао је 140</w:t>
                      </w:r>
                    </w:p>
                  </w:txbxContent>
                </v:textbox>
                <w10:wrap type="through" anchorx="page"/>
              </v:shape>
            </w:pict>
          </mc:Fallback>
        </mc:AlternateContent>
      </w:r>
      <w:r w:rsidR="0086125B" w:rsidRPr="006424C2">
        <w:rPr>
          <w:szCs w:val="24"/>
          <w:lang w:val="sr-Cyrl-RS"/>
        </w:rPr>
        <w:t xml:space="preserve">Са циљем делотворног управљања безбедношћу саобраћаја, заснованог на науци и подацима, Влада Републике Србије усвојила je </w:t>
      </w:r>
      <w:r w:rsidR="006028AA">
        <w:rPr>
          <w:b/>
          <w:szCs w:val="24"/>
          <w:lang w:val="sr-Cyrl-RS"/>
        </w:rPr>
        <w:t>П</w:t>
      </w:r>
      <w:r w:rsidR="0086125B" w:rsidRPr="006424C2">
        <w:rPr>
          <w:b/>
          <w:szCs w:val="24"/>
          <w:lang w:val="sr-Cyrl-RS"/>
        </w:rPr>
        <w:t xml:space="preserve">рву </w:t>
      </w:r>
      <w:r w:rsidR="00113260" w:rsidRPr="006424C2">
        <w:rPr>
          <w:b/>
          <w:szCs w:val="24"/>
          <w:lang w:val="sr-Cyrl-RS"/>
        </w:rPr>
        <w:t>н</w:t>
      </w:r>
      <w:r w:rsidR="0086125B" w:rsidRPr="006424C2">
        <w:rPr>
          <w:b/>
          <w:szCs w:val="24"/>
          <w:lang w:val="sr-Cyrl-RS"/>
        </w:rPr>
        <w:t xml:space="preserve">ационалну стратегију безбедности саобраћаја </w:t>
      </w:r>
      <w:r w:rsidR="006028AA">
        <w:rPr>
          <w:b/>
          <w:szCs w:val="24"/>
          <w:lang w:val="sr-Cyrl-RS"/>
        </w:rPr>
        <w:t xml:space="preserve">на путевим Републике Србије за период 2015. до </w:t>
      </w:r>
      <w:r w:rsidR="0086125B" w:rsidRPr="006424C2">
        <w:rPr>
          <w:b/>
          <w:szCs w:val="24"/>
          <w:lang w:val="sr-Cyrl-RS"/>
        </w:rPr>
        <w:t>2020. година</w:t>
      </w:r>
      <w:r w:rsidR="0086125B" w:rsidRPr="006424C2">
        <w:rPr>
          <w:szCs w:val="24"/>
          <w:lang w:val="sr-Cyrl-RS"/>
        </w:rPr>
        <w:t>.</w:t>
      </w:r>
      <w:r w:rsidR="00D432BD" w:rsidRPr="006424C2">
        <w:rPr>
          <w:szCs w:val="24"/>
          <w:lang w:val="sr-Cyrl-RS"/>
        </w:rPr>
        <w:t xml:space="preserve"> </w:t>
      </w:r>
      <w:r w:rsidR="0086125B" w:rsidRPr="006424C2">
        <w:rPr>
          <w:szCs w:val="24"/>
          <w:lang w:val="sr-Cyrl-RS"/>
        </w:rPr>
        <w:t xml:space="preserve">У првој стратегији били су дефинисани следећи, врло изазовни циљеви и то: 1) да у саобраћају нема погинуле деце од 2020. године; 2) да се преполове: годишњи број погинулих, број тешко повређене деце, број тешко повређених лица у 2020. години и 3) да се преполове укупни, годишњи друштвено - економски трошкови саобраћајних незгода у 2020. години, у односу на 2011. годину. Процењено је </w:t>
      </w:r>
      <w:r w:rsidR="0086125B" w:rsidRPr="006424C2">
        <w:rPr>
          <w:lang w:val="sr-Cyrl-RS"/>
        </w:rPr>
        <w:t xml:space="preserve">било да ће реализацијом мера из </w:t>
      </w:r>
      <w:r w:rsidR="006028AA">
        <w:rPr>
          <w:lang w:val="sr-Cyrl-RS"/>
        </w:rPr>
        <w:t>прве националне с</w:t>
      </w:r>
      <w:r w:rsidR="0086125B" w:rsidRPr="006424C2">
        <w:rPr>
          <w:lang w:val="sr-Cyrl-RS"/>
        </w:rPr>
        <w:t>тратегије бити спасен 2.121 живот</w:t>
      </w:r>
      <w:r w:rsidR="006028AA">
        <w:rPr>
          <w:lang w:val="sr-Cyrl-RS"/>
        </w:rPr>
        <w:t>,</w:t>
      </w:r>
      <w:r w:rsidR="0086125B" w:rsidRPr="006424C2">
        <w:rPr>
          <w:lang w:val="sr-Cyrl-RS"/>
        </w:rPr>
        <w:t xml:space="preserve"> односно смањен број за 9.528 тешко повређених лица и тиме </w:t>
      </w:r>
      <w:r w:rsidR="0086125B" w:rsidRPr="006424C2">
        <w:rPr>
          <w:b/>
          <w:lang w:val="sr-Cyrl-RS"/>
        </w:rPr>
        <w:t>остварена укупна уштеда од</w:t>
      </w:r>
      <w:r w:rsidR="00113260" w:rsidRPr="006424C2">
        <w:rPr>
          <w:b/>
          <w:lang w:val="sr-Cyrl-RS"/>
        </w:rPr>
        <w:t xml:space="preserve"> најмање</w:t>
      </w:r>
      <w:r w:rsidR="0086125B" w:rsidRPr="006424C2">
        <w:rPr>
          <w:b/>
          <w:lang w:val="sr-Cyrl-RS"/>
        </w:rPr>
        <w:t xml:space="preserve"> 926,6 милиона евра</w:t>
      </w:r>
      <w:r w:rsidR="0086125B" w:rsidRPr="006424C2">
        <w:rPr>
          <w:lang w:val="sr-Cyrl-RS"/>
        </w:rPr>
        <w:t xml:space="preserve">. </w:t>
      </w:r>
    </w:p>
    <w:p w14:paraId="0E7583A0" w14:textId="3C44573D" w:rsidR="00D049C3" w:rsidRPr="006424C2" w:rsidRDefault="0086125B" w:rsidP="00173ACA">
      <w:pPr>
        <w:rPr>
          <w:szCs w:val="24"/>
          <w:lang w:val="sr-Cyrl-RS"/>
        </w:rPr>
      </w:pPr>
      <w:r w:rsidRPr="006424C2">
        <w:rPr>
          <w:szCs w:val="24"/>
          <w:lang w:val="sr-Cyrl-RS"/>
        </w:rPr>
        <w:t>П</w:t>
      </w:r>
      <w:r w:rsidR="00113260" w:rsidRPr="006424C2">
        <w:rPr>
          <w:szCs w:val="24"/>
          <w:lang w:val="sr-Cyrl-RS"/>
        </w:rPr>
        <w:t>рва н</w:t>
      </w:r>
      <w:r w:rsidRPr="006424C2">
        <w:rPr>
          <w:szCs w:val="24"/>
          <w:lang w:val="sr-Cyrl-RS"/>
        </w:rPr>
        <w:t>ационална стратегија допринела је успостављању система управљања безбедношћу саобраћаја и делимичном остварењу ц</w:t>
      </w:r>
      <w:r w:rsidR="00173ACA" w:rsidRPr="006424C2">
        <w:rPr>
          <w:szCs w:val="24"/>
          <w:lang w:val="sr-Cyrl-RS"/>
        </w:rPr>
        <w:t>иљева.</w:t>
      </w:r>
      <w:r w:rsidRPr="006424C2">
        <w:rPr>
          <w:szCs w:val="24"/>
          <w:lang w:val="sr-Cyrl-RS"/>
        </w:rPr>
        <w:t xml:space="preserve"> </w:t>
      </w:r>
      <w:r w:rsidR="00173ACA" w:rsidRPr="006424C2">
        <w:rPr>
          <w:szCs w:val="24"/>
          <w:lang w:val="sr-Cyrl-RS"/>
        </w:rPr>
        <w:t>На трагу тога,</w:t>
      </w:r>
      <w:r w:rsidR="00D432BD" w:rsidRPr="006424C2">
        <w:rPr>
          <w:szCs w:val="24"/>
          <w:lang w:val="sr-Cyrl-RS"/>
        </w:rPr>
        <w:t xml:space="preserve"> </w:t>
      </w:r>
      <w:r w:rsidR="00173ACA" w:rsidRPr="006424C2">
        <w:rPr>
          <w:szCs w:val="24"/>
          <w:lang w:val="sr-Cyrl-RS"/>
        </w:rPr>
        <w:t>реформисана је структура Тела за координацију послова безбедности саобраћаја Владе Републике Србије, Агенција делимично је ојачана у институционалном смис</w:t>
      </w:r>
      <w:r w:rsidR="006028AA">
        <w:rPr>
          <w:szCs w:val="24"/>
          <w:lang w:val="sr-Cyrl-RS"/>
        </w:rPr>
        <w:t>лу, број градских – општинских Т</w:t>
      </w:r>
      <w:r w:rsidR="00173ACA" w:rsidRPr="006424C2">
        <w:rPr>
          <w:szCs w:val="24"/>
          <w:lang w:val="sr-Cyrl-RS"/>
        </w:rPr>
        <w:t>ела за координацију послова безбедности саобр</w:t>
      </w:r>
      <w:r w:rsidR="004D710E" w:rsidRPr="006424C2">
        <w:rPr>
          <w:szCs w:val="24"/>
          <w:lang w:val="sr-Cyrl-RS"/>
        </w:rPr>
        <w:t>аћаја достигао је 140</w:t>
      </w:r>
      <w:r w:rsidR="001E5176">
        <w:rPr>
          <w:rStyle w:val="FootnoteReference"/>
          <w:szCs w:val="24"/>
        </w:rPr>
        <w:footnoteReference w:id="1"/>
      </w:r>
      <w:r w:rsidR="00173ACA" w:rsidRPr="006424C2">
        <w:rPr>
          <w:szCs w:val="24"/>
          <w:lang w:val="sr-Cyrl-RS"/>
        </w:rPr>
        <w:t>.</w:t>
      </w:r>
      <w:r w:rsidR="004D710E" w:rsidRPr="006424C2">
        <w:rPr>
          <w:szCs w:val="24"/>
          <w:lang w:val="sr-Cyrl-RS"/>
        </w:rPr>
        <w:t xml:space="preserve"> </w:t>
      </w:r>
      <w:r w:rsidR="006028AA">
        <w:rPr>
          <w:szCs w:val="24"/>
          <w:lang w:val="sr-Cyrl-RS"/>
        </w:rPr>
        <w:t>Успостављена је савремена И</w:t>
      </w:r>
      <w:r w:rsidR="00173ACA" w:rsidRPr="006424C2">
        <w:rPr>
          <w:szCs w:val="24"/>
          <w:lang w:val="sr-Cyrl-RS"/>
        </w:rPr>
        <w:t>нтегрисана база података о саобраћајним незгодама и другим обележјима важним за безбедност саобраћаја</w:t>
      </w:r>
      <w:r w:rsidR="00D049C3" w:rsidRPr="006424C2">
        <w:rPr>
          <w:szCs w:val="24"/>
          <w:lang w:val="sr-Cyrl-RS"/>
        </w:rPr>
        <w:t xml:space="preserve"> на националном нивоу, као и одређен број локалних база података од значаја за безбедност саобраћаја (60) кроз пројекат који је финансирала ЕУ</w:t>
      </w:r>
      <w:r w:rsidR="00173ACA" w:rsidRPr="006424C2">
        <w:rPr>
          <w:szCs w:val="24"/>
          <w:lang w:val="sr-Cyrl-RS"/>
        </w:rPr>
        <w:t xml:space="preserve">. Успостављено </w:t>
      </w:r>
      <w:r w:rsidR="006028AA">
        <w:rPr>
          <w:szCs w:val="24"/>
          <w:lang w:val="sr-Cyrl-RS"/>
        </w:rPr>
        <w:t xml:space="preserve">је </w:t>
      </w:r>
      <w:r w:rsidR="00173ACA" w:rsidRPr="006424C2">
        <w:rPr>
          <w:szCs w:val="24"/>
          <w:lang w:val="sr-Cyrl-RS"/>
        </w:rPr>
        <w:t>редовно стручно усавршавање кадрова у области оспособљавања кандидата за возаче, професионалних возача, ревизора и проверавача безбедности путева, предавача у ауто</w:t>
      </w:r>
      <w:r w:rsidR="006028AA">
        <w:rPr>
          <w:szCs w:val="24"/>
          <w:lang w:val="sr-Cyrl-RS"/>
        </w:rPr>
        <w:t>-</w:t>
      </w:r>
      <w:r w:rsidR="00173ACA" w:rsidRPr="006424C2">
        <w:rPr>
          <w:szCs w:val="24"/>
          <w:lang w:val="sr-Cyrl-RS"/>
        </w:rPr>
        <w:t>школама, предавача за несавесне возаче,</w:t>
      </w:r>
      <w:r w:rsidR="00D263E3">
        <w:rPr>
          <w:szCs w:val="24"/>
          <w:lang w:val="sr-Cyrl-RS"/>
        </w:rPr>
        <w:t xml:space="preserve"> </w:t>
      </w:r>
      <w:r w:rsidR="00D263E3">
        <w:rPr>
          <w:lang w:val="sr-Cyrl-RS"/>
        </w:rPr>
        <w:t>оспособљавање и усавршавање надзорних органа и судија прекршајних судова у области тахографа,</w:t>
      </w:r>
      <w:r w:rsidR="00173ACA" w:rsidRPr="006424C2">
        <w:rPr>
          <w:szCs w:val="24"/>
          <w:lang w:val="sr-Cyrl-RS"/>
        </w:rPr>
        <w:t xml:space="preserve"> извршено је неколико значајних измена прописа значајних за безбедност саобраћаја и научних истраживања у области безбедности саобраћаја, започето је систематско спровођење савремених алата унапређења безбедности путне инфраструктуре. Извршено је значајно опремање саобраћајне полиције возилима и опремом.</w:t>
      </w:r>
    </w:p>
    <w:p w14:paraId="7B3A30B4" w14:textId="77777777" w:rsidR="00F032D8" w:rsidRPr="006424C2" w:rsidRDefault="00CE5575" w:rsidP="004E1112">
      <w:pPr>
        <w:pStyle w:val="1Glava"/>
      </w:pPr>
      <w:r w:rsidRPr="006424C2">
        <w:rPr>
          <w:szCs w:val="24"/>
        </w:rPr>
        <w:br w:type="page"/>
      </w:r>
      <w:bookmarkStart w:id="7" w:name="_Toc94521695"/>
      <w:bookmarkStart w:id="8" w:name="_Toc94521793"/>
      <w:bookmarkStart w:id="9" w:name="_Toc145365459"/>
      <w:r w:rsidR="00173ACA" w:rsidRPr="006424C2">
        <w:lastRenderedPageBreak/>
        <w:t>Шта нисмо урадили до сада?</w:t>
      </w:r>
      <w:bookmarkEnd w:id="7"/>
      <w:bookmarkEnd w:id="8"/>
      <w:bookmarkEnd w:id="9"/>
    </w:p>
    <w:p w14:paraId="026B68EC" w14:textId="6ADCF1C9" w:rsidR="000355B8" w:rsidRPr="006424C2" w:rsidRDefault="009C6966" w:rsidP="000355B8">
      <w:pPr>
        <w:rPr>
          <w:szCs w:val="24"/>
          <w:lang w:val="sr-Cyrl-RS"/>
        </w:rPr>
      </w:pPr>
      <w:r>
        <w:rPr>
          <w:szCs w:val="24"/>
          <w:lang w:val="sr-Cyrl-RS"/>
        </w:rPr>
        <w:t>У</w:t>
      </w:r>
      <w:r w:rsidR="000355B8" w:rsidRPr="006424C2">
        <w:rPr>
          <w:szCs w:val="24"/>
          <w:lang w:val="sr-Cyrl-RS"/>
        </w:rPr>
        <w:t xml:space="preserve">очени су </w:t>
      </w:r>
      <w:r w:rsidR="000355B8" w:rsidRPr="006424C2">
        <w:rPr>
          <w:b/>
          <w:szCs w:val="24"/>
          <w:lang w:val="sr-Cyrl-RS"/>
        </w:rPr>
        <w:t xml:space="preserve">недостаци у реализацији </w:t>
      </w:r>
      <w:r w:rsidRPr="009C6966">
        <w:rPr>
          <w:b/>
          <w:szCs w:val="24"/>
          <w:lang w:val="sr-Cyrl-RS"/>
        </w:rPr>
        <w:t xml:space="preserve">прве национале стратегије </w:t>
      </w:r>
      <w:r w:rsidR="000355B8" w:rsidRPr="006424C2">
        <w:rPr>
          <w:szCs w:val="24"/>
          <w:lang w:val="sr-Cyrl-RS"/>
        </w:rPr>
        <w:t xml:space="preserve">као што су: недоследно спровођење финансирања безбедности саобраћаја, слаба организација и управљање безбедношћу саобраћаја, недовољна свест доносиоца одлука о улагању у безбедност саобраћаја, </w:t>
      </w:r>
      <w:r w:rsidR="00D049C3" w:rsidRPr="006424C2">
        <w:rPr>
          <w:szCs w:val="24"/>
          <w:lang w:val="sr-Cyrl-RS"/>
        </w:rPr>
        <w:t>системски недостатак одрживог планирања изградње и јачања капацитета субјеката у области безбедности саобраћаја</w:t>
      </w:r>
      <w:r w:rsidR="000355B8" w:rsidRPr="006424C2">
        <w:rPr>
          <w:szCs w:val="24"/>
          <w:lang w:val="sr-Cyrl-RS"/>
        </w:rPr>
        <w:t xml:space="preserve">, недовољна посвећеност појединаца и појединих субјеката, недовољна међународна сарадња и примена успешних пракси, изостанак редовних стручних анализа и извештавања о безбедности саобраћаја, неспремност да се редовно прати спровођење мера и активности и да се сагледава достизање зацртаних циљева, слаба комуникација, координација и кооперација важних субјеката итд. </w:t>
      </w:r>
    </w:p>
    <w:p w14:paraId="6DA4DF34" w14:textId="03461922" w:rsidR="00CE59CE" w:rsidRPr="006424C2" w:rsidRDefault="00CE59CE" w:rsidP="00CE59CE">
      <w:pPr>
        <w:rPr>
          <w:szCs w:val="24"/>
          <w:lang w:val="sr-Cyrl-RS"/>
        </w:rPr>
      </w:pPr>
      <w:bookmarkStart w:id="10" w:name="_Ref87430572"/>
      <w:bookmarkStart w:id="11" w:name="_Ref87430575"/>
      <w:r w:rsidRPr="006424C2">
        <w:rPr>
          <w:szCs w:val="24"/>
          <w:lang w:val="sr-Cyrl-RS"/>
        </w:rPr>
        <w:t>Нису достигнути зацртани циљеви у погледу индикатора перформанси система безбедности саобраћаја, нити циљеви у погледу смањивања броја погинулих и повређених лица у саобраћа</w:t>
      </w:r>
      <w:r w:rsidR="009C6966">
        <w:rPr>
          <w:szCs w:val="24"/>
          <w:lang w:val="sr-Cyrl-RS"/>
        </w:rPr>
        <w:t>јним незгодама</w:t>
      </w:r>
      <w:r w:rsidRPr="006424C2">
        <w:rPr>
          <w:szCs w:val="24"/>
          <w:lang w:val="sr-Cyrl-RS"/>
        </w:rPr>
        <w:t xml:space="preserve"> (</w:t>
      </w:r>
      <w:r w:rsidR="00204230" w:rsidRPr="006424C2">
        <w:rPr>
          <w:szCs w:val="24"/>
          <w:lang w:val="sr-Cyrl-RS"/>
        </w:rPr>
        <w:t>Дијаграм 3.1</w:t>
      </w:r>
      <w:r w:rsidRPr="006424C2">
        <w:rPr>
          <w:szCs w:val="24"/>
          <w:lang w:val="sr-Cyrl-RS"/>
        </w:rPr>
        <w:t xml:space="preserve">.). </w:t>
      </w:r>
    </w:p>
    <w:bookmarkEnd w:id="10"/>
    <w:bookmarkEnd w:id="11"/>
    <w:p w14:paraId="6913B3F1" w14:textId="5C04CE13" w:rsidR="00CE59CE" w:rsidRPr="006424C2" w:rsidRDefault="000E1FED" w:rsidP="00CE59CE">
      <w:pPr>
        <w:jc w:val="center"/>
        <w:rPr>
          <w:szCs w:val="24"/>
          <w:lang w:val="sr-Cyrl-RS"/>
        </w:rPr>
      </w:pPr>
      <w:r w:rsidRPr="006424C2">
        <w:rPr>
          <w:noProof/>
          <w:szCs w:val="24"/>
          <w:lang w:val="en-US"/>
        </w:rPr>
        <w:drawing>
          <wp:inline distT="0" distB="0" distL="0" distR="0" wp14:anchorId="06DD9492" wp14:editId="40E7E47D">
            <wp:extent cx="5517997" cy="2981325"/>
            <wp:effectExtent l="19050" t="19050" r="2603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51302" cy="2999319"/>
                    </a:xfrm>
                    <a:prstGeom prst="rect">
                      <a:avLst/>
                    </a:prstGeom>
                    <a:noFill/>
                    <a:ln w="3175">
                      <a:solidFill>
                        <a:schemeClr val="accent1"/>
                      </a:solidFill>
                    </a:ln>
                  </pic:spPr>
                </pic:pic>
              </a:graphicData>
            </a:graphic>
          </wp:inline>
        </w:drawing>
      </w:r>
    </w:p>
    <w:p w14:paraId="33EB249B" w14:textId="0E8053FA" w:rsidR="00CE59CE" w:rsidRPr="006424C2" w:rsidRDefault="00CE59CE" w:rsidP="00CE59CE">
      <w:pPr>
        <w:pStyle w:val="Caption"/>
        <w:jc w:val="center"/>
        <w:rPr>
          <w:i/>
          <w:iCs/>
          <w:color w:val="5B9BD5"/>
          <w:szCs w:val="24"/>
          <w:lang w:val="sr-Cyrl-RS"/>
        </w:rPr>
      </w:pPr>
      <w:bookmarkStart w:id="12" w:name="_Ref91330640"/>
      <w:r w:rsidRPr="006424C2">
        <w:rPr>
          <w:i/>
          <w:iCs/>
          <w:color w:val="5B9BD5"/>
          <w:lang w:val="sr-Cyrl-RS"/>
        </w:rPr>
        <w:t>Дијаграм 3.</w:t>
      </w:r>
      <w:bookmarkEnd w:id="12"/>
      <w:r w:rsidR="00204230" w:rsidRPr="006424C2">
        <w:rPr>
          <w:i/>
          <w:iCs/>
          <w:color w:val="5B9BD5"/>
          <w:lang w:val="sr-Cyrl-RS"/>
        </w:rPr>
        <w:t>1</w:t>
      </w:r>
      <w:r w:rsidRPr="006424C2">
        <w:rPr>
          <w:i/>
          <w:iCs/>
          <w:color w:val="5B9BD5"/>
          <w:lang w:val="sr-Cyrl-RS"/>
        </w:rPr>
        <w:t xml:space="preserve">. </w:t>
      </w:r>
      <w:r w:rsidRPr="006424C2">
        <w:rPr>
          <w:i/>
          <w:iCs/>
          <w:color w:val="5B9BD5"/>
          <w:szCs w:val="24"/>
          <w:lang w:val="sr-Cyrl-RS"/>
        </w:rPr>
        <w:t>Б</w:t>
      </w:r>
      <w:r w:rsidR="009C6966">
        <w:rPr>
          <w:i/>
          <w:iCs/>
          <w:color w:val="5B9BD5"/>
          <w:szCs w:val="24"/>
          <w:lang w:val="sr-Cyrl-RS"/>
        </w:rPr>
        <w:t xml:space="preserve">рој погинулих у периоду од 2016. до </w:t>
      </w:r>
      <w:r w:rsidRPr="006424C2">
        <w:rPr>
          <w:i/>
          <w:iCs/>
          <w:color w:val="5B9BD5"/>
          <w:szCs w:val="24"/>
          <w:lang w:val="sr-Cyrl-RS"/>
        </w:rPr>
        <w:t xml:space="preserve">2020. године, у односу на циљеве </w:t>
      </w:r>
      <w:r w:rsidR="00F618F7" w:rsidRPr="006424C2">
        <w:rPr>
          <w:i/>
          <w:iCs/>
          <w:color w:val="5B9BD5"/>
          <w:szCs w:val="24"/>
          <w:lang w:val="sr-Cyrl-RS"/>
        </w:rPr>
        <w:t xml:space="preserve">претходне </w:t>
      </w:r>
      <w:r w:rsidRPr="006424C2">
        <w:rPr>
          <w:i/>
          <w:iCs/>
          <w:color w:val="5B9BD5"/>
          <w:szCs w:val="24"/>
          <w:lang w:val="sr-Cyrl-RS"/>
        </w:rPr>
        <w:t>Стратегије безбедности саобраћаја</w:t>
      </w:r>
    </w:p>
    <w:p w14:paraId="7FD573F6" w14:textId="2965470A" w:rsidR="00D06626" w:rsidRPr="006424C2" w:rsidRDefault="00D06626" w:rsidP="00CE59CE">
      <w:pPr>
        <w:rPr>
          <w:bCs/>
          <w:szCs w:val="24"/>
          <w:lang w:val="sr-Cyrl-RS"/>
        </w:rPr>
      </w:pPr>
      <w:r w:rsidRPr="006424C2">
        <w:rPr>
          <w:noProof/>
          <w:szCs w:val="24"/>
          <w:lang w:val="en-US"/>
        </w:rPr>
        <mc:AlternateContent>
          <mc:Choice Requires="wps">
            <w:drawing>
              <wp:anchor distT="91440" distB="91440" distL="114300" distR="114300" simplePos="0" relativeHeight="251687936" behindDoc="0" locked="0" layoutInCell="1" allowOverlap="1" wp14:anchorId="18639F80" wp14:editId="3D14FD20">
                <wp:simplePos x="0" y="0"/>
                <wp:positionH relativeFrom="page">
                  <wp:posOffset>4231005</wp:posOffset>
                </wp:positionH>
                <wp:positionV relativeFrom="paragraph">
                  <wp:posOffset>44450</wp:posOffset>
                </wp:positionV>
                <wp:extent cx="2392045" cy="1403985"/>
                <wp:effectExtent l="0" t="0" r="0" b="1270"/>
                <wp:wrapThrough wrapText="bothSides">
                  <wp:wrapPolygon edited="0">
                    <wp:start x="516" y="0"/>
                    <wp:lineTo x="516" y="21312"/>
                    <wp:lineTo x="20986" y="21312"/>
                    <wp:lineTo x="20986" y="0"/>
                    <wp:lineTo x="516" y="0"/>
                  </wp:wrapPolygon>
                </wp:wrapThrough>
                <wp:docPr id="3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2045" cy="1403985"/>
                        </a:xfrm>
                        <a:prstGeom prst="rect">
                          <a:avLst/>
                        </a:prstGeom>
                        <a:noFill/>
                        <a:ln w="9525">
                          <a:noFill/>
                          <a:miter lim="800000"/>
                          <a:headEnd/>
                          <a:tailEnd/>
                        </a:ln>
                      </wps:spPr>
                      <wps:txbx>
                        <w:txbxContent>
                          <w:p w14:paraId="1DCB5AA6" w14:textId="77777777" w:rsidR="00D35FF8" w:rsidRPr="0015423C" w:rsidRDefault="00D35FF8" w:rsidP="00AB1273">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 xml:space="preserve">У </w:t>
                            </w:r>
                            <w:r>
                              <w:rPr>
                                <w:b/>
                                <w:bCs/>
                                <w:color w:val="5B9BD5" w:themeColor="accent1"/>
                                <w:szCs w:val="24"/>
                                <w:lang w:val="sr-Cyrl-RS"/>
                              </w:rPr>
                              <w:t>периоду од 2016. до 2020. године, погинуло је за 730 лица (од којих 66 погинуле деце) више него што је прогнозирано претходном стратегијом</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8639F80" id="_x0000_s1030" type="#_x0000_t202" style="position:absolute;left:0;text-align:left;margin-left:333.15pt;margin-top:3.5pt;width:188.35pt;height:110.55pt;z-index:251687936;visibility:visible;mso-wrap-style:square;mso-width-percent:0;mso-height-percent:200;mso-wrap-distance-left:9pt;mso-wrap-distance-top:7.2pt;mso-wrap-distance-right:9pt;mso-wrap-distance-bottom:7.2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" filled="f" stroked="f">
                <v:textbox style="mso-fit-shape-to-text:t">
                  <w:txbxContent>
                    <w:p w14:paraId="1DCB5AA6" w14:textId="77777777" w:rsidR="00D35FF8" w:rsidRPr="0015423C" w:rsidRDefault="00D35FF8" w:rsidP="00AB1273">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 xml:space="preserve">У </w:t>
                      </w:r>
                      <w:r>
                        <w:rPr>
                          <w:b/>
                          <w:bCs/>
                          <w:color w:val="5B9BD5" w:themeColor="accent1"/>
                          <w:szCs w:val="24"/>
                          <w:lang w:val="sr-Cyrl-RS"/>
                        </w:rPr>
                        <w:t>периоду од 2016. до 2020. године, погинуло је за 730 лица (од којих 66 погинуле деце) више него што је прогнозирано претходном стратегијом</w:t>
                      </w:r>
                    </w:p>
                  </w:txbxContent>
                </v:textbox>
                <w10:wrap type="through" anchorx="page"/>
              </v:shape>
            </w:pict>
          </mc:Fallback>
        </mc:AlternateContent>
      </w:r>
      <w:r w:rsidRPr="006424C2">
        <w:rPr>
          <w:noProof/>
          <w:szCs w:val="24"/>
          <w:lang w:val="sr-Cyrl-RS" w:eastAsia="en-GB"/>
        </w:rPr>
        <w:t>Пошто</w:t>
      </w:r>
      <w:r w:rsidR="00CE59CE" w:rsidRPr="006424C2">
        <w:rPr>
          <w:bCs/>
          <w:szCs w:val="24"/>
          <w:lang w:val="sr-Cyrl-RS"/>
        </w:rPr>
        <w:t xml:space="preserve"> нису достигнути циљеви </w:t>
      </w:r>
      <w:r w:rsidR="009C6966">
        <w:rPr>
          <w:bCs/>
          <w:szCs w:val="24"/>
          <w:lang w:val="sr-Cyrl-RS"/>
        </w:rPr>
        <w:t>прве националне стратегије</w:t>
      </w:r>
      <w:r w:rsidR="00CE59CE" w:rsidRPr="006424C2">
        <w:rPr>
          <w:bCs/>
          <w:szCs w:val="24"/>
          <w:lang w:val="sr-Cyrl-RS"/>
        </w:rPr>
        <w:t xml:space="preserve">, </w:t>
      </w:r>
      <w:r w:rsidR="009C6966">
        <w:rPr>
          <w:bCs/>
          <w:szCs w:val="24"/>
          <w:lang w:val="sr-Cyrl-RS"/>
        </w:rPr>
        <w:t xml:space="preserve">у саобраћајним незгодама хе </w:t>
      </w:r>
      <w:r w:rsidR="00CE59CE" w:rsidRPr="006424C2">
        <w:rPr>
          <w:bCs/>
          <w:szCs w:val="24"/>
          <w:lang w:val="sr-Cyrl-RS"/>
        </w:rPr>
        <w:t xml:space="preserve">настрадало </w:t>
      </w:r>
      <w:r w:rsidR="009C6966">
        <w:rPr>
          <w:bCs/>
          <w:szCs w:val="24"/>
          <w:lang w:val="sr-Cyrl-RS"/>
        </w:rPr>
        <w:t>знатно више људи</w:t>
      </w:r>
      <w:r w:rsidR="00CE59CE" w:rsidRPr="006424C2">
        <w:rPr>
          <w:bCs/>
          <w:szCs w:val="24"/>
          <w:lang w:val="sr-Cyrl-RS"/>
        </w:rPr>
        <w:t xml:space="preserve">. Наиме, у  периоду од 2016. до 2020. године, било је за </w:t>
      </w:r>
      <w:r w:rsidR="00CE59CE" w:rsidRPr="006424C2">
        <w:rPr>
          <w:b/>
          <w:szCs w:val="24"/>
          <w:lang w:val="sr-Cyrl-RS"/>
        </w:rPr>
        <w:t xml:space="preserve">730 погинулих лица (од којих </w:t>
      </w:r>
      <w:r w:rsidR="00AB1273" w:rsidRPr="006424C2">
        <w:rPr>
          <w:b/>
          <w:szCs w:val="24"/>
          <w:lang w:val="sr-Cyrl-RS"/>
        </w:rPr>
        <w:t>66</w:t>
      </w:r>
      <w:r w:rsidR="00CE59CE" w:rsidRPr="006424C2">
        <w:rPr>
          <w:b/>
          <w:szCs w:val="24"/>
          <w:lang w:val="sr-Cyrl-RS"/>
        </w:rPr>
        <w:t xml:space="preserve"> погинуле деце) и 5.122 тешко повређених лица </w:t>
      </w:r>
      <w:r w:rsidRPr="006424C2">
        <w:rPr>
          <w:b/>
          <w:szCs w:val="24"/>
          <w:lang w:val="sr-Cyrl-RS"/>
        </w:rPr>
        <w:t>више него што је прогнозирано претходном стратегијом</w:t>
      </w:r>
      <w:r w:rsidR="00CE59CE" w:rsidRPr="006424C2">
        <w:rPr>
          <w:bCs/>
          <w:szCs w:val="24"/>
          <w:lang w:val="sr-Cyrl-RS"/>
        </w:rPr>
        <w:t xml:space="preserve">. </w:t>
      </w:r>
      <w:r w:rsidRPr="006424C2">
        <w:rPr>
          <w:bCs/>
          <w:szCs w:val="24"/>
          <w:lang w:val="sr-Cyrl-RS"/>
        </w:rPr>
        <w:t xml:space="preserve">Један од кључних недостатака у реализацији </w:t>
      </w:r>
      <w:r w:rsidR="009C6966">
        <w:rPr>
          <w:bCs/>
          <w:szCs w:val="24"/>
          <w:lang w:val="sr-Cyrl-RS"/>
        </w:rPr>
        <w:t>прве национале стратегије</w:t>
      </w:r>
      <w:r w:rsidRPr="006424C2">
        <w:rPr>
          <w:bCs/>
          <w:szCs w:val="24"/>
          <w:lang w:val="sr-Cyrl-RS"/>
        </w:rPr>
        <w:t xml:space="preserve"> садржан је у недостатку посебног Закона којим би се дефинисала и додатно оснажила функција </w:t>
      </w:r>
      <w:r w:rsidRPr="009C6966">
        <w:rPr>
          <w:bCs/>
          <w:szCs w:val="24"/>
          <w:lang w:val="sr-Cyrl-RS"/>
        </w:rPr>
        <w:t>Агенције</w:t>
      </w:r>
      <w:r w:rsidR="00EC4720">
        <w:rPr>
          <w:bCs/>
          <w:szCs w:val="24"/>
          <w:lang w:val="sr-Cyrl-RS"/>
        </w:rPr>
        <w:t>, као водеће институције у</w:t>
      </w:r>
      <w:r w:rsidR="009C6966">
        <w:rPr>
          <w:bCs/>
          <w:szCs w:val="24"/>
          <w:lang w:val="sr-Cyrl-RS"/>
        </w:rPr>
        <w:t xml:space="preserve"> области</w:t>
      </w:r>
      <w:r w:rsidR="00EC4720">
        <w:rPr>
          <w:bCs/>
          <w:szCs w:val="24"/>
          <w:lang w:val="sr-Cyrl-RS"/>
        </w:rPr>
        <w:t xml:space="preserve"> безбедности саобраћаја</w:t>
      </w:r>
      <w:r w:rsidRPr="006424C2">
        <w:rPr>
          <w:bCs/>
          <w:szCs w:val="24"/>
          <w:lang w:val="sr-Cyrl-RS"/>
        </w:rPr>
        <w:t xml:space="preserve">. </w:t>
      </w:r>
    </w:p>
    <w:p w14:paraId="080911A2" w14:textId="3852A65D" w:rsidR="00204230" w:rsidRPr="006424C2" w:rsidRDefault="000355B8" w:rsidP="000355B8">
      <w:pPr>
        <w:rPr>
          <w:szCs w:val="24"/>
          <w:lang w:val="sr-Cyrl-RS"/>
        </w:rPr>
      </w:pPr>
      <w:r w:rsidRPr="006424C2">
        <w:rPr>
          <w:b/>
          <w:color w:val="000000"/>
          <w:szCs w:val="24"/>
          <w:shd w:val="clear" w:color="auto" w:fill="FFFFFF"/>
          <w:lang w:val="sr-Cyrl-RS"/>
        </w:rPr>
        <w:t>Акционим планом</w:t>
      </w:r>
      <w:r w:rsidRPr="006424C2">
        <w:rPr>
          <w:color w:val="000000"/>
          <w:szCs w:val="24"/>
          <w:shd w:val="clear" w:color="auto" w:fill="FFFFFF"/>
          <w:lang w:val="sr-Cyrl-RS"/>
        </w:rPr>
        <w:t xml:space="preserve"> за спровођење </w:t>
      </w:r>
      <w:r w:rsidR="00EE20FF">
        <w:rPr>
          <w:color w:val="000000"/>
          <w:szCs w:val="24"/>
          <w:shd w:val="clear" w:color="auto" w:fill="FFFFFF"/>
          <w:lang w:val="sr-Cyrl-RS"/>
        </w:rPr>
        <w:t>прве националне стратегије</w:t>
      </w:r>
      <w:r w:rsidRPr="006424C2">
        <w:rPr>
          <w:color w:val="000000"/>
          <w:szCs w:val="24"/>
          <w:shd w:val="clear" w:color="auto" w:fill="FFFFFF"/>
          <w:lang w:val="sr-Cyrl-RS"/>
        </w:rPr>
        <w:t>, било је п</w:t>
      </w:r>
      <w:r w:rsidRPr="006424C2">
        <w:rPr>
          <w:szCs w:val="24"/>
          <w:lang w:val="sr-Cyrl-RS"/>
        </w:rPr>
        <w:t xml:space="preserve">редвиђено </w:t>
      </w:r>
      <w:r w:rsidRPr="006424C2">
        <w:rPr>
          <w:b/>
          <w:szCs w:val="24"/>
          <w:lang w:val="sr-Cyrl-RS"/>
        </w:rPr>
        <w:t>укупно 95 активности за пет области деловања</w:t>
      </w:r>
      <w:r w:rsidRPr="006424C2">
        <w:rPr>
          <w:szCs w:val="24"/>
          <w:lang w:val="sr-Cyrl-RS"/>
        </w:rPr>
        <w:t>. Анализом реализованих активности утврђено је да је највећи проценат реализован</w:t>
      </w:r>
      <w:r w:rsidR="008C4F42">
        <w:rPr>
          <w:szCs w:val="24"/>
          <w:lang w:val="sr-Cyrl-RS"/>
        </w:rPr>
        <w:t xml:space="preserve">их активности био у </w:t>
      </w:r>
      <w:r w:rsidR="008C4F42">
        <w:rPr>
          <w:szCs w:val="24"/>
          <w:lang w:val="sr-Cyrl-RS"/>
        </w:rPr>
        <w:lastRenderedPageBreak/>
        <w:t xml:space="preserve">оквиру </w:t>
      </w:r>
      <w:r w:rsidR="008C4F42" w:rsidRPr="008C4F42">
        <w:rPr>
          <w:i/>
          <w:szCs w:val="24"/>
          <w:lang w:val="sr-Cyrl-RS"/>
        </w:rPr>
        <w:t>Стуба 1. Управљање безбедношћу саобраћаја</w:t>
      </w:r>
      <w:r w:rsidR="008C4F42">
        <w:rPr>
          <w:szCs w:val="24"/>
          <w:lang w:val="sr-Cyrl-RS"/>
        </w:rPr>
        <w:t xml:space="preserve"> и </w:t>
      </w:r>
      <w:r w:rsidR="008C4F42" w:rsidRPr="008C4F42">
        <w:rPr>
          <w:i/>
          <w:szCs w:val="24"/>
          <w:lang w:val="sr-Cyrl-RS"/>
        </w:rPr>
        <w:t>Стуба 3.</w:t>
      </w:r>
      <w:r w:rsidRPr="006424C2">
        <w:rPr>
          <w:szCs w:val="24"/>
          <w:lang w:val="sr-Cyrl-RS"/>
        </w:rPr>
        <w:t xml:space="preserve"> </w:t>
      </w:r>
      <w:r w:rsidRPr="006424C2">
        <w:rPr>
          <w:i/>
          <w:iCs/>
          <w:szCs w:val="24"/>
          <w:lang w:val="sr-Cyrl-RS"/>
        </w:rPr>
        <w:t>Безбеднија возила</w:t>
      </w:r>
      <w:r w:rsidRPr="006424C2">
        <w:rPr>
          <w:szCs w:val="24"/>
          <w:lang w:val="sr-Cyrl-RS"/>
        </w:rPr>
        <w:t xml:space="preserve">, где је у потпуности реализована трећина активности. Најмањи проценат активности је реализован у оквиру </w:t>
      </w:r>
      <w:r w:rsidR="008C4F42" w:rsidRPr="008C4F42">
        <w:rPr>
          <w:i/>
          <w:szCs w:val="24"/>
          <w:lang w:val="sr-Cyrl-RS"/>
        </w:rPr>
        <w:t>Стуб</w:t>
      </w:r>
      <w:r w:rsidR="008C4F42">
        <w:rPr>
          <w:i/>
          <w:szCs w:val="24"/>
          <w:lang w:val="sr-Cyrl-RS"/>
        </w:rPr>
        <w:t>а</w:t>
      </w:r>
      <w:r w:rsidR="008C4F42" w:rsidRPr="008C4F42">
        <w:rPr>
          <w:i/>
          <w:szCs w:val="24"/>
          <w:lang w:val="sr-Cyrl-RS"/>
        </w:rPr>
        <w:t xml:space="preserve"> 5.</w:t>
      </w:r>
      <w:r w:rsidR="008C4F42">
        <w:rPr>
          <w:szCs w:val="24"/>
          <w:lang w:val="sr-Cyrl-RS"/>
        </w:rPr>
        <w:t xml:space="preserve"> </w:t>
      </w:r>
      <w:r w:rsidRPr="006424C2">
        <w:rPr>
          <w:i/>
          <w:iCs/>
          <w:szCs w:val="24"/>
          <w:lang w:val="sr-Cyrl-RS"/>
        </w:rPr>
        <w:t>Деловање након саобраћајне незгоде</w:t>
      </w:r>
      <w:r w:rsidRPr="006424C2">
        <w:rPr>
          <w:szCs w:val="24"/>
          <w:lang w:val="sr-Cyrl-RS"/>
        </w:rPr>
        <w:t xml:space="preserve">, где скоро половина активности (43%) уопште није реализована, а за 16% активности нису добијени подаци. Преко 90% активности је делимично или потпуно реализовано у оквиру </w:t>
      </w:r>
      <w:r w:rsidR="008C4F42" w:rsidRPr="008C4F42">
        <w:rPr>
          <w:i/>
          <w:szCs w:val="24"/>
          <w:lang w:val="sr-Cyrl-RS"/>
        </w:rPr>
        <w:t>Стуб</w:t>
      </w:r>
      <w:r w:rsidR="008C4F42">
        <w:rPr>
          <w:i/>
          <w:szCs w:val="24"/>
          <w:lang w:val="sr-Cyrl-RS"/>
        </w:rPr>
        <w:t>а</w:t>
      </w:r>
      <w:r w:rsidR="008C4F42" w:rsidRPr="008C4F42">
        <w:rPr>
          <w:i/>
          <w:szCs w:val="24"/>
          <w:lang w:val="sr-Cyrl-RS"/>
        </w:rPr>
        <w:t xml:space="preserve"> 2.</w:t>
      </w:r>
      <w:r w:rsidR="008C4F42">
        <w:rPr>
          <w:szCs w:val="24"/>
          <w:lang w:val="sr-Cyrl-RS"/>
        </w:rPr>
        <w:t xml:space="preserve"> </w:t>
      </w:r>
      <w:r w:rsidRPr="006424C2">
        <w:rPr>
          <w:i/>
          <w:iCs/>
          <w:szCs w:val="24"/>
          <w:lang w:val="sr-Cyrl-RS"/>
        </w:rPr>
        <w:t>Безбеднији путеви</w:t>
      </w:r>
      <w:r w:rsidRPr="006424C2">
        <w:rPr>
          <w:szCs w:val="24"/>
          <w:lang w:val="sr-Cyrl-RS"/>
        </w:rPr>
        <w:t xml:space="preserve"> и </w:t>
      </w:r>
      <w:r w:rsidR="008C4F42" w:rsidRPr="008C4F42">
        <w:rPr>
          <w:i/>
          <w:szCs w:val="24"/>
          <w:lang w:val="sr-Cyrl-RS"/>
        </w:rPr>
        <w:t>Стуб</w:t>
      </w:r>
      <w:r w:rsidR="008C4F42">
        <w:rPr>
          <w:i/>
          <w:szCs w:val="24"/>
          <w:lang w:val="sr-Cyrl-RS"/>
        </w:rPr>
        <w:t>а</w:t>
      </w:r>
      <w:r w:rsidR="008C4F42" w:rsidRPr="008C4F42">
        <w:rPr>
          <w:i/>
          <w:szCs w:val="24"/>
          <w:lang w:val="sr-Cyrl-RS"/>
        </w:rPr>
        <w:t xml:space="preserve"> 4.</w:t>
      </w:r>
      <w:r w:rsidR="008C4F42">
        <w:rPr>
          <w:szCs w:val="24"/>
          <w:lang w:val="sr-Cyrl-RS"/>
        </w:rPr>
        <w:t xml:space="preserve"> </w:t>
      </w:r>
      <w:r w:rsidR="006424C2" w:rsidRPr="006424C2">
        <w:rPr>
          <w:i/>
          <w:iCs/>
          <w:szCs w:val="24"/>
          <w:lang w:val="sr-Cyrl-RS"/>
        </w:rPr>
        <w:t>Безбеднији</w:t>
      </w:r>
      <w:r w:rsidRPr="006424C2">
        <w:rPr>
          <w:i/>
          <w:iCs/>
          <w:szCs w:val="24"/>
          <w:lang w:val="sr-Cyrl-RS"/>
        </w:rPr>
        <w:t xml:space="preserve"> учесници у саобраћају</w:t>
      </w:r>
      <w:r w:rsidR="00C24A99" w:rsidRPr="006424C2">
        <w:rPr>
          <w:szCs w:val="24"/>
          <w:lang w:val="sr-Cyrl-RS"/>
        </w:rPr>
        <w:t xml:space="preserve"> </w:t>
      </w:r>
      <w:r w:rsidR="001E5176">
        <w:rPr>
          <w:szCs w:val="24"/>
          <w:lang w:val="sr-Cyrl-RS"/>
        </w:rPr>
        <w:t>(Дијаграм 3.2</w:t>
      </w:r>
      <w:r w:rsidR="006A7B39" w:rsidRPr="006424C2">
        <w:rPr>
          <w:szCs w:val="24"/>
          <w:lang w:val="sr-Cyrl-RS"/>
        </w:rPr>
        <w:t>.)</w:t>
      </w:r>
      <w:r w:rsidRPr="006424C2">
        <w:rPr>
          <w:szCs w:val="24"/>
          <w:lang w:val="sr-Cyrl-RS"/>
        </w:rPr>
        <w:t>.</w:t>
      </w:r>
      <w:r w:rsidR="00204230" w:rsidRPr="006424C2">
        <w:rPr>
          <w:szCs w:val="24"/>
          <w:lang w:val="sr-Cyrl-RS"/>
        </w:rPr>
        <w:t xml:space="preserve"> </w:t>
      </w:r>
    </w:p>
    <w:p w14:paraId="22754887" w14:textId="29A3091E" w:rsidR="00114A22" w:rsidRPr="006424C2" w:rsidRDefault="000E1FED" w:rsidP="00114A22">
      <w:pPr>
        <w:jc w:val="center"/>
        <w:rPr>
          <w:szCs w:val="24"/>
          <w:lang w:val="sr-Cyrl-RS"/>
        </w:rPr>
      </w:pPr>
      <w:r w:rsidRPr="006424C2">
        <w:rPr>
          <w:noProof/>
          <w:szCs w:val="24"/>
          <w:lang w:val="en-US"/>
        </w:rPr>
        <w:drawing>
          <wp:inline distT="0" distB="0" distL="0" distR="0" wp14:anchorId="1F36E32A" wp14:editId="392B5109">
            <wp:extent cx="5089585" cy="2996155"/>
            <wp:effectExtent l="19050" t="19050" r="15875" b="139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92670" cy="2997971"/>
                    </a:xfrm>
                    <a:prstGeom prst="rect">
                      <a:avLst/>
                    </a:prstGeom>
                    <a:noFill/>
                    <a:ln>
                      <a:solidFill>
                        <a:schemeClr val="accent1"/>
                      </a:solidFill>
                    </a:ln>
                  </pic:spPr>
                </pic:pic>
              </a:graphicData>
            </a:graphic>
          </wp:inline>
        </w:drawing>
      </w:r>
    </w:p>
    <w:p w14:paraId="086C31DF" w14:textId="50ADDA0F" w:rsidR="005C61ED" w:rsidRPr="006424C2" w:rsidRDefault="00114A22" w:rsidP="00114A22">
      <w:pPr>
        <w:pStyle w:val="Caption"/>
        <w:jc w:val="center"/>
        <w:rPr>
          <w:bCs w:val="0"/>
          <w:i/>
          <w:iCs/>
          <w:color w:val="5B9BD5"/>
          <w:szCs w:val="24"/>
          <w:lang w:val="sr-Cyrl-RS"/>
        </w:rPr>
      </w:pPr>
      <w:bookmarkStart w:id="13" w:name="_Ref91330454"/>
      <w:r w:rsidRPr="006424C2">
        <w:rPr>
          <w:i/>
          <w:iCs/>
          <w:color w:val="5B9BD5"/>
          <w:lang w:val="sr-Cyrl-RS"/>
        </w:rPr>
        <w:t xml:space="preserve">Дијаграм </w:t>
      </w:r>
      <w:r w:rsidR="000355B8" w:rsidRPr="006424C2">
        <w:rPr>
          <w:i/>
          <w:iCs/>
          <w:color w:val="5B9BD5"/>
          <w:lang w:val="sr-Cyrl-RS"/>
        </w:rPr>
        <w:t>3</w:t>
      </w:r>
      <w:r w:rsidRPr="006424C2">
        <w:rPr>
          <w:i/>
          <w:iCs/>
          <w:color w:val="5B9BD5"/>
          <w:lang w:val="sr-Cyrl-RS"/>
        </w:rPr>
        <w:t>.</w:t>
      </w:r>
      <w:bookmarkEnd w:id="13"/>
      <w:r w:rsidR="00204230" w:rsidRPr="006424C2">
        <w:rPr>
          <w:i/>
          <w:iCs/>
          <w:color w:val="5B9BD5"/>
          <w:lang w:val="sr-Cyrl-RS"/>
        </w:rPr>
        <w:t>2</w:t>
      </w:r>
      <w:r w:rsidRPr="006424C2">
        <w:rPr>
          <w:i/>
          <w:iCs/>
          <w:color w:val="5B9BD5"/>
          <w:lang w:val="sr-Cyrl-RS"/>
        </w:rPr>
        <w:t xml:space="preserve">. </w:t>
      </w:r>
      <w:r w:rsidRPr="006424C2">
        <w:rPr>
          <w:bCs w:val="0"/>
          <w:i/>
          <w:iCs/>
          <w:color w:val="5B9BD5"/>
          <w:szCs w:val="24"/>
          <w:lang w:val="sr-Cyrl-RS"/>
        </w:rPr>
        <w:t>Расподела активности према стубовима деловања</w:t>
      </w:r>
      <w:r w:rsidR="00EE20FF">
        <w:rPr>
          <w:bCs w:val="0"/>
          <w:i/>
          <w:iCs/>
          <w:color w:val="5B9BD5"/>
          <w:szCs w:val="24"/>
          <w:lang w:val="sr-Cyrl-RS"/>
        </w:rPr>
        <w:t>, изражено у процентима</w:t>
      </w:r>
    </w:p>
    <w:p w14:paraId="009319EE" w14:textId="77777777" w:rsidR="00EE20FF" w:rsidRDefault="00204230" w:rsidP="00204230">
      <w:pPr>
        <w:rPr>
          <w:lang w:val="sr-Cyrl-RS"/>
        </w:rPr>
      </w:pPr>
      <w:r w:rsidRPr="006424C2">
        <w:rPr>
          <w:szCs w:val="24"/>
          <w:lang w:val="sr-Cyrl-RS"/>
        </w:rPr>
        <w:t>Степен достизања зацртаних циљева анализиран је у погледу индикатора безбедности саобраћаја и последица саобраћајних незгода.</w:t>
      </w:r>
      <w:r w:rsidRPr="006424C2">
        <w:rPr>
          <w:lang w:val="sr-Cyrl-RS"/>
        </w:rPr>
        <w:t xml:space="preserve"> </w:t>
      </w:r>
      <w:r w:rsidRPr="006424C2">
        <w:rPr>
          <w:b/>
          <w:lang w:val="sr-Cyrl-RS"/>
        </w:rPr>
        <w:t>Н</w:t>
      </w:r>
      <w:r w:rsidR="00C24A99" w:rsidRPr="006424C2">
        <w:rPr>
          <w:b/>
          <w:lang w:val="sr-Cyrl-RS"/>
        </w:rPr>
        <w:t>ису достигнути зацртани циљеви у погледу индикатора перформанси система безбедности саобраћаја</w:t>
      </w:r>
      <w:r w:rsidR="00C24A99" w:rsidRPr="006424C2">
        <w:rPr>
          <w:lang w:val="sr-Cyrl-RS"/>
        </w:rPr>
        <w:t>. Најлошије вредности индикатора су</w:t>
      </w:r>
      <w:r w:rsidR="00EE20FF">
        <w:rPr>
          <w:lang w:val="sr-Cyrl-RS"/>
        </w:rPr>
        <w:t>:</w:t>
      </w:r>
    </w:p>
    <w:p w14:paraId="7B58FB30" w14:textId="77777777" w:rsidR="00EE20FF" w:rsidRPr="00EE20FF" w:rsidRDefault="00C24A99" w:rsidP="00EE20FF">
      <w:pPr>
        <w:pStyle w:val="00Nabrajanja"/>
        <w:rPr>
          <w:szCs w:val="24"/>
        </w:rPr>
      </w:pPr>
      <w:r w:rsidRPr="006424C2">
        <w:t xml:space="preserve">проценат употребе сигурносног појаса на задњем седишту (само 19,1%, уместо 85%), </w:t>
      </w:r>
    </w:p>
    <w:p w14:paraId="3F354D9A" w14:textId="77777777" w:rsidR="00EE20FF" w:rsidRPr="00EE20FF" w:rsidRDefault="00C24A99" w:rsidP="00EE20FF">
      <w:pPr>
        <w:pStyle w:val="00Nabrajanja"/>
        <w:rPr>
          <w:szCs w:val="24"/>
        </w:rPr>
      </w:pPr>
      <w:r w:rsidRPr="006424C2">
        <w:t xml:space="preserve">проценат возача путничких аутомобила под дејством алкохола (0,68%, уместо 0,10%), </w:t>
      </w:r>
    </w:p>
    <w:p w14:paraId="3A5A9BB8" w14:textId="77777777" w:rsidR="00EE20FF" w:rsidRDefault="00204230" w:rsidP="00EE20FF">
      <w:pPr>
        <w:pStyle w:val="00Nabrajanja"/>
        <w:rPr>
          <w:szCs w:val="24"/>
        </w:rPr>
      </w:pPr>
      <w:r w:rsidRPr="006424C2">
        <w:rPr>
          <w:szCs w:val="24"/>
        </w:rPr>
        <w:t xml:space="preserve">проценат прекорачења брзине (51,1%, уместо 19,0%) и </w:t>
      </w:r>
    </w:p>
    <w:p w14:paraId="39C1EEC9" w14:textId="4114A940" w:rsidR="00204230" w:rsidRPr="006424C2" w:rsidRDefault="00204230" w:rsidP="00EE20FF">
      <w:pPr>
        <w:pStyle w:val="00Nabrajanja"/>
        <w:rPr>
          <w:szCs w:val="24"/>
        </w:rPr>
      </w:pPr>
      <w:r w:rsidRPr="006424C2">
        <w:rPr>
          <w:szCs w:val="24"/>
        </w:rPr>
        <w:t>проценат употребе система заштите за децу (само 48,7%, уместо 96,0%).</w:t>
      </w:r>
    </w:p>
    <w:p w14:paraId="5FF26664" w14:textId="77777777" w:rsidR="00204230" w:rsidRPr="006424C2" w:rsidRDefault="00204230" w:rsidP="00C24A99">
      <w:pPr>
        <w:rPr>
          <w:color w:val="7BA0CD"/>
          <w:szCs w:val="48"/>
          <w:lang w:val="sr-Cyrl-RS"/>
        </w:rPr>
      </w:pPr>
    </w:p>
    <w:p w14:paraId="714EEE34" w14:textId="77777777" w:rsidR="004D5AF1" w:rsidRPr="006424C2" w:rsidRDefault="005C61ED" w:rsidP="004E1112">
      <w:pPr>
        <w:pStyle w:val="1Glava"/>
      </w:pPr>
      <w:r w:rsidRPr="006424C2">
        <w:rPr>
          <w:i/>
          <w:iCs/>
          <w:color w:val="5B9BD5"/>
          <w:szCs w:val="24"/>
        </w:rPr>
        <w:br w:type="page"/>
      </w:r>
      <w:bookmarkStart w:id="14" w:name="_Toc145365460"/>
      <w:r w:rsidR="004D5AF1" w:rsidRPr="006424C2">
        <w:lastRenderedPageBreak/>
        <w:t>ПОСТОЈЕЋЕ СТАЊЕ</w:t>
      </w:r>
      <w:bookmarkEnd w:id="14"/>
      <w:r w:rsidR="004D5AF1" w:rsidRPr="006424C2">
        <w:t xml:space="preserve"> </w:t>
      </w:r>
    </w:p>
    <w:p w14:paraId="7C1545F6" w14:textId="4A8AE651" w:rsidR="00E205E2" w:rsidRPr="006424C2" w:rsidRDefault="00E205E2" w:rsidP="00E205E2">
      <w:pPr>
        <w:rPr>
          <w:lang w:val="sr-Cyrl-RS"/>
        </w:rPr>
      </w:pPr>
      <w:r w:rsidRPr="006424C2">
        <w:rPr>
          <w:lang w:val="sr-Cyrl-RS"/>
        </w:rPr>
        <w:t xml:space="preserve">Генерално, праћење стања безбедности саобраћаја можемо поделити у четири сегмента и то: 1) </w:t>
      </w:r>
      <w:r w:rsidR="00BB0082" w:rsidRPr="006424C2">
        <w:rPr>
          <w:lang w:val="sr-Cyrl-RS"/>
        </w:rPr>
        <w:t xml:space="preserve">ставови учесника </w:t>
      </w:r>
      <w:r w:rsidR="006C2965" w:rsidRPr="006424C2">
        <w:rPr>
          <w:lang w:val="sr-Cyrl-RS"/>
        </w:rPr>
        <w:t>у саобраћају</w:t>
      </w:r>
      <w:r w:rsidR="00BB0082" w:rsidRPr="006424C2">
        <w:rPr>
          <w:lang w:val="sr-Cyrl-RS"/>
        </w:rPr>
        <w:t>; 2) индикатори безбедности саобраћаја; 3) саобраћајне незгоде и последице и 4) укупни друштвено- економски трошкови саобраћајних незгода</w:t>
      </w:r>
      <w:r w:rsidRPr="006424C2">
        <w:rPr>
          <w:lang w:val="sr-Cyrl-RS"/>
        </w:rPr>
        <w:t xml:space="preserve">. Традиционални приступ подразумева праћење стања </w:t>
      </w:r>
      <w:r w:rsidR="00033682">
        <w:rPr>
          <w:lang w:val="sr-Cyrl-RS"/>
        </w:rPr>
        <w:t xml:space="preserve">само </w:t>
      </w:r>
      <w:r w:rsidRPr="006424C2">
        <w:rPr>
          <w:lang w:val="sr-Cyrl-RS"/>
        </w:rPr>
        <w:t>на основу саобраћајних незгода и њихових последица, док савремени приступ подразумева праћење стања</w:t>
      </w:r>
      <w:r w:rsidR="00033682">
        <w:rPr>
          <w:lang w:val="sr-Cyrl-RS"/>
        </w:rPr>
        <w:t>, пре свега,</w:t>
      </w:r>
      <w:r w:rsidRPr="006424C2">
        <w:rPr>
          <w:lang w:val="sr-Cyrl-RS"/>
        </w:rPr>
        <w:t xml:space="preserve"> на основу индикатора безбедности саобраћаја</w:t>
      </w:r>
      <w:r w:rsidR="00033682">
        <w:rPr>
          <w:lang w:val="sr-Cyrl-RS"/>
        </w:rPr>
        <w:t>,</w:t>
      </w:r>
      <w:r w:rsidRPr="006424C2">
        <w:rPr>
          <w:lang w:val="sr-Cyrl-RS"/>
        </w:rPr>
        <w:t xml:space="preserve"> као и ставова учесника у саобраћају о појединим факторима ризика кој</w:t>
      </w:r>
      <w:r w:rsidR="00033682">
        <w:rPr>
          <w:lang w:val="sr-Cyrl-RS"/>
        </w:rPr>
        <w:t>и доприносе настанку саобраћајних незгода.</w:t>
      </w:r>
    </w:p>
    <w:p w14:paraId="5729DEFC" w14:textId="07501577" w:rsidR="006A7B39" w:rsidRPr="006424C2" w:rsidRDefault="00180771" w:rsidP="00010D16">
      <w:pPr>
        <w:pStyle w:val="Heading2"/>
        <w:numPr>
          <w:ilvl w:val="1"/>
          <w:numId w:val="19"/>
        </w:numPr>
        <w:tabs>
          <w:tab w:val="clear" w:pos="720"/>
        </w:tabs>
        <w:spacing w:before="240"/>
        <w:ind w:left="567" w:hanging="567"/>
        <w:rPr>
          <w:caps w:val="0"/>
          <w:lang w:val="sr-Cyrl-RS"/>
        </w:rPr>
      </w:pPr>
      <w:bookmarkStart w:id="15" w:name="_Toc95338538"/>
      <w:bookmarkStart w:id="16" w:name="_Toc145365461"/>
      <w:bookmarkStart w:id="17" w:name="_Toc94521794"/>
      <w:r w:rsidRPr="006424C2">
        <w:rPr>
          <w:noProof/>
          <w:szCs w:val="24"/>
          <w:lang w:val="en-US"/>
        </w:rPr>
        <mc:AlternateContent>
          <mc:Choice Requires="wps">
            <w:drawing>
              <wp:anchor distT="91440" distB="91440" distL="114300" distR="114300" simplePos="0" relativeHeight="251689984" behindDoc="0" locked="0" layoutInCell="1" allowOverlap="1" wp14:anchorId="21939529" wp14:editId="15738E2B">
                <wp:simplePos x="0" y="0"/>
                <wp:positionH relativeFrom="page">
                  <wp:posOffset>3662680</wp:posOffset>
                </wp:positionH>
                <wp:positionV relativeFrom="paragraph">
                  <wp:posOffset>352425</wp:posOffset>
                </wp:positionV>
                <wp:extent cx="2993390" cy="1403985"/>
                <wp:effectExtent l="0" t="0" r="0" b="5080"/>
                <wp:wrapThrough wrapText="bothSides">
                  <wp:wrapPolygon edited="0">
                    <wp:start x="412" y="0"/>
                    <wp:lineTo x="412" y="21339"/>
                    <wp:lineTo x="21169" y="21339"/>
                    <wp:lineTo x="21169" y="0"/>
                    <wp:lineTo x="412" y="0"/>
                  </wp:wrapPolygon>
                </wp:wrapThrough>
                <wp:docPr id="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3390" cy="1403985"/>
                        </a:xfrm>
                        <a:prstGeom prst="rect">
                          <a:avLst/>
                        </a:prstGeom>
                        <a:noFill/>
                        <a:ln w="9525">
                          <a:noFill/>
                          <a:miter lim="800000"/>
                          <a:headEnd/>
                          <a:tailEnd/>
                        </a:ln>
                      </wps:spPr>
                      <wps:txbx>
                        <w:txbxContent>
                          <w:p w14:paraId="351CBC08" w14:textId="506E7003" w:rsidR="00D35FF8" w:rsidRPr="0015423C" w:rsidRDefault="00D35FF8" w:rsidP="00180771">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У</w:t>
                            </w:r>
                            <w:r w:rsidRPr="00CC2F15">
                              <w:rPr>
                                <w:b/>
                                <w:bCs/>
                                <w:color w:val="5B9BD5" w:themeColor="accent1"/>
                                <w:szCs w:val="24"/>
                                <w:lang w:val="sr-Cyrl-RS"/>
                              </w:rPr>
                              <w:t xml:space="preserve">чесници </w:t>
                            </w:r>
                            <w:r w:rsidRPr="00CC2F15">
                              <w:rPr>
                                <w:b/>
                                <w:bCs/>
                                <w:color w:val="5B9BD5" w:themeColor="accent1"/>
                                <w:szCs w:val="24"/>
                                <w:lang w:val="sr-Cyrl-RS"/>
                              </w:rPr>
                              <w:t>у саобраћају у Републици Србији имају негативно изграђене ставове према употреби сигурносног појаса</w:t>
                            </w:r>
                            <w:r>
                              <w:rPr>
                                <w:b/>
                                <w:bCs/>
                                <w:color w:val="5B9BD5" w:themeColor="accent1"/>
                                <w:szCs w:val="24"/>
                                <w:lang w:val="sr-Cyrl-RS"/>
                              </w:rPr>
                              <w:t>, посебно на задњим седиштима</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1939529" id="_x0000_s1031" type="#_x0000_t202" style="position:absolute;left:0;text-align:left;margin-left:288.4pt;margin-top:27.75pt;width:235.7pt;height:110.55pt;z-index:251689984;visibility:visible;mso-wrap-style:square;mso-width-percent:0;mso-height-percent:200;mso-wrap-distance-left:9pt;mso-wrap-distance-top:7.2pt;mso-wrap-distance-right:9pt;mso-wrap-distance-bottom:7.2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" filled="f" stroked="f">
                <v:textbox style="mso-fit-shape-to-text:t">
                  <w:txbxContent>
                    <w:p w14:paraId="351CBC08" w14:textId="506E7003" w:rsidR="00D35FF8" w:rsidRPr="0015423C" w:rsidRDefault="00D35FF8" w:rsidP="00180771">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У</w:t>
                      </w:r>
                      <w:r w:rsidRPr="00CC2F15">
                        <w:rPr>
                          <w:b/>
                          <w:bCs/>
                          <w:color w:val="5B9BD5" w:themeColor="accent1"/>
                          <w:szCs w:val="24"/>
                          <w:lang w:val="sr-Cyrl-RS"/>
                        </w:rPr>
                        <w:t xml:space="preserve">чесници </w:t>
                      </w:r>
                      <w:r w:rsidRPr="00CC2F15">
                        <w:rPr>
                          <w:b/>
                          <w:bCs/>
                          <w:color w:val="5B9BD5" w:themeColor="accent1"/>
                          <w:szCs w:val="24"/>
                          <w:lang w:val="sr-Cyrl-RS"/>
                        </w:rPr>
                        <w:t>у саобраћају у Републици Србији имају негативно изграђене ставове према употреби сигурносног појаса</w:t>
                      </w:r>
                      <w:r>
                        <w:rPr>
                          <w:b/>
                          <w:bCs/>
                          <w:color w:val="5B9BD5" w:themeColor="accent1"/>
                          <w:szCs w:val="24"/>
                          <w:lang w:val="sr-Cyrl-RS"/>
                        </w:rPr>
                        <w:t>, посебно на задњим седиштима</w:t>
                      </w:r>
                    </w:p>
                  </w:txbxContent>
                </v:textbox>
                <w10:wrap type="through" anchorx="page"/>
              </v:shape>
            </w:pict>
          </mc:Fallback>
        </mc:AlternateContent>
      </w:r>
      <w:r w:rsidR="006A7B39" w:rsidRPr="006424C2">
        <w:rPr>
          <w:caps w:val="0"/>
          <w:lang w:val="sr-Cyrl-RS"/>
        </w:rPr>
        <w:t xml:space="preserve">СТАВОВИ </w:t>
      </w:r>
      <w:r w:rsidR="00220A32" w:rsidRPr="006424C2">
        <w:rPr>
          <w:caps w:val="0"/>
          <w:lang w:val="sr-Cyrl-RS"/>
        </w:rPr>
        <w:t>УЧЕСНИКА У САОБРАЋАЈУ</w:t>
      </w:r>
      <w:bookmarkEnd w:id="15"/>
      <w:bookmarkEnd w:id="16"/>
    </w:p>
    <w:p w14:paraId="7C5C43AF" w14:textId="771FE126" w:rsidR="006A7B39" w:rsidRPr="006424C2" w:rsidRDefault="00BB0082" w:rsidP="006A7B39">
      <w:pPr>
        <w:rPr>
          <w:lang w:val="sr-Cyrl-RS"/>
        </w:rPr>
      </w:pPr>
      <w:r w:rsidRPr="006424C2">
        <w:rPr>
          <w:lang w:val="sr-Cyrl-RS"/>
        </w:rPr>
        <w:t>Најзахтевнији сегмент праћења стања безбедности саобраћа</w:t>
      </w:r>
      <w:r w:rsidR="006C2965" w:rsidRPr="006424C2">
        <w:rPr>
          <w:lang w:val="sr-Cyrl-RS"/>
        </w:rPr>
        <w:t>ју</w:t>
      </w:r>
      <w:r w:rsidRPr="006424C2">
        <w:rPr>
          <w:lang w:val="sr-Cyrl-RS"/>
        </w:rPr>
        <w:t xml:space="preserve"> су ставови учесника у саобраћају. Ставови имају огроман утицај на понашање </w:t>
      </w:r>
      <w:r w:rsidR="006C2965" w:rsidRPr="006424C2">
        <w:rPr>
          <w:lang w:val="sr-Cyrl-RS"/>
        </w:rPr>
        <w:t>учесника</w:t>
      </w:r>
      <w:r w:rsidRPr="006424C2">
        <w:rPr>
          <w:lang w:val="sr-Cyrl-RS"/>
        </w:rPr>
        <w:t xml:space="preserve"> у саобраћају. То је главни разлог </w:t>
      </w:r>
      <w:r w:rsidR="00665EC5" w:rsidRPr="006424C2">
        <w:rPr>
          <w:lang w:val="sr-Cyrl-RS"/>
        </w:rPr>
        <w:t>праћења</w:t>
      </w:r>
      <w:r w:rsidR="00DF6865" w:rsidRPr="006424C2">
        <w:rPr>
          <w:lang w:val="sr-Cyrl-RS"/>
        </w:rPr>
        <w:t xml:space="preserve"> ставова са циљем откривања</w:t>
      </w:r>
      <w:r w:rsidRPr="006424C2">
        <w:rPr>
          <w:lang w:val="sr-Cyrl-RS"/>
        </w:rPr>
        <w:t xml:space="preserve"> </w:t>
      </w:r>
      <w:r w:rsidR="00F618F7" w:rsidRPr="006424C2">
        <w:rPr>
          <w:lang w:val="sr-Cyrl-RS"/>
        </w:rPr>
        <w:t>доприноса</w:t>
      </w:r>
      <w:r w:rsidRPr="006424C2">
        <w:rPr>
          <w:lang w:val="sr-Cyrl-RS"/>
        </w:rPr>
        <w:t xml:space="preserve"> људских фактора у </w:t>
      </w:r>
      <w:r w:rsidR="00665EC5" w:rsidRPr="006424C2">
        <w:rPr>
          <w:lang w:val="sr-Cyrl-RS"/>
        </w:rPr>
        <w:t>настанку</w:t>
      </w:r>
      <w:r w:rsidRPr="006424C2">
        <w:rPr>
          <w:lang w:val="sr-Cyrl-RS"/>
        </w:rPr>
        <w:t xml:space="preserve"> саобраћајних незгода. На дијаграму 4.1. приказани су резултати упоредне анализе</w:t>
      </w:r>
      <w:r w:rsidR="00DF6865" w:rsidRPr="006424C2">
        <w:rPr>
          <w:lang w:val="sr-Cyrl-RS"/>
        </w:rPr>
        <w:t xml:space="preserve"> </w:t>
      </w:r>
      <w:r w:rsidR="00E77206" w:rsidRPr="006424C2">
        <w:rPr>
          <w:lang w:val="sr-Cyrl-RS"/>
        </w:rPr>
        <w:t>одабраних ставова учесника у саобраћају у Републици Србији</w:t>
      </w:r>
      <w:r w:rsidR="00DF6865" w:rsidRPr="006424C2">
        <w:rPr>
          <w:lang w:val="sr-Cyrl-RS"/>
        </w:rPr>
        <w:t xml:space="preserve"> са </w:t>
      </w:r>
      <w:r w:rsidR="00E77206" w:rsidRPr="006424C2">
        <w:rPr>
          <w:lang w:val="sr-Cyrl-RS"/>
        </w:rPr>
        <w:t>ставовима учесника у саобраћају у десет најбезбеднијих земаља Европе</w:t>
      </w:r>
      <w:r w:rsidR="00D263E3">
        <w:rPr>
          <w:lang w:val="sr-Cyrl-RS"/>
        </w:rPr>
        <w:t xml:space="preserve"> </w:t>
      </w:r>
      <w:r w:rsidR="00D263E3">
        <w:rPr>
          <w:lang w:val="sr-Latn-RS"/>
        </w:rPr>
        <w:t xml:space="preserve">(ESRA2 </w:t>
      </w:r>
      <w:r w:rsidR="00D263E3">
        <w:rPr>
          <w:lang w:val="sr-Cyrl-RS"/>
        </w:rPr>
        <w:t>истраживање)</w:t>
      </w:r>
      <w:r w:rsidR="006C2965" w:rsidRPr="006424C2">
        <w:rPr>
          <w:lang w:val="sr-Cyrl-RS"/>
        </w:rPr>
        <w:t xml:space="preserve">. Упоредна анализа је обухватила одабране </w:t>
      </w:r>
      <w:r w:rsidR="00F618F7" w:rsidRPr="006424C2">
        <w:rPr>
          <w:lang w:val="sr-Cyrl-RS"/>
        </w:rPr>
        <w:t xml:space="preserve">самопријављене </w:t>
      </w:r>
      <w:r w:rsidR="006C2965" w:rsidRPr="006424C2">
        <w:rPr>
          <w:lang w:val="sr-Cyrl-RS"/>
        </w:rPr>
        <w:t>ставове који се односе на употребу сигурносног појаса (возач и путник на задњем седишту), употребу кациге за мотоциклисте, вожњу изнад ограничења брзине у насељу, вожње у алкохолисаном стању као и употребе мобилног телефона током вожње</w:t>
      </w:r>
      <w:r w:rsidR="009F3409" w:rsidRPr="006424C2">
        <w:rPr>
          <w:lang w:val="sr-Cyrl-RS"/>
        </w:rPr>
        <w:t xml:space="preserve">. </w:t>
      </w:r>
    </w:p>
    <w:tbl>
      <w:tblPr>
        <w:tblW w:w="9036" w:type="dxa"/>
        <w:tblLook w:val="04A0" w:firstRow="1" w:lastRow="0" w:firstColumn="1" w:lastColumn="0" w:noHBand="0" w:noVBand="1"/>
      </w:tblPr>
      <w:tblGrid>
        <w:gridCol w:w="4518"/>
        <w:gridCol w:w="4518"/>
      </w:tblGrid>
      <w:tr w:rsidR="00220A32" w:rsidRPr="006424C2" w14:paraId="146FE52A" w14:textId="77777777" w:rsidTr="00DA42C3">
        <w:tc>
          <w:tcPr>
            <w:tcW w:w="4518" w:type="dxa"/>
            <w:shd w:val="clear" w:color="auto" w:fill="auto"/>
          </w:tcPr>
          <w:p w14:paraId="7A9D7E1E" w14:textId="77777777" w:rsidR="00220A32" w:rsidRPr="006424C2" w:rsidRDefault="00434443" w:rsidP="00DA42C3">
            <w:pPr>
              <w:rPr>
                <w:lang w:val="sr-Cyrl-RS"/>
              </w:rPr>
            </w:pPr>
            <w:r w:rsidRPr="006424C2">
              <w:rPr>
                <w:noProof/>
                <w:lang w:val="en-US"/>
              </w:rPr>
              <w:drawing>
                <wp:inline distT="0" distB="0" distL="0" distR="0" wp14:anchorId="074C1003" wp14:editId="3FFA677D">
                  <wp:extent cx="2648318" cy="2052000"/>
                  <wp:effectExtent l="19050" t="19050" r="19050" b="24765"/>
                  <wp:docPr id="1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48318" cy="2052000"/>
                          </a:xfrm>
                          <a:prstGeom prst="rect">
                            <a:avLst/>
                          </a:prstGeom>
                          <a:noFill/>
                          <a:ln>
                            <a:solidFill>
                              <a:schemeClr val="accent1"/>
                            </a:solidFill>
                          </a:ln>
                        </pic:spPr>
                      </pic:pic>
                    </a:graphicData>
                  </a:graphic>
                </wp:inline>
              </w:drawing>
            </w:r>
          </w:p>
        </w:tc>
        <w:tc>
          <w:tcPr>
            <w:tcW w:w="4518" w:type="dxa"/>
            <w:shd w:val="clear" w:color="auto" w:fill="auto"/>
          </w:tcPr>
          <w:p w14:paraId="06FC3452" w14:textId="77777777" w:rsidR="00220A32" w:rsidRPr="006424C2" w:rsidRDefault="00434443" w:rsidP="00DA42C3">
            <w:pPr>
              <w:rPr>
                <w:lang w:val="sr-Cyrl-RS"/>
              </w:rPr>
            </w:pPr>
            <w:r w:rsidRPr="006424C2">
              <w:rPr>
                <w:noProof/>
                <w:lang w:val="en-US"/>
              </w:rPr>
              <w:drawing>
                <wp:inline distT="0" distB="0" distL="0" distR="0" wp14:anchorId="34B42EBF" wp14:editId="69426DC3">
                  <wp:extent cx="2648318" cy="2052000"/>
                  <wp:effectExtent l="19050" t="19050" r="19050" b="24765"/>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48318" cy="2052000"/>
                          </a:xfrm>
                          <a:prstGeom prst="rect">
                            <a:avLst/>
                          </a:prstGeom>
                          <a:noFill/>
                          <a:ln>
                            <a:solidFill>
                              <a:schemeClr val="accent1"/>
                            </a:solidFill>
                          </a:ln>
                        </pic:spPr>
                      </pic:pic>
                    </a:graphicData>
                  </a:graphic>
                </wp:inline>
              </w:drawing>
            </w:r>
          </w:p>
        </w:tc>
      </w:tr>
      <w:tr w:rsidR="00220A32" w:rsidRPr="006424C2" w14:paraId="2AE60C79" w14:textId="77777777" w:rsidTr="00DA42C3">
        <w:tc>
          <w:tcPr>
            <w:tcW w:w="4518" w:type="dxa"/>
            <w:shd w:val="clear" w:color="auto" w:fill="auto"/>
          </w:tcPr>
          <w:p w14:paraId="23B738A7" w14:textId="77777777" w:rsidR="00220A32" w:rsidRPr="006424C2" w:rsidRDefault="00434443" w:rsidP="00DA42C3">
            <w:pPr>
              <w:rPr>
                <w:lang w:val="sr-Cyrl-RS"/>
              </w:rPr>
            </w:pPr>
            <w:r w:rsidRPr="006424C2">
              <w:rPr>
                <w:noProof/>
                <w:lang w:val="en-US"/>
              </w:rPr>
              <w:lastRenderedPageBreak/>
              <w:drawing>
                <wp:inline distT="0" distB="0" distL="0" distR="0" wp14:anchorId="5879AD89" wp14:editId="08304493">
                  <wp:extent cx="2648318" cy="2052000"/>
                  <wp:effectExtent l="19050" t="19050" r="19050" b="24765"/>
                  <wp:docPr id="1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48318" cy="2052000"/>
                          </a:xfrm>
                          <a:prstGeom prst="rect">
                            <a:avLst/>
                          </a:prstGeom>
                          <a:noFill/>
                          <a:ln>
                            <a:solidFill>
                              <a:schemeClr val="accent1"/>
                            </a:solidFill>
                          </a:ln>
                        </pic:spPr>
                      </pic:pic>
                    </a:graphicData>
                  </a:graphic>
                </wp:inline>
              </w:drawing>
            </w:r>
          </w:p>
        </w:tc>
        <w:tc>
          <w:tcPr>
            <w:tcW w:w="4518" w:type="dxa"/>
            <w:shd w:val="clear" w:color="auto" w:fill="auto"/>
          </w:tcPr>
          <w:p w14:paraId="47052194" w14:textId="77777777" w:rsidR="00220A32" w:rsidRPr="006424C2" w:rsidRDefault="00434443" w:rsidP="00DA42C3">
            <w:pPr>
              <w:rPr>
                <w:lang w:val="sr-Cyrl-RS"/>
              </w:rPr>
            </w:pPr>
            <w:r w:rsidRPr="006424C2">
              <w:rPr>
                <w:noProof/>
                <w:lang w:val="en-US"/>
              </w:rPr>
              <w:drawing>
                <wp:inline distT="0" distB="0" distL="0" distR="0" wp14:anchorId="4E47922A" wp14:editId="6EB84A85">
                  <wp:extent cx="2648318" cy="2052000"/>
                  <wp:effectExtent l="19050" t="19050" r="19050" b="24765"/>
                  <wp:docPr id="2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48318" cy="2052000"/>
                          </a:xfrm>
                          <a:prstGeom prst="rect">
                            <a:avLst/>
                          </a:prstGeom>
                          <a:noFill/>
                          <a:ln>
                            <a:solidFill>
                              <a:schemeClr val="accent1"/>
                            </a:solidFill>
                          </a:ln>
                        </pic:spPr>
                      </pic:pic>
                    </a:graphicData>
                  </a:graphic>
                </wp:inline>
              </w:drawing>
            </w:r>
          </w:p>
        </w:tc>
      </w:tr>
      <w:tr w:rsidR="00220A32" w:rsidRPr="006424C2" w14:paraId="4A524FEB" w14:textId="77777777" w:rsidTr="00DA42C3">
        <w:tc>
          <w:tcPr>
            <w:tcW w:w="4518" w:type="dxa"/>
            <w:shd w:val="clear" w:color="auto" w:fill="auto"/>
          </w:tcPr>
          <w:p w14:paraId="56795266" w14:textId="77777777" w:rsidR="00220A32" w:rsidRPr="006424C2" w:rsidRDefault="00434443" w:rsidP="00DA42C3">
            <w:pPr>
              <w:rPr>
                <w:lang w:val="sr-Cyrl-RS"/>
              </w:rPr>
            </w:pPr>
            <w:r w:rsidRPr="006424C2">
              <w:rPr>
                <w:noProof/>
                <w:lang w:val="en-US"/>
              </w:rPr>
              <w:drawing>
                <wp:inline distT="0" distB="0" distL="0" distR="0" wp14:anchorId="0544CF53" wp14:editId="1C41356A">
                  <wp:extent cx="2648318" cy="2052000"/>
                  <wp:effectExtent l="19050" t="19050" r="19050" b="24765"/>
                  <wp:docPr id="2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48318" cy="2052000"/>
                          </a:xfrm>
                          <a:prstGeom prst="rect">
                            <a:avLst/>
                          </a:prstGeom>
                          <a:noFill/>
                          <a:ln>
                            <a:solidFill>
                              <a:schemeClr val="accent1"/>
                            </a:solidFill>
                          </a:ln>
                        </pic:spPr>
                      </pic:pic>
                    </a:graphicData>
                  </a:graphic>
                </wp:inline>
              </w:drawing>
            </w:r>
          </w:p>
        </w:tc>
        <w:tc>
          <w:tcPr>
            <w:tcW w:w="4518" w:type="dxa"/>
            <w:shd w:val="clear" w:color="auto" w:fill="auto"/>
          </w:tcPr>
          <w:p w14:paraId="075B0819" w14:textId="77777777" w:rsidR="00220A32" w:rsidRPr="006424C2" w:rsidRDefault="00434443" w:rsidP="00DA42C3">
            <w:pPr>
              <w:rPr>
                <w:lang w:val="sr-Cyrl-RS"/>
              </w:rPr>
            </w:pPr>
            <w:r w:rsidRPr="006424C2">
              <w:rPr>
                <w:noProof/>
                <w:lang w:val="en-US"/>
              </w:rPr>
              <w:drawing>
                <wp:inline distT="0" distB="0" distL="0" distR="0" wp14:anchorId="0F692F21" wp14:editId="15A97DCF">
                  <wp:extent cx="2648318" cy="2052000"/>
                  <wp:effectExtent l="19050" t="19050" r="19050" b="24765"/>
                  <wp:docPr id="2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48318" cy="2052000"/>
                          </a:xfrm>
                          <a:prstGeom prst="rect">
                            <a:avLst/>
                          </a:prstGeom>
                          <a:noFill/>
                          <a:ln>
                            <a:solidFill>
                              <a:schemeClr val="accent1"/>
                            </a:solidFill>
                          </a:ln>
                        </pic:spPr>
                      </pic:pic>
                    </a:graphicData>
                  </a:graphic>
                </wp:inline>
              </w:drawing>
            </w:r>
          </w:p>
        </w:tc>
      </w:tr>
    </w:tbl>
    <w:p w14:paraId="52D0C3FC" w14:textId="572CC2F2" w:rsidR="00220A32" w:rsidRPr="006424C2" w:rsidRDefault="006C2965" w:rsidP="0069323F">
      <w:pPr>
        <w:pStyle w:val="Caption"/>
        <w:spacing w:before="0"/>
        <w:jc w:val="center"/>
        <w:rPr>
          <w:i/>
          <w:color w:val="5B9BD5" w:themeColor="accent1"/>
          <w:lang w:val="sr-Cyrl-RS"/>
        </w:rPr>
      </w:pPr>
      <w:r w:rsidRPr="006424C2">
        <w:rPr>
          <w:i/>
          <w:color w:val="5B9BD5" w:themeColor="accent1"/>
          <w:lang w:val="sr-Cyrl-RS"/>
        </w:rPr>
        <w:t>Дијаграм 4.1. Упоредна анализа одабран</w:t>
      </w:r>
      <w:r w:rsidR="00033682">
        <w:rPr>
          <w:i/>
          <w:color w:val="5B9BD5" w:themeColor="accent1"/>
          <w:lang w:val="sr-Cyrl-RS"/>
        </w:rPr>
        <w:t>их ставова и самопријављено понашање учесника у саобраћају</w:t>
      </w:r>
    </w:p>
    <w:p w14:paraId="2DFB7DAE" w14:textId="5A1FCB39" w:rsidR="009F3409" w:rsidRPr="006424C2" w:rsidRDefault="009F3409" w:rsidP="009F3409">
      <w:pPr>
        <w:rPr>
          <w:lang w:val="sr-Cyrl-RS"/>
        </w:rPr>
      </w:pPr>
      <w:r w:rsidRPr="006424C2">
        <w:rPr>
          <w:lang w:val="sr-Cyrl-RS"/>
        </w:rPr>
        <w:t>Резултати показују да учесници у саобраћају у Републици Србији имају негативно изграђене ставове према употреби сигурносног појаса у својству возача</w:t>
      </w:r>
      <w:r w:rsidR="00033682">
        <w:rPr>
          <w:lang w:val="sr-Cyrl-RS"/>
        </w:rPr>
        <w:t>,</w:t>
      </w:r>
      <w:r w:rsidRPr="006424C2">
        <w:rPr>
          <w:lang w:val="sr-Cyrl-RS"/>
        </w:rPr>
        <w:t xml:space="preserve"> односно путника на задњем седишту, употреби мобилног телефона током вожње и употреби з</w:t>
      </w:r>
      <w:r w:rsidR="00033682">
        <w:rPr>
          <w:lang w:val="sr-Cyrl-RS"/>
        </w:rPr>
        <w:t>аштитне кациге за мотоциклисте/</w:t>
      </w:r>
      <w:r w:rsidRPr="006424C2">
        <w:rPr>
          <w:lang w:val="sr-Cyrl-RS"/>
        </w:rPr>
        <w:t xml:space="preserve">мопедисте. Учесници у саобраћају на путевима Републике Србије имају делимично изграђене позитивне ставове према вожњи изнад ограничења брзине у насељу и вожњи под дејством алкохола (вредност ставова је у нивоу просека </w:t>
      </w:r>
      <w:r w:rsidR="00F618F7" w:rsidRPr="006424C2">
        <w:rPr>
          <w:lang w:val="sr-Cyrl-RS"/>
        </w:rPr>
        <w:t>десет</w:t>
      </w:r>
      <w:r w:rsidRPr="006424C2">
        <w:rPr>
          <w:lang w:val="sr-Cyrl-RS"/>
        </w:rPr>
        <w:t xml:space="preserve"> најбезбеднијих земаља Европе</w:t>
      </w:r>
      <w:r w:rsidR="00C36D24" w:rsidRPr="006424C2">
        <w:rPr>
          <w:lang w:val="sr-Cyrl-RS"/>
        </w:rPr>
        <w:t>)</w:t>
      </w:r>
      <w:r w:rsidRPr="006424C2">
        <w:rPr>
          <w:lang w:val="sr-Cyrl-RS"/>
        </w:rPr>
        <w:t xml:space="preserve">. </w:t>
      </w:r>
    </w:p>
    <w:p w14:paraId="24113B9A" w14:textId="77777777" w:rsidR="00220A32" w:rsidRPr="006424C2" w:rsidRDefault="00220A32" w:rsidP="00010D16">
      <w:pPr>
        <w:pStyle w:val="Heading2"/>
        <w:numPr>
          <w:ilvl w:val="1"/>
          <w:numId w:val="19"/>
        </w:numPr>
        <w:tabs>
          <w:tab w:val="clear" w:pos="720"/>
        </w:tabs>
        <w:spacing w:before="240"/>
        <w:ind w:left="567" w:hanging="567"/>
        <w:rPr>
          <w:lang w:val="sr-Cyrl-RS"/>
        </w:rPr>
      </w:pPr>
      <w:bookmarkStart w:id="18" w:name="_Toc95338539"/>
      <w:bookmarkStart w:id="19" w:name="_Toc145365462"/>
      <w:r w:rsidRPr="006424C2">
        <w:rPr>
          <w:lang w:val="sr-Cyrl-RS"/>
        </w:rPr>
        <w:t>индикатори безбедности саобраћаја</w:t>
      </w:r>
      <w:bookmarkEnd w:id="18"/>
      <w:bookmarkEnd w:id="19"/>
    </w:p>
    <w:p w14:paraId="60E6320D" w14:textId="7FB53378" w:rsidR="006A1417" w:rsidRPr="006424C2" w:rsidRDefault="0052767E" w:rsidP="00220A32">
      <w:pPr>
        <w:rPr>
          <w:lang w:val="sr-Cyrl-RS"/>
        </w:rPr>
      </w:pPr>
      <w:r w:rsidRPr="006424C2">
        <w:rPr>
          <w:lang w:val="sr-Cyrl-RS"/>
        </w:rPr>
        <w:t xml:space="preserve">Праћење индикатора безбедности саобраћаја </w:t>
      </w:r>
      <w:r w:rsidR="00061F53" w:rsidRPr="006424C2">
        <w:rPr>
          <w:lang w:val="sr-Cyrl-RS"/>
        </w:rPr>
        <w:t>је</w:t>
      </w:r>
      <w:r w:rsidR="0099661B" w:rsidRPr="006424C2">
        <w:rPr>
          <w:lang w:val="sr-Cyrl-RS"/>
        </w:rPr>
        <w:t xml:space="preserve"> препознат</w:t>
      </w:r>
      <w:r w:rsidR="00061F53" w:rsidRPr="006424C2">
        <w:rPr>
          <w:lang w:val="sr-Cyrl-RS"/>
        </w:rPr>
        <w:t>о</w:t>
      </w:r>
      <w:r w:rsidR="0099661B" w:rsidRPr="006424C2">
        <w:rPr>
          <w:lang w:val="sr-Cyrl-RS"/>
        </w:rPr>
        <w:t xml:space="preserve"> у </w:t>
      </w:r>
      <w:r w:rsidR="00033682">
        <w:rPr>
          <w:lang w:val="sr-Cyrl-RS"/>
        </w:rPr>
        <w:t>ЕУ</w:t>
      </w:r>
      <w:r w:rsidR="0099661B" w:rsidRPr="006424C2">
        <w:rPr>
          <w:lang w:val="sr-Cyrl-RS"/>
        </w:rPr>
        <w:t xml:space="preserve"> </w:t>
      </w:r>
      <w:r w:rsidR="00061F53" w:rsidRPr="006424C2">
        <w:rPr>
          <w:lang w:val="sr-Cyrl-RS"/>
        </w:rPr>
        <w:t xml:space="preserve">као приступ који </w:t>
      </w:r>
      <w:r w:rsidRPr="006424C2">
        <w:rPr>
          <w:lang w:val="sr-Cyrl-RS"/>
        </w:rPr>
        <w:t>има највише потенцијала за унапређење безбедности саобраћаја</w:t>
      </w:r>
      <w:r w:rsidR="0099661B" w:rsidRPr="006424C2">
        <w:rPr>
          <w:lang w:val="sr-Cyrl-RS"/>
        </w:rPr>
        <w:t xml:space="preserve">. </w:t>
      </w:r>
      <w:r w:rsidR="006A1417" w:rsidRPr="006424C2">
        <w:rPr>
          <w:lang w:val="sr-Cyrl-RS"/>
        </w:rPr>
        <w:t>Резултати упоредне анализе стварног (опаженог) понашања учесника у саобраћају на путевима Републике Србије и понашања учесника у саобраћају на путевима десет најбезбеднијих земаља Европе према вредности јавног ризика смрти у саобраћа</w:t>
      </w:r>
      <w:r w:rsidR="00033682">
        <w:rPr>
          <w:lang w:val="sr-Cyrl-RS"/>
        </w:rPr>
        <w:t>ју приказани су на д</w:t>
      </w:r>
      <w:r w:rsidR="006A1417" w:rsidRPr="006424C2">
        <w:rPr>
          <w:lang w:val="sr-Cyrl-RS"/>
        </w:rPr>
        <w:t>ијаграму 4.2.</w:t>
      </w:r>
    </w:p>
    <w:tbl>
      <w:tblPr>
        <w:tblW w:w="9026" w:type="dxa"/>
        <w:jc w:val="center"/>
        <w:tblLayout w:type="fixed"/>
        <w:tblLook w:val="04A0" w:firstRow="1" w:lastRow="0" w:firstColumn="1" w:lastColumn="0" w:noHBand="0" w:noVBand="1"/>
      </w:tblPr>
      <w:tblGrid>
        <w:gridCol w:w="4395"/>
        <w:gridCol w:w="4631"/>
      </w:tblGrid>
      <w:tr w:rsidR="00220A32" w:rsidRPr="006424C2" w14:paraId="6871D10E" w14:textId="77777777" w:rsidTr="00DA42C3">
        <w:trPr>
          <w:trHeight w:val="2694"/>
          <w:jc w:val="center"/>
        </w:trPr>
        <w:tc>
          <w:tcPr>
            <w:tcW w:w="4395" w:type="dxa"/>
            <w:shd w:val="clear" w:color="auto" w:fill="auto"/>
          </w:tcPr>
          <w:p w14:paraId="5993B2AD" w14:textId="77777777" w:rsidR="00220A32" w:rsidRPr="006424C2" w:rsidRDefault="00434443" w:rsidP="000A7713">
            <w:pPr>
              <w:spacing w:before="0" w:after="0"/>
              <w:rPr>
                <w:noProof/>
                <w:lang w:val="sr-Cyrl-RS" w:eastAsia="en-GB"/>
              </w:rPr>
            </w:pPr>
            <w:r w:rsidRPr="006424C2">
              <w:rPr>
                <w:noProof/>
                <w:lang w:val="en-US"/>
              </w:rPr>
              <w:lastRenderedPageBreak/>
              <w:drawing>
                <wp:inline distT="0" distB="0" distL="0" distR="0" wp14:anchorId="620C365D" wp14:editId="7FBA22A6">
                  <wp:extent cx="2648061" cy="1653385"/>
                  <wp:effectExtent l="19050" t="19050" r="19050" b="23495"/>
                  <wp:docPr id="2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55267" cy="1657884"/>
                          </a:xfrm>
                          <a:prstGeom prst="rect">
                            <a:avLst/>
                          </a:prstGeom>
                          <a:noFill/>
                          <a:ln>
                            <a:solidFill>
                              <a:schemeClr val="accent1"/>
                            </a:solidFill>
                          </a:ln>
                        </pic:spPr>
                      </pic:pic>
                    </a:graphicData>
                  </a:graphic>
                </wp:inline>
              </w:drawing>
            </w:r>
          </w:p>
        </w:tc>
        <w:tc>
          <w:tcPr>
            <w:tcW w:w="4631" w:type="dxa"/>
            <w:shd w:val="clear" w:color="auto" w:fill="auto"/>
          </w:tcPr>
          <w:p w14:paraId="123A7A48" w14:textId="77777777" w:rsidR="00220A32" w:rsidRPr="006424C2" w:rsidRDefault="00434443" w:rsidP="000A7713">
            <w:pPr>
              <w:spacing w:before="0" w:after="0"/>
              <w:rPr>
                <w:noProof/>
                <w:lang w:val="sr-Cyrl-RS" w:eastAsia="en-GB"/>
              </w:rPr>
            </w:pPr>
            <w:r w:rsidRPr="006424C2">
              <w:rPr>
                <w:noProof/>
                <w:lang w:val="en-US"/>
              </w:rPr>
              <w:drawing>
                <wp:inline distT="0" distB="0" distL="0" distR="0" wp14:anchorId="3C547B4F" wp14:editId="0E958D79">
                  <wp:extent cx="2616347" cy="1646648"/>
                  <wp:effectExtent l="19050" t="19050" r="12700" b="10795"/>
                  <wp:docPr id="2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23982" cy="1651453"/>
                          </a:xfrm>
                          <a:prstGeom prst="rect">
                            <a:avLst/>
                          </a:prstGeom>
                          <a:noFill/>
                          <a:ln>
                            <a:solidFill>
                              <a:schemeClr val="accent1"/>
                            </a:solidFill>
                          </a:ln>
                        </pic:spPr>
                      </pic:pic>
                    </a:graphicData>
                  </a:graphic>
                </wp:inline>
              </w:drawing>
            </w:r>
          </w:p>
        </w:tc>
      </w:tr>
      <w:tr w:rsidR="00220A32" w:rsidRPr="006424C2" w14:paraId="43CCCD9E" w14:textId="77777777" w:rsidTr="00DA42C3">
        <w:trPr>
          <w:trHeight w:val="388"/>
          <w:jc w:val="center"/>
        </w:trPr>
        <w:tc>
          <w:tcPr>
            <w:tcW w:w="4395" w:type="dxa"/>
            <w:shd w:val="clear" w:color="auto" w:fill="auto"/>
          </w:tcPr>
          <w:p w14:paraId="716DE910" w14:textId="77777777" w:rsidR="00220A32" w:rsidRPr="006424C2" w:rsidRDefault="00434443" w:rsidP="000A7713">
            <w:pPr>
              <w:spacing w:after="0"/>
              <w:rPr>
                <w:lang w:val="sr-Cyrl-RS"/>
              </w:rPr>
            </w:pPr>
            <w:r w:rsidRPr="006424C2">
              <w:rPr>
                <w:noProof/>
                <w:lang w:val="en-US"/>
              </w:rPr>
              <w:drawing>
                <wp:inline distT="0" distB="0" distL="0" distR="0" wp14:anchorId="1CEA5F00" wp14:editId="5409316E">
                  <wp:extent cx="2639005" cy="1656000"/>
                  <wp:effectExtent l="19050" t="19050" r="9525" b="20955"/>
                  <wp:docPr id="2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39005" cy="1656000"/>
                          </a:xfrm>
                          <a:prstGeom prst="rect">
                            <a:avLst/>
                          </a:prstGeom>
                          <a:noFill/>
                          <a:ln>
                            <a:solidFill>
                              <a:schemeClr val="accent1"/>
                            </a:solidFill>
                          </a:ln>
                        </pic:spPr>
                      </pic:pic>
                    </a:graphicData>
                  </a:graphic>
                </wp:inline>
              </w:drawing>
            </w:r>
          </w:p>
        </w:tc>
        <w:tc>
          <w:tcPr>
            <w:tcW w:w="4631" w:type="dxa"/>
            <w:shd w:val="clear" w:color="auto" w:fill="auto"/>
          </w:tcPr>
          <w:p w14:paraId="209308FE" w14:textId="77777777" w:rsidR="00220A32" w:rsidRPr="006424C2" w:rsidRDefault="00434443" w:rsidP="000A7713">
            <w:pPr>
              <w:spacing w:after="0"/>
              <w:rPr>
                <w:noProof/>
                <w:lang w:val="sr-Cyrl-RS" w:eastAsia="en-GB"/>
              </w:rPr>
            </w:pPr>
            <w:r w:rsidRPr="006424C2">
              <w:rPr>
                <w:noProof/>
                <w:lang w:val="en-US"/>
              </w:rPr>
              <w:drawing>
                <wp:inline distT="0" distB="0" distL="0" distR="0" wp14:anchorId="70CB9D17" wp14:editId="045BE267">
                  <wp:extent cx="2631207" cy="1656000"/>
                  <wp:effectExtent l="19050" t="19050" r="17145" b="20955"/>
                  <wp:docPr id="2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31207" cy="1656000"/>
                          </a:xfrm>
                          <a:prstGeom prst="rect">
                            <a:avLst/>
                          </a:prstGeom>
                          <a:noFill/>
                          <a:ln>
                            <a:solidFill>
                              <a:schemeClr val="accent1"/>
                            </a:solidFill>
                          </a:ln>
                        </pic:spPr>
                      </pic:pic>
                    </a:graphicData>
                  </a:graphic>
                </wp:inline>
              </w:drawing>
            </w:r>
          </w:p>
        </w:tc>
      </w:tr>
      <w:tr w:rsidR="00403628" w:rsidRPr="006424C2" w14:paraId="44E71D34" w14:textId="77777777" w:rsidTr="00DA42C3">
        <w:trPr>
          <w:trHeight w:val="388"/>
          <w:jc w:val="center"/>
        </w:trPr>
        <w:tc>
          <w:tcPr>
            <w:tcW w:w="9026" w:type="dxa"/>
            <w:gridSpan w:val="2"/>
            <w:shd w:val="clear" w:color="auto" w:fill="auto"/>
            <w:vAlign w:val="center"/>
          </w:tcPr>
          <w:p w14:paraId="22F8FBF8" w14:textId="77777777" w:rsidR="00403628" w:rsidRPr="006424C2" w:rsidRDefault="00434443" w:rsidP="000A7713">
            <w:pPr>
              <w:spacing w:before="0"/>
              <w:jc w:val="center"/>
              <w:rPr>
                <w:noProof/>
                <w:lang w:val="sr-Cyrl-RS" w:eastAsia="en-GB"/>
              </w:rPr>
            </w:pPr>
            <w:r w:rsidRPr="006424C2">
              <w:rPr>
                <w:noProof/>
                <w:lang w:val="en-US"/>
              </w:rPr>
              <w:drawing>
                <wp:inline distT="0" distB="0" distL="0" distR="0" wp14:anchorId="64C3C63B" wp14:editId="5A803AC8">
                  <wp:extent cx="2647950" cy="1651635"/>
                  <wp:effectExtent l="19050" t="19050" r="19050" b="24765"/>
                  <wp:docPr id="2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47950" cy="1651635"/>
                          </a:xfrm>
                          <a:prstGeom prst="rect">
                            <a:avLst/>
                          </a:prstGeom>
                          <a:noFill/>
                          <a:ln>
                            <a:solidFill>
                              <a:schemeClr val="accent1"/>
                            </a:solidFill>
                          </a:ln>
                        </pic:spPr>
                      </pic:pic>
                    </a:graphicData>
                  </a:graphic>
                </wp:inline>
              </w:drawing>
            </w:r>
          </w:p>
        </w:tc>
      </w:tr>
    </w:tbl>
    <w:p w14:paraId="2CF35630" w14:textId="51EFE59B" w:rsidR="0099661B" w:rsidRPr="006424C2" w:rsidRDefault="0099661B" w:rsidP="00FD26D2">
      <w:pPr>
        <w:pStyle w:val="Caption"/>
        <w:spacing w:before="0"/>
        <w:jc w:val="center"/>
        <w:rPr>
          <w:i/>
          <w:color w:val="5B9BD5" w:themeColor="accent1"/>
          <w:lang w:val="sr-Cyrl-RS"/>
        </w:rPr>
      </w:pPr>
      <w:r w:rsidRPr="006424C2">
        <w:rPr>
          <w:i/>
          <w:color w:val="5B9BD5" w:themeColor="accent1"/>
          <w:lang w:val="sr-Cyrl-RS"/>
        </w:rPr>
        <w:t xml:space="preserve">Дијаграм </w:t>
      </w:r>
      <w:r w:rsidR="00FD26D2">
        <w:rPr>
          <w:i/>
          <w:color w:val="5B9BD5" w:themeColor="accent1"/>
          <w:lang w:val="sr-Cyrl-RS"/>
        </w:rPr>
        <w:t xml:space="preserve">4.2. Упоредна анализа одабраних </w:t>
      </w:r>
      <w:r w:rsidRPr="006424C2">
        <w:rPr>
          <w:i/>
          <w:color w:val="5B9BD5" w:themeColor="accent1"/>
          <w:lang w:val="sr-Cyrl-RS"/>
        </w:rPr>
        <w:t>индикатора безбедности саобраћаја</w:t>
      </w:r>
    </w:p>
    <w:p w14:paraId="715831FF" w14:textId="04ACBC93" w:rsidR="00403628" w:rsidRPr="006424C2" w:rsidRDefault="00FD26D2" w:rsidP="00403628">
      <w:pPr>
        <w:rPr>
          <w:lang w:val="sr-Cyrl-RS"/>
        </w:rPr>
      </w:pPr>
      <w:r w:rsidRPr="006424C2">
        <w:rPr>
          <w:noProof/>
          <w:szCs w:val="24"/>
          <w:lang w:val="en-US"/>
        </w:rPr>
        <mc:AlternateContent>
          <mc:Choice Requires="wps">
            <w:drawing>
              <wp:anchor distT="91440" distB="91440" distL="114300" distR="114300" simplePos="0" relativeHeight="251692032" behindDoc="0" locked="0" layoutInCell="1" allowOverlap="1" wp14:anchorId="38A915B8" wp14:editId="74BDD9A8">
                <wp:simplePos x="0" y="0"/>
                <wp:positionH relativeFrom="page">
                  <wp:posOffset>3870960</wp:posOffset>
                </wp:positionH>
                <wp:positionV relativeFrom="paragraph">
                  <wp:posOffset>118493</wp:posOffset>
                </wp:positionV>
                <wp:extent cx="2877820" cy="1403985"/>
                <wp:effectExtent l="0" t="0" r="0" b="5080"/>
                <wp:wrapThrough wrapText="bothSides">
                  <wp:wrapPolygon edited="0">
                    <wp:start x="429" y="0"/>
                    <wp:lineTo x="429" y="21339"/>
                    <wp:lineTo x="21162" y="21339"/>
                    <wp:lineTo x="21162" y="0"/>
                    <wp:lineTo x="429" y="0"/>
                  </wp:wrapPolygon>
                </wp:wrapThrough>
                <wp:docPr id="4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7820" cy="1403985"/>
                        </a:xfrm>
                        <a:prstGeom prst="rect">
                          <a:avLst/>
                        </a:prstGeom>
                        <a:noFill/>
                        <a:ln w="9525">
                          <a:noFill/>
                          <a:miter lim="800000"/>
                          <a:headEnd/>
                          <a:tailEnd/>
                        </a:ln>
                      </wps:spPr>
                      <wps:txbx>
                        <w:txbxContent>
                          <w:p w14:paraId="38ACB02C" w14:textId="09FF7C94" w:rsidR="00D35FF8" w:rsidRPr="0015423C" w:rsidRDefault="00D35FF8" w:rsidP="00290EC0">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У</w:t>
                            </w:r>
                            <w:r w:rsidRPr="00CC2F15">
                              <w:rPr>
                                <w:b/>
                                <w:bCs/>
                                <w:color w:val="5B9BD5" w:themeColor="accent1"/>
                                <w:szCs w:val="24"/>
                                <w:lang w:val="sr-Cyrl-RS"/>
                              </w:rPr>
                              <w:t>потреб</w:t>
                            </w:r>
                            <w:r>
                              <w:rPr>
                                <w:b/>
                                <w:bCs/>
                                <w:color w:val="5B9BD5" w:themeColor="accent1"/>
                                <w:szCs w:val="24"/>
                                <w:lang w:val="sr-Cyrl-RS"/>
                              </w:rPr>
                              <w:t>а</w:t>
                            </w:r>
                            <w:r w:rsidRPr="00CC2F15">
                              <w:rPr>
                                <w:b/>
                                <w:bCs/>
                                <w:color w:val="5B9BD5" w:themeColor="accent1"/>
                                <w:szCs w:val="24"/>
                                <w:lang w:val="sr-Cyrl-RS"/>
                              </w:rPr>
                              <w:t xml:space="preserve"> сигурносног појаса</w:t>
                            </w:r>
                            <w:r>
                              <w:rPr>
                                <w:b/>
                                <w:bCs/>
                                <w:color w:val="5B9BD5" w:themeColor="accent1"/>
                                <w:szCs w:val="24"/>
                                <w:lang w:val="sr-Cyrl-RS"/>
                              </w:rPr>
                              <w:t>, посебно на задњим седиштима, као и употреба ауто-седишта за децу је на неприхватљивом нивоу</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8A915B8" id="_x0000_s1032" type="#_x0000_t202" style="position:absolute;left:0;text-align:left;margin-left:304.8pt;margin-top:9.35pt;width:226.6pt;height:110.55pt;z-index:251692032;visibility:visible;mso-wrap-style:square;mso-width-percent:0;mso-height-percent:200;mso-wrap-distance-left:9pt;mso-wrap-distance-top:7.2pt;mso-wrap-distance-right:9pt;mso-wrap-distance-bottom:7.2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" filled="f" stroked="f">
                <v:textbox style="mso-fit-shape-to-text:t">
                  <w:txbxContent>
                    <w:p w14:paraId="38ACB02C" w14:textId="09FF7C94" w:rsidR="00D35FF8" w:rsidRPr="0015423C" w:rsidRDefault="00D35FF8" w:rsidP="00290EC0">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У</w:t>
                      </w:r>
                      <w:r w:rsidRPr="00CC2F15">
                        <w:rPr>
                          <w:b/>
                          <w:bCs/>
                          <w:color w:val="5B9BD5" w:themeColor="accent1"/>
                          <w:szCs w:val="24"/>
                          <w:lang w:val="sr-Cyrl-RS"/>
                        </w:rPr>
                        <w:t>потреб</w:t>
                      </w:r>
                      <w:r>
                        <w:rPr>
                          <w:b/>
                          <w:bCs/>
                          <w:color w:val="5B9BD5" w:themeColor="accent1"/>
                          <w:szCs w:val="24"/>
                          <w:lang w:val="sr-Cyrl-RS"/>
                        </w:rPr>
                        <w:t>а</w:t>
                      </w:r>
                      <w:r w:rsidRPr="00CC2F15">
                        <w:rPr>
                          <w:b/>
                          <w:bCs/>
                          <w:color w:val="5B9BD5" w:themeColor="accent1"/>
                          <w:szCs w:val="24"/>
                          <w:lang w:val="sr-Cyrl-RS"/>
                        </w:rPr>
                        <w:t xml:space="preserve"> сигурносног појаса</w:t>
                      </w:r>
                      <w:r>
                        <w:rPr>
                          <w:b/>
                          <w:bCs/>
                          <w:color w:val="5B9BD5" w:themeColor="accent1"/>
                          <w:szCs w:val="24"/>
                          <w:lang w:val="sr-Cyrl-RS"/>
                        </w:rPr>
                        <w:t>, посебно на задњим седиштима, као и употреба ауто-седишта за децу је на неприхватљивом нивоу</w:t>
                      </w:r>
                    </w:p>
                  </w:txbxContent>
                </v:textbox>
                <w10:wrap type="through" anchorx="page"/>
              </v:shape>
            </w:pict>
          </mc:Fallback>
        </mc:AlternateContent>
      </w:r>
      <w:r w:rsidR="006A1417" w:rsidRPr="006424C2">
        <w:rPr>
          <w:lang w:val="sr-Cyrl-RS"/>
        </w:rPr>
        <w:t xml:space="preserve">Резултати показују да </w:t>
      </w:r>
      <w:r w:rsidR="00665EC5" w:rsidRPr="006424C2">
        <w:rPr>
          <w:lang w:val="sr-Cyrl-RS"/>
        </w:rPr>
        <w:t>се учесници у саобраћају на путевима Републике Србије понашају небезбедно када је у питању употреба сигурносног појаса на</w:t>
      </w:r>
      <w:r w:rsidR="00033682">
        <w:rPr>
          <w:lang w:val="sr-Cyrl-RS"/>
        </w:rPr>
        <w:t xml:space="preserve">  </w:t>
      </w:r>
      <w:r w:rsidR="00665EC5" w:rsidRPr="006424C2">
        <w:rPr>
          <w:lang w:val="sr-Cyrl-RS"/>
        </w:rPr>
        <w:t>пред</w:t>
      </w:r>
      <w:r w:rsidR="00033682">
        <w:rPr>
          <w:lang w:val="sr-Cyrl-RS"/>
        </w:rPr>
        <w:t>њем седишту</w:t>
      </w:r>
      <w:r w:rsidR="00665EC5" w:rsidRPr="006424C2">
        <w:rPr>
          <w:lang w:val="sr-Cyrl-RS"/>
        </w:rPr>
        <w:t>, употреба сигурносног појаса на задњим седиштима (</w:t>
      </w:r>
      <w:r w:rsidR="00392DED" w:rsidRPr="006424C2">
        <w:rPr>
          <w:lang w:val="sr-Cyrl-RS"/>
        </w:rPr>
        <w:t xml:space="preserve">свега </w:t>
      </w:r>
      <w:r w:rsidR="006A7F36">
        <w:rPr>
          <w:lang w:val="sr-Cyrl-RS"/>
        </w:rPr>
        <w:t>19,1</w:t>
      </w:r>
      <w:r w:rsidR="00392DED" w:rsidRPr="006424C2">
        <w:rPr>
          <w:lang w:val="sr-Cyrl-RS"/>
        </w:rPr>
        <w:t>%</w:t>
      </w:r>
      <w:r w:rsidR="00665EC5" w:rsidRPr="006424C2">
        <w:rPr>
          <w:lang w:val="sr-Cyrl-RS"/>
        </w:rPr>
        <w:t xml:space="preserve"> у 2019. години)</w:t>
      </w:r>
      <w:r w:rsidR="00392DED" w:rsidRPr="006424C2">
        <w:rPr>
          <w:lang w:val="sr-Cyrl-RS"/>
        </w:rPr>
        <w:t>, као и употреба ауто</w:t>
      </w:r>
      <w:r w:rsidR="00033682">
        <w:rPr>
          <w:lang w:val="sr-Cyrl-RS"/>
        </w:rPr>
        <w:t>-</w:t>
      </w:r>
      <w:r w:rsidR="00392DED" w:rsidRPr="006424C2">
        <w:rPr>
          <w:lang w:val="sr-Cyrl-RS"/>
        </w:rPr>
        <w:t>седишта за децу, старости до 12 година</w:t>
      </w:r>
      <w:r w:rsidR="00F036E5" w:rsidRPr="006424C2">
        <w:rPr>
          <w:lang w:val="sr-Cyrl-RS"/>
        </w:rPr>
        <w:t xml:space="preserve">, у односу на учеснике у саобраћају на путевима одабраних земаља Европе. Нешто повољније </w:t>
      </w:r>
      <w:r w:rsidR="00656F2C" w:rsidRPr="006424C2">
        <w:rPr>
          <w:lang w:val="sr-Cyrl-RS"/>
        </w:rPr>
        <w:t xml:space="preserve">је </w:t>
      </w:r>
      <w:r w:rsidR="00F036E5" w:rsidRPr="006424C2">
        <w:rPr>
          <w:lang w:val="sr-Cyrl-RS"/>
        </w:rPr>
        <w:t xml:space="preserve">стање </w:t>
      </w:r>
      <w:r w:rsidR="00B04C5E" w:rsidRPr="006424C2">
        <w:rPr>
          <w:lang w:val="sr-Cyrl-RS"/>
        </w:rPr>
        <w:t>када је у питању индикатор „проценат прекорачења брзине у насељу од стране путничких аутомобила</w:t>
      </w:r>
      <w:r w:rsidR="00ED2B1A" w:rsidRPr="003546D6">
        <w:rPr>
          <w:color w:val="333333"/>
        </w:rPr>
        <w:t>”</w:t>
      </w:r>
      <w:r w:rsidR="00B04C5E" w:rsidRPr="006424C2">
        <w:rPr>
          <w:lang w:val="sr-Cyrl-RS"/>
        </w:rPr>
        <w:t>. Наиме, већи проценат прекорач</w:t>
      </w:r>
      <w:r w:rsidR="006A7F36">
        <w:rPr>
          <w:lang w:val="sr-Cyrl-RS"/>
        </w:rPr>
        <w:t>ења је у Великој Британији (52%), Израелу (58%) и Ирској (68</w:t>
      </w:r>
      <w:r w:rsidR="00B04C5E" w:rsidRPr="006424C2">
        <w:rPr>
          <w:lang w:val="sr-Cyrl-RS"/>
        </w:rPr>
        <w:t>%).</w:t>
      </w:r>
    </w:p>
    <w:p w14:paraId="5F83093B" w14:textId="7FEEAD68" w:rsidR="00F032D8" w:rsidRPr="006424C2" w:rsidRDefault="00152C40" w:rsidP="00300AD1">
      <w:pPr>
        <w:pStyle w:val="Heading2"/>
        <w:numPr>
          <w:ilvl w:val="1"/>
          <w:numId w:val="19"/>
        </w:numPr>
        <w:tabs>
          <w:tab w:val="clear" w:pos="720"/>
        </w:tabs>
        <w:ind w:left="567" w:hanging="567"/>
        <w:rPr>
          <w:lang w:val="sr-Cyrl-RS"/>
        </w:rPr>
      </w:pPr>
      <w:bookmarkStart w:id="20" w:name="_Toc95338540"/>
      <w:bookmarkStart w:id="21" w:name="_Toc145365463"/>
      <w:r w:rsidRPr="006424C2">
        <w:rPr>
          <w:caps w:val="0"/>
          <w:lang w:val="sr-Cyrl-RS"/>
        </w:rPr>
        <w:t>САОБРАЋАЈНЕ НЕЗГОДЕ И ПОСЛЕДИЦЕ САОБРАЋАЈНИХ НЕЗГОДА</w:t>
      </w:r>
      <w:bookmarkEnd w:id="17"/>
      <w:bookmarkEnd w:id="20"/>
      <w:bookmarkEnd w:id="21"/>
      <w:r w:rsidRPr="006424C2">
        <w:rPr>
          <w:caps w:val="0"/>
          <w:lang w:val="sr-Cyrl-RS"/>
        </w:rPr>
        <w:t xml:space="preserve"> </w:t>
      </w:r>
    </w:p>
    <w:p w14:paraId="4106178B" w14:textId="7AFFD367" w:rsidR="006A7B39" w:rsidRPr="006424C2" w:rsidRDefault="006A7B39" w:rsidP="006A7B39">
      <w:pPr>
        <w:rPr>
          <w:bCs/>
          <w:szCs w:val="24"/>
          <w:lang w:val="sr-Cyrl-RS"/>
        </w:rPr>
      </w:pPr>
      <w:r w:rsidRPr="006424C2">
        <w:rPr>
          <w:szCs w:val="24"/>
          <w:lang w:val="sr-Cyrl-RS"/>
        </w:rPr>
        <w:t xml:space="preserve">Број погинулих у 2020. години није преполовљен што је био циљ прве </w:t>
      </w:r>
      <w:r w:rsidR="00033682">
        <w:rPr>
          <w:szCs w:val="24"/>
          <w:lang w:val="sr-Cyrl-RS"/>
        </w:rPr>
        <w:t xml:space="preserve">националне </w:t>
      </w:r>
      <w:r w:rsidRPr="006424C2">
        <w:rPr>
          <w:szCs w:val="24"/>
          <w:lang w:val="sr-Cyrl-RS"/>
        </w:rPr>
        <w:t xml:space="preserve">стратегије, већ је мањи за једну трећину у односу на 2011. године. </w:t>
      </w:r>
      <w:r w:rsidRPr="006424C2">
        <w:rPr>
          <w:b/>
          <w:bCs/>
          <w:szCs w:val="24"/>
          <w:lang w:val="sr-Cyrl-RS"/>
        </w:rPr>
        <w:t xml:space="preserve">У периоду од 2016. до 2020. године, било је за 730 погинулих лица (од којих 66 деце) и 5.122 тешко повређених лица више него што би било да су достигнути циљеви </w:t>
      </w:r>
      <w:r w:rsidRPr="006424C2">
        <w:rPr>
          <w:b/>
          <w:bCs/>
          <w:szCs w:val="24"/>
          <w:lang w:val="sr-Cyrl-RS"/>
        </w:rPr>
        <w:lastRenderedPageBreak/>
        <w:t>Стратегије</w:t>
      </w:r>
      <w:r w:rsidRPr="006424C2">
        <w:rPr>
          <w:bCs/>
          <w:szCs w:val="24"/>
          <w:lang w:val="sr-Cyrl-RS"/>
        </w:rPr>
        <w:t xml:space="preserve">. </w:t>
      </w:r>
      <w:r w:rsidR="00033682">
        <w:rPr>
          <w:bCs/>
          <w:szCs w:val="24"/>
          <w:lang w:val="sr-Cyrl-RS"/>
        </w:rPr>
        <w:t xml:space="preserve">Међутим, </w:t>
      </w:r>
      <w:r w:rsidR="00033682">
        <w:rPr>
          <w:lang w:val="sr-Cyrl-RS"/>
        </w:rPr>
        <w:t>н</w:t>
      </w:r>
      <w:r w:rsidRPr="006424C2">
        <w:rPr>
          <w:lang w:val="sr-Cyrl-RS"/>
        </w:rPr>
        <w:t xml:space="preserve">а основу ових података, може се закључити следеће: </w:t>
      </w:r>
    </w:p>
    <w:p w14:paraId="21C1F3AF" w14:textId="3893D4A0" w:rsidR="006A7B39" w:rsidRPr="006424C2" w:rsidRDefault="00033682" w:rsidP="0069323F">
      <w:pPr>
        <w:pStyle w:val="00Nabrajanja"/>
      </w:pPr>
      <w:r>
        <w:t>п</w:t>
      </w:r>
      <w:r w:rsidR="006A7B39" w:rsidRPr="006424C2">
        <w:t xml:space="preserve">рименом новог </w:t>
      </w:r>
      <w:r>
        <w:t>ЗоБС</w:t>
      </w:r>
      <w:r w:rsidR="006A7B39" w:rsidRPr="006424C2">
        <w:t xml:space="preserve"> који је усвојен 2009. године, успостављен је стабилан опадајући тр</w:t>
      </w:r>
      <w:r>
        <w:t>енд броја погинулих у саобраћајним незгодама</w:t>
      </w:r>
      <w:r w:rsidR="006A7B39" w:rsidRPr="006424C2">
        <w:t xml:space="preserve">, који је задржан до 2020. године и </w:t>
      </w:r>
    </w:p>
    <w:p w14:paraId="28AE3F4A" w14:textId="548E2756" w:rsidR="006A7B39" w:rsidRPr="006424C2" w:rsidRDefault="00033682" w:rsidP="0069323F">
      <w:pPr>
        <w:pStyle w:val="00Nabrajanja"/>
      </w:pPr>
      <w:r>
        <w:t>б</w:t>
      </w:r>
      <w:r w:rsidR="006A7B39" w:rsidRPr="006424C2">
        <w:t>рој повређених лица има врло велике осцилације и још увек није успостављен стабилан тренд смањивања.</w:t>
      </w:r>
    </w:p>
    <w:p w14:paraId="3FBED4FF" w14:textId="2980E9FC" w:rsidR="006A7B39" w:rsidRPr="006424C2" w:rsidRDefault="006A7B39" w:rsidP="006A7B39">
      <w:pPr>
        <w:rPr>
          <w:lang w:val="sr-Cyrl-RS"/>
        </w:rPr>
      </w:pPr>
      <w:r w:rsidRPr="006424C2">
        <w:rPr>
          <w:lang w:val="sr-Cyrl-RS"/>
        </w:rPr>
        <w:t xml:space="preserve">Описане промене у броју настрадалих у саобраћају могу се тумачити: стабилизацијом укупних </w:t>
      </w:r>
      <w:r w:rsidR="006424C2" w:rsidRPr="006424C2">
        <w:rPr>
          <w:lang w:val="sr-Cyrl-RS"/>
        </w:rPr>
        <w:t>друштвено</w:t>
      </w:r>
      <w:r w:rsidR="00994620">
        <w:rPr>
          <w:lang w:val="sr-Cyrl-RS"/>
        </w:rPr>
        <w:t>-</w:t>
      </w:r>
      <w:r w:rsidRPr="006424C2">
        <w:rPr>
          <w:lang w:val="sr-Cyrl-RS"/>
        </w:rPr>
        <w:t>економских прилика у Републици Србији, оснаживањем заштитног система у безбедности саобраћаја и усмеравањем мера ка смањивању броја погинулих, али и променама у начину евидент</w:t>
      </w:r>
      <w:r w:rsidR="005C61ED" w:rsidRPr="006424C2">
        <w:rPr>
          <w:lang w:val="sr-Cyrl-RS"/>
        </w:rPr>
        <w:t xml:space="preserve">ирања </w:t>
      </w:r>
      <w:r w:rsidR="00994620">
        <w:rPr>
          <w:lang w:val="sr-Cyrl-RS"/>
        </w:rPr>
        <w:t>тежине повреда у саобраћајним незгодама</w:t>
      </w:r>
      <w:r w:rsidR="0069323F" w:rsidRPr="006424C2">
        <w:rPr>
          <w:lang w:val="sr-Cyrl-RS"/>
        </w:rPr>
        <w:t xml:space="preserve"> (Дијаграм 4.3</w:t>
      </w:r>
      <w:r w:rsidR="005C61ED" w:rsidRPr="006424C2">
        <w:rPr>
          <w:lang w:val="sr-Cyrl-RS"/>
        </w:rPr>
        <w:t>.</w:t>
      </w:r>
      <w:r w:rsidR="0069323F" w:rsidRPr="006424C2">
        <w:rPr>
          <w:lang w:val="sr-Cyrl-RS"/>
        </w:rPr>
        <w:t xml:space="preserve"> и 4.4.).</w:t>
      </w:r>
      <w:r w:rsidR="005C61ED" w:rsidRPr="006424C2">
        <w:rPr>
          <w:lang w:val="sr-Cyrl-RS"/>
        </w:rPr>
        <w:t xml:space="preserve"> </w:t>
      </w:r>
    </w:p>
    <w:p w14:paraId="16FE0FAF" w14:textId="76B17D52" w:rsidR="006A7B39" w:rsidRPr="006424C2" w:rsidRDefault="0094621B" w:rsidP="006A7B39">
      <w:pPr>
        <w:jc w:val="center"/>
        <w:rPr>
          <w:lang w:val="sr-Cyrl-RS"/>
        </w:rPr>
      </w:pPr>
      <w:r>
        <w:rPr>
          <w:noProof/>
          <w:color w:val="1F497D"/>
          <w:lang w:val="en-US"/>
        </w:rPr>
        <w:drawing>
          <wp:inline distT="0" distB="0" distL="0" distR="0" wp14:anchorId="5CCD291F" wp14:editId="591D1D7B">
            <wp:extent cx="4227222" cy="2880000"/>
            <wp:effectExtent l="19050" t="19050" r="20955" b="15875"/>
            <wp:docPr id="46" name="Picture 46" descr="cid:image001.png@01D85B08.9A39B9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85B08.9A39B9D0"/>
                    <pic:cNvPicPr>
                      <a:picLocks noChangeAspect="1" noChangeArrowheads="1"/>
                    </pic:cNvPicPr>
                  </pic:nvPicPr>
                  <pic:blipFill>
                    <a:blip r:embed="rId21" r:link="rId22" cstate="print">
                      <a:extLst>
                        <a:ext uri="{28A0092B-C50C-407E-A947-70E740481C1C}">
                          <a14:useLocalDpi xmlns:a14="http://schemas.microsoft.com/office/drawing/2010/main" val="0"/>
                        </a:ext>
                      </a:extLst>
                    </a:blip>
                    <a:srcRect/>
                    <a:stretch>
                      <a:fillRect/>
                    </a:stretch>
                  </pic:blipFill>
                  <pic:spPr bwMode="auto">
                    <a:xfrm>
                      <a:off x="0" y="0"/>
                      <a:ext cx="4227222" cy="2880000"/>
                    </a:xfrm>
                    <a:prstGeom prst="rect">
                      <a:avLst/>
                    </a:prstGeom>
                    <a:noFill/>
                    <a:ln>
                      <a:solidFill>
                        <a:schemeClr val="accent1"/>
                      </a:solidFill>
                    </a:ln>
                  </pic:spPr>
                </pic:pic>
              </a:graphicData>
            </a:graphic>
          </wp:inline>
        </w:drawing>
      </w:r>
    </w:p>
    <w:p w14:paraId="2BAC6645" w14:textId="28612F9A" w:rsidR="006A7B39" w:rsidRPr="006424C2" w:rsidRDefault="006A7B39" w:rsidP="006A7B39">
      <w:pPr>
        <w:pStyle w:val="Caption"/>
        <w:jc w:val="center"/>
        <w:rPr>
          <w:i/>
          <w:iCs/>
          <w:color w:val="4472C4"/>
          <w:lang w:val="sr-Cyrl-RS"/>
        </w:rPr>
      </w:pPr>
      <w:r w:rsidRPr="006424C2">
        <w:rPr>
          <w:i/>
          <w:iCs/>
          <w:color w:val="4472C4"/>
          <w:lang w:val="sr-Cyrl-RS"/>
        </w:rPr>
        <w:t xml:space="preserve">Дијаграм </w:t>
      </w:r>
      <w:r w:rsidR="0069323F" w:rsidRPr="006424C2">
        <w:rPr>
          <w:i/>
          <w:iCs/>
          <w:color w:val="4472C4"/>
          <w:lang w:val="sr-Cyrl-RS"/>
        </w:rPr>
        <w:t>4.3</w:t>
      </w:r>
      <w:r w:rsidRPr="006424C2">
        <w:rPr>
          <w:i/>
          <w:iCs/>
          <w:color w:val="4472C4"/>
          <w:lang w:val="sr-Cyrl-RS"/>
        </w:rPr>
        <w:t>. Број погинулих и повре</w:t>
      </w:r>
      <w:r w:rsidR="00D263E3">
        <w:rPr>
          <w:i/>
          <w:iCs/>
          <w:color w:val="4472C4"/>
          <w:lang w:val="sr-Cyrl-RS"/>
        </w:rPr>
        <w:t>ђених у периоду од 1981. до 2021</w:t>
      </w:r>
      <w:r w:rsidRPr="006424C2">
        <w:rPr>
          <w:i/>
          <w:iCs/>
          <w:color w:val="4472C4"/>
          <w:lang w:val="sr-Cyrl-RS"/>
        </w:rPr>
        <w:t>. године</w:t>
      </w:r>
      <w:r w:rsidR="00D049C3" w:rsidRPr="006424C2">
        <w:rPr>
          <w:i/>
          <w:iCs/>
          <w:color w:val="4472C4"/>
          <w:lang w:val="sr-Cyrl-RS"/>
        </w:rPr>
        <w:t xml:space="preserve"> (Агенциј</w:t>
      </w:r>
      <w:r w:rsidR="00436E20" w:rsidRPr="006424C2">
        <w:rPr>
          <w:i/>
          <w:iCs/>
          <w:color w:val="4472C4"/>
          <w:lang w:val="sr-Cyrl-RS"/>
        </w:rPr>
        <w:t>а за безбедност саобраћаја, 202</w:t>
      </w:r>
      <w:r w:rsidR="006A7F36">
        <w:rPr>
          <w:i/>
          <w:iCs/>
          <w:color w:val="4472C4"/>
          <w:lang w:val="sr-Cyrl-RS"/>
        </w:rPr>
        <w:t>2</w:t>
      </w:r>
      <w:r w:rsidR="00D049C3" w:rsidRPr="006424C2">
        <w:rPr>
          <w:i/>
          <w:iCs/>
          <w:color w:val="4472C4"/>
          <w:lang w:val="sr-Cyrl-RS"/>
        </w:rPr>
        <w:t>)</w:t>
      </w:r>
    </w:p>
    <w:p w14:paraId="0FDC39AA" w14:textId="77777777" w:rsidR="006A7B39" w:rsidRPr="006424C2" w:rsidRDefault="00434443" w:rsidP="006A7B39">
      <w:pPr>
        <w:jc w:val="center"/>
        <w:rPr>
          <w:szCs w:val="24"/>
          <w:lang w:val="sr-Cyrl-RS"/>
        </w:rPr>
      </w:pPr>
      <w:r w:rsidRPr="006424C2">
        <w:rPr>
          <w:noProof/>
          <w:szCs w:val="24"/>
          <w:lang w:val="en-US"/>
        </w:rPr>
        <w:drawing>
          <wp:inline distT="0" distB="0" distL="0" distR="0" wp14:anchorId="3E48A2CA" wp14:editId="1E5EEE0F">
            <wp:extent cx="4196401" cy="2628000"/>
            <wp:effectExtent l="19050" t="19050" r="13970" b="2032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196401" cy="2628000"/>
                    </a:xfrm>
                    <a:prstGeom prst="rect">
                      <a:avLst/>
                    </a:prstGeom>
                    <a:noFill/>
                    <a:ln w="9525">
                      <a:solidFill>
                        <a:schemeClr val="accent1"/>
                      </a:solidFill>
                      <a:miter lim="800000"/>
                      <a:headEnd/>
                      <a:tailEnd/>
                    </a:ln>
                  </pic:spPr>
                </pic:pic>
              </a:graphicData>
            </a:graphic>
          </wp:inline>
        </w:drawing>
      </w:r>
    </w:p>
    <w:p w14:paraId="0E9CE502" w14:textId="33FEB7E3" w:rsidR="006A7B39" w:rsidRPr="006424C2" w:rsidRDefault="006A7B39" w:rsidP="006A7B39">
      <w:pPr>
        <w:pStyle w:val="Caption"/>
        <w:spacing w:before="0"/>
        <w:jc w:val="center"/>
        <w:rPr>
          <w:i/>
          <w:iCs/>
          <w:color w:val="4472C4"/>
          <w:lang w:val="sr-Cyrl-RS"/>
        </w:rPr>
      </w:pPr>
      <w:r w:rsidRPr="006424C2">
        <w:rPr>
          <w:i/>
          <w:iCs/>
          <w:color w:val="4472C4"/>
          <w:lang w:val="sr-Cyrl-RS"/>
        </w:rPr>
        <w:t xml:space="preserve">Дијаграм </w:t>
      </w:r>
      <w:r w:rsidR="0069323F" w:rsidRPr="006424C2">
        <w:rPr>
          <w:i/>
          <w:iCs/>
          <w:color w:val="4472C4"/>
          <w:lang w:val="sr-Cyrl-RS"/>
        </w:rPr>
        <w:t>4</w:t>
      </w:r>
      <w:r w:rsidRPr="006424C2">
        <w:rPr>
          <w:i/>
          <w:iCs/>
          <w:color w:val="4472C4"/>
          <w:lang w:val="sr-Cyrl-RS"/>
        </w:rPr>
        <w:t>.</w:t>
      </w:r>
      <w:r w:rsidR="0069323F" w:rsidRPr="006424C2">
        <w:rPr>
          <w:i/>
          <w:iCs/>
          <w:color w:val="4472C4"/>
          <w:lang w:val="sr-Cyrl-RS"/>
        </w:rPr>
        <w:t>4</w:t>
      </w:r>
      <w:r w:rsidRPr="006424C2">
        <w:rPr>
          <w:i/>
          <w:iCs/>
          <w:color w:val="4472C4"/>
          <w:lang w:val="sr-Cyrl-RS"/>
        </w:rPr>
        <w:t>. Број тешко</w:t>
      </w:r>
      <w:r w:rsidR="006468C3" w:rsidRPr="006424C2">
        <w:rPr>
          <w:i/>
          <w:iCs/>
          <w:color w:val="4472C4"/>
          <w:lang w:val="sr-Cyrl-RS"/>
        </w:rPr>
        <w:t xml:space="preserve"> (ТТП)</w:t>
      </w:r>
      <w:r w:rsidRPr="006424C2">
        <w:rPr>
          <w:i/>
          <w:iCs/>
          <w:color w:val="4472C4"/>
          <w:lang w:val="sr-Cyrl-RS"/>
        </w:rPr>
        <w:t xml:space="preserve"> и лако повређених лица</w:t>
      </w:r>
      <w:r w:rsidR="006468C3" w:rsidRPr="006424C2">
        <w:rPr>
          <w:i/>
          <w:iCs/>
          <w:color w:val="4472C4"/>
          <w:lang w:val="sr-Cyrl-RS"/>
        </w:rPr>
        <w:t xml:space="preserve"> (ЛТП)</w:t>
      </w:r>
      <w:r w:rsidRPr="006424C2">
        <w:rPr>
          <w:i/>
          <w:iCs/>
          <w:color w:val="4472C4"/>
          <w:lang w:val="sr-Cyrl-RS"/>
        </w:rPr>
        <w:t xml:space="preserve"> </w:t>
      </w:r>
      <w:r w:rsidR="005D4D7D">
        <w:rPr>
          <w:i/>
          <w:iCs/>
          <w:color w:val="4472C4"/>
          <w:lang w:val="sr-Cyrl-RS"/>
        </w:rPr>
        <w:t xml:space="preserve">у Републици Србији, период од 2016. до </w:t>
      </w:r>
      <w:r w:rsidRPr="006424C2">
        <w:rPr>
          <w:i/>
          <w:iCs/>
          <w:color w:val="4472C4"/>
          <w:lang w:val="sr-Cyrl-RS"/>
        </w:rPr>
        <w:t>2020. године</w:t>
      </w:r>
    </w:p>
    <w:p w14:paraId="340A44AF" w14:textId="2337FFF7" w:rsidR="00C36D24" w:rsidRPr="006424C2" w:rsidRDefault="00C36D24" w:rsidP="00C36D24">
      <w:pPr>
        <w:spacing w:before="0"/>
        <w:rPr>
          <w:lang w:val="sr-Cyrl-RS"/>
        </w:rPr>
      </w:pPr>
      <w:r w:rsidRPr="006424C2">
        <w:rPr>
          <w:lang w:val="sr-Cyrl-RS"/>
        </w:rPr>
        <w:t xml:space="preserve">Јавни ризик смрти у саобраћају у Републици Србији смањио се са 90 </w:t>
      </w:r>
      <w:r w:rsidRPr="006424C2">
        <w:rPr>
          <w:lang w:val="sr-Cyrl-RS"/>
        </w:rPr>
        <w:lastRenderedPageBreak/>
        <w:t>погинулих/милион становника у 2010. години, на 77 погинулих</w:t>
      </w:r>
      <w:r w:rsidR="005D4D7D">
        <w:rPr>
          <w:lang w:val="sr-Cyrl-RS"/>
        </w:rPr>
        <w:t xml:space="preserve"> лица</w:t>
      </w:r>
      <w:r w:rsidRPr="006424C2">
        <w:rPr>
          <w:lang w:val="sr-Cyrl-RS"/>
        </w:rPr>
        <w:t>/милион становника у 2019. години. Међутим, ово је знатно више од јавног ризика смрти</w:t>
      </w:r>
      <w:r w:rsidR="005D4D7D">
        <w:rPr>
          <w:lang w:val="sr-Cyrl-RS"/>
        </w:rPr>
        <w:t xml:space="preserve"> у саобраћају у ЕУ (51 погинуло лице</w:t>
      </w:r>
      <w:r w:rsidRPr="006424C2">
        <w:rPr>
          <w:lang w:val="sr-Cyrl-RS"/>
        </w:rPr>
        <w:t xml:space="preserve">/милион становника, у 2019. години), као и од најуспешнијих </w:t>
      </w:r>
      <w:r w:rsidR="005D4D7D">
        <w:rPr>
          <w:lang w:val="sr-Cyrl-RS"/>
        </w:rPr>
        <w:t>земаља</w:t>
      </w:r>
      <w:r w:rsidRPr="006424C2">
        <w:rPr>
          <w:lang w:val="sr-Cyrl-RS"/>
        </w:rPr>
        <w:t xml:space="preserve"> Европе (</w:t>
      </w:r>
      <w:r w:rsidR="0069323F" w:rsidRPr="006424C2">
        <w:rPr>
          <w:lang w:val="sr-Cyrl-RS"/>
        </w:rPr>
        <w:t>Дијаграм 4.5</w:t>
      </w:r>
      <w:r w:rsidRPr="006424C2">
        <w:rPr>
          <w:lang w:val="sr-Cyrl-RS"/>
        </w:rPr>
        <w:t>.).</w:t>
      </w:r>
    </w:p>
    <w:p w14:paraId="08F9C7F1" w14:textId="77777777" w:rsidR="00C36D24" w:rsidRPr="006424C2" w:rsidRDefault="00C36D24" w:rsidP="00C36D24">
      <w:pPr>
        <w:spacing w:before="0" w:after="60"/>
        <w:jc w:val="center"/>
        <w:rPr>
          <w:lang w:val="sr-Cyrl-RS"/>
        </w:rPr>
      </w:pPr>
      <w:r w:rsidRPr="006424C2">
        <w:rPr>
          <w:noProof/>
          <w:lang w:val="en-US"/>
        </w:rPr>
        <w:drawing>
          <wp:inline distT="0" distB="0" distL="0" distR="0" wp14:anchorId="43994149" wp14:editId="4AEE7452">
            <wp:extent cx="5006157" cy="2880000"/>
            <wp:effectExtent l="19050" t="19050" r="23495" b="15875"/>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4">
                      <a:extLst>
                        <a:ext uri="{28A0092B-C50C-407E-A947-70E740481C1C}">
                          <a14:useLocalDpi xmlns:a14="http://schemas.microsoft.com/office/drawing/2010/main" val="0"/>
                        </a:ext>
                      </a:extLst>
                    </a:blip>
                    <a:srcRect l="676" t="2306" r="2248" b="2278"/>
                    <a:stretch/>
                  </pic:blipFill>
                  <pic:spPr bwMode="auto">
                    <a:xfrm>
                      <a:off x="0" y="0"/>
                      <a:ext cx="5006157" cy="2880000"/>
                    </a:xfrm>
                    <a:prstGeom prst="rect">
                      <a:avLst/>
                    </a:prstGeom>
                    <a:noFill/>
                    <a:ln w="9525" cap="flat" cmpd="sng" algn="ctr">
                      <a:solidFill>
                        <a:srgbClr val="5B9BD5"/>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71781E46" w14:textId="77777777" w:rsidR="00C36D24" w:rsidRPr="006424C2" w:rsidRDefault="00C36D24" w:rsidP="00C36D24">
      <w:pPr>
        <w:pStyle w:val="Caption"/>
        <w:jc w:val="center"/>
        <w:rPr>
          <w:i/>
          <w:iCs/>
          <w:color w:val="4472C4"/>
          <w:lang w:val="sr-Cyrl-RS"/>
        </w:rPr>
      </w:pPr>
      <w:r w:rsidRPr="006424C2">
        <w:rPr>
          <w:i/>
          <w:iCs/>
          <w:color w:val="4472C4"/>
          <w:lang w:val="sr-Cyrl-RS"/>
        </w:rPr>
        <w:t xml:space="preserve">Дијаграм </w:t>
      </w:r>
      <w:r w:rsidR="0069323F" w:rsidRPr="006424C2">
        <w:rPr>
          <w:i/>
          <w:iCs/>
          <w:color w:val="4472C4"/>
          <w:lang w:val="sr-Cyrl-RS"/>
        </w:rPr>
        <w:t>4</w:t>
      </w:r>
      <w:r w:rsidRPr="006424C2">
        <w:rPr>
          <w:i/>
          <w:iCs/>
          <w:color w:val="4472C4"/>
          <w:lang w:val="sr-Cyrl-RS"/>
        </w:rPr>
        <w:t>.</w:t>
      </w:r>
      <w:r w:rsidR="0069323F" w:rsidRPr="006424C2">
        <w:rPr>
          <w:i/>
          <w:iCs/>
          <w:color w:val="4472C4"/>
          <w:lang w:val="sr-Cyrl-RS"/>
        </w:rPr>
        <w:t>5</w:t>
      </w:r>
      <w:r w:rsidRPr="006424C2">
        <w:rPr>
          <w:i/>
          <w:iCs/>
          <w:color w:val="4472C4"/>
          <w:lang w:val="sr-Cyrl-RS"/>
        </w:rPr>
        <w:t>. Јавни ризик смрти у саобраћају, у Републици Србији и другим државама Европе, у 2019, у односу на 2010. годину.</w:t>
      </w:r>
    </w:p>
    <w:p w14:paraId="282E4656" w14:textId="3D6F89E7" w:rsidR="00F72CFA" w:rsidRPr="006424C2" w:rsidRDefault="00A21276" w:rsidP="009D0830">
      <w:pPr>
        <w:spacing w:before="0"/>
        <w:rPr>
          <w:lang w:val="sr-Cyrl-RS"/>
        </w:rPr>
      </w:pPr>
      <w:r w:rsidRPr="006424C2">
        <w:rPr>
          <w:lang w:val="sr-Cyrl-RS"/>
        </w:rPr>
        <w:t>Највише су гинули и тешко повређени</w:t>
      </w:r>
      <w:r w:rsidR="00F72CFA" w:rsidRPr="006424C2">
        <w:rPr>
          <w:lang w:val="sr-Cyrl-RS"/>
        </w:rPr>
        <w:t xml:space="preserve"> возачи и путници у путничким аутомобилима, а затим пеш</w:t>
      </w:r>
      <w:r w:rsidR="000B656F" w:rsidRPr="006424C2">
        <w:rPr>
          <w:lang w:val="sr-Cyrl-RS"/>
        </w:rPr>
        <w:t>аци, бициклисти и мотоци</w:t>
      </w:r>
      <w:r w:rsidR="005D4D7D">
        <w:rPr>
          <w:lang w:val="sr-Cyrl-RS"/>
        </w:rPr>
        <w:t xml:space="preserve">клисти (Дијаграм </w:t>
      </w:r>
      <w:r w:rsidR="0069323F" w:rsidRPr="006424C2">
        <w:rPr>
          <w:lang w:val="sr-Cyrl-RS"/>
        </w:rPr>
        <w:t>4.6</w:t>
      </w:r>
      <w:r w:rsidRPr="006424C2">
        <w:rPr>
          <w:lang w:val="sr-Cyrl-RS"/>
        </w:rPr>
        <w:t>.</w:t>
      </w:r>
      <w:r w:rsidR="000B656F" w:rsidRPr="006424C2">
        <w:rPr>
          <w:lang w:val="sr-Cyrl-RS"/>
        </w:rPr>
        <w:t>).</w:t>
      </w:r>
      <w:r w:rsidR="00F72CFA" w:rsidRPr="006424C2">
        <w:rPr>
          <w:lang w:val="sr-Cyrl-RS"/>
        </w:rPr>
        <w:t xml:space="preserve"> </w:t>
      </w:r>
      <w:r w:rsidR="005D4D7D">
        <w:rPr>
          <w:lang w:val="sr-Cyrl-RS"/>
        </w:rPr>
        <w:t>На дијаграму</w:t>
      </w:r>
      <w:r w:rsidR="0069323F" w:rsidRPr="006424C2">
        <w:rPr>
          <w:lang w:val="sr-Cyrl-RS"/>
        </w:rPr>
        <w:t xml:space="preserve"> 4.7</w:t>
      </w:r>
      <w:r w:rsidRPr="006424C2">
        <w:rPr>
          <w:lang w:val="sr-Cyrl-RS"/>
        </w:rPr>
        <w:t xml:space="preserve">. </w:t>
      </w:r>
      <w:r w:rsidR="0073773B" w:rsidRPr="006424C2">
        <w:rPr>
          <w:lang w:val="sr-Cyrl-RS"/>
        </w:rPr>
        <w:t>приказан је проценат</w:t>
      </w:r>
      <w:r w:rsidRPr="006424C2">
        <w:rPr>
          <w:lang w:val="sr-Cyrl-RS"/>
        </w:rPr>
        <w:t xml:space="preserve"> погинуле деце, погинулих младих (15-30) и погинулих старих лица (65+) за период од 2016. до 20</w:t>
      </w:r>
      <w:r w:rsidR="0073773B" w:rsidRPr="006424C2">
        <w:rPr>
          <w:lang w:val="sr-Cyrl-RS"/>
        </w:rPr>
        <w:t>20. год</w:t>
      </w:r>
      <w:r w:rsidR="005C61ED" w:rsidRPr="006424C2">
        <w:rPr>
          <w:lang w:val="sr-Cyrl-RS"/>
        </w:rPr>
        <w:t>ине, у укупном броју погинулих.</w:t>
      </w:r>
    </w:p>
    <w:p w14:paraId="124D2218" w14:textId="0C027C2F" w:rsidR="009D0830" w:rsidRPr="006424C2" w:rsidRDefault="00D263E3" w:rsidP="005C61ED">
      <w:pPr>
        <w:spacing w:after="240"/>
        <w:jc w:val="center"/>
        <w:rPr>
          <w:lang w:val="sr-Cyrl-RS"/>
        </w:rPr>
      </w:pPr>
      <w:r>
        <w:rPr>
          <w:noProof/>
          <w:lang w:val="en-US"/>
        </w:rPr>
        <w:drawing>
          <wp:inline distT="0" distB="0" distL="0" distR="0" wp14:anchorId="2A3C2D19" wp14:editId="515B7135">
            <wp:extent cx="4838700" cy="3211279"/>
            <wp:effectExtent l="19050" t="19050" r="19050" b="2730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60906" cy="3226016"/>
                    </a:xfrm>
                    <a:prstGeom prst="rect">
                      <a:avLst/>
                    </a:prstGeom>
                    <a:noFill/>
                    <a:ln>
                      <a:solidFill>
                        <a:schemeClr val="accent1"/>
                      </a:solidFill>
                    </a:ln>
                  </pic:spPr>
                </pic:pic>
              </a:graphicData>
            </a:graphic>
          </wp:inline>
        </w:drawing>
      </w:r>
    </w:p>
    <w:p w14:paraId="3421A5D2" w14:textId="3A10DD18" w:rsidR="00F72CFA" w:rsidRPr="006424C2" w:rsidRDefault="00F72CFA" w:rsidP="00F72CFA">
      <w:pPr>
        <w:pStyle w:val="Caption"/>
        <w:jc w:val="center"/>
        <w:rPr>
          <w:i/>
          <w:iCs/>
          <w:color w:val="4472C4"/>
          <w:lang w:val="sr-Cyrl-RS"/>
        </w:rPr>
      </w:pPr>
      <w:bookmarkStart w:id="22" w:name="_Hlk96365152"/>
      <w:r w:rsidRPr="006424C2">
        <w:rPr>
          <w:i/>
          <w:iCs/>
          <w:color w:val="4472C4"/>
          <w:lang w:val="sr-Cyrl-RS"/>
        </w:rPr>
        <w:t xml:space="preserve">Дијаграм </w:t>
      </w:r>
      <w:r w:rsidR="0069323F" w:rsidRPr="006424C2">
        <w:rPr>
          <w:i/>
          <w:iCs/>
          <w:color w:val="4472C4"/>
          <w:lang w:val="sr-Cyrl-RS"/>
        </w:rPr>
        <w:t>4</w:t>
      </w:r>
      <w:r w:rsidRPr="006424C2">
        <w:rPr>
          <w:i/>
          <w:iCs/>
          <w:color w:val="4472C4"/>
          <w:lang w:val="sr-Cyrl-RS"/>
        </w:rPr>
        <w:t>.</w:t>
      </w:r>
      <w:r w:rsidR="0069323F" w:rsidRPr="006424C2">
        <w:rPr>
          <w:i/>
          <w:iCs/>
          <w:color w:val="4472C4"/>
          <w:lang w:val="sr-Cyrl-RS"/>
        </w:rPr>
        <w:t>6</w:t>
      </w:r>
      <w:r w:rsidRPr="006424C2">
        <w:rPr>
          <w:i/>
          <w:iCs/>
          <w:color w:val="4472C4"/>
          <w:lang w:val="sr-Cyrl-RS"/>
        </w:rPr>
        <w:t xml:space="preserve">. Проценат погинулих </w:t>
      </w:r>
      <w:r w:rsidR="00A21276" w:rsidRPr="006424C2">
        <w:rPr>
          <w:i/>
          <w:iCs/>
          <w:color w:val="4472C4"/>
          <w:lang w:val="sr-Cyrl-RS"/>
        </w:rPr>
        <w:t xml:space="preserve">и тешко повређених </w:t>
      </w:r>
      <w:r w:rsidRPr="006424C2">
        <w:rPr>
          <w:i/>
          <w:iCs/>
          <w:color w:val="4472C4"/>
          <w:lang w:val="sr-Cyrl-RS"/>
        </w:rPr>
        <w:t xml:space="preserve">лица, у односу на категорију учешћа </w:t>
      </w:r>
      <w:r w:rsidR="005D4D7D">
        <w:rPr>
          <w:i/>
          <w:iCs/>
          <w:color w:val="4472C4"/>
          <w:lang w:val="sr-Cyrl-RS"/>
        </w:rPr>
        <w:t xml:space="preserve">у Републици Србији, период од 2016. до </w:t>
      </w:r>
      <w:r w:rsidRPr="006424C2">
        <w:rPr>
          <w:i/>
          <w:iCs/>
          <w:color w:val="4472C4"/>
          <w:lang w:val="sr-Cyrl-RS"/>
        </w:rPr>
        <w:t>2020. године</w:t>
      </w:r>
    </w:p>
    <w:bookmarkEnd w:id="22"/>
    <w:p w14:paraId="09E33E7C" w14:textId="77777777" w:rsidR="0063333A" w:rsidRPr="006424C2" w:rsidRDefault="00434443" w:rsidP="00B04C5E">
      <w:pPr>
        <w:spacing w:before="0" w:after="0"/>
        <w:jc w:val="center"/>
        <w:rPr>
          <w:lang w:val="sr-Cyrl-RS"/>
        </w:rPr>
      </w:pPr>
      <w:r w:rsidRPr="006424C2">
        <w:rPr>
          <w:noProof/>
          <w:lang w:val="en-US"/>
        </w:rPr>
        <w:lastRenderedPageBreak/>
        <w:drawing>
          <wp:inline distT="0" distB="0" distL="0" distR="0" wp14:anchorId="5A896548" wp14:editId="7D6EB72A">
            <wp:extent cx="5186303" cy="2880000"/>
            <wp:effectExtent l="19050" t="19050" r="14605" b="1587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86303" cy="2880000"/>
                    </a:xfrm>
                    <a:prstGeom prst="rect">
                      <a:avLst/>
                    </a:prstGeom>
                    <a:noFill/>
                    <a:ln w="9525">
                      <a:solidFill>
                        <a:schemeClr val="accent1"/>
                      </a:solidFill>
                      <a:miter lim="800000"/>
                      <a:headEnd/>
                      <a:tailEnd/>
                    </a:ln>
                  </pic:spPr>
                </pic:pic>
              </a:graphicData>
            </a:graphic>
          </wp:inline>
        </w:drawing>
      </w:r>
    </w:p>
    <w:p w14:paraId="6DE0E2AD" w14:textId="05F04376" w:rsidR="00F72CFA" w:rsidRPr="006424C2" w:rsidRDefault="00F72CFA" w:rsidP="00F72CFA">
      <w:pPr>
        <w:pStyle w:val="Caption"/>
        <w:jc w:val="center"/>
        <w:rPr>
          <w:i/>
          <w:iCs/>
          <w:color w:val="4472C4"/>
          <w:lang w:val="sr-Cyrl-RS"/>
        </w:rPr>
      </w:pPr>
      <w:r w:rsidRPr="006424C2">
        <w:rPr>
          <w:i/>
          <w:iCs/>
          <w:color w:val="4472C4"/>
          <w:lang w:val="sr-Cyrl-RS"/>
        </w:rPr>
        <w:t xml:space="preserve">Дијаграм </w:t>
      </w:r>
      <w:r w:rsidR="0069323F" w:rsidRPr="006424C2">
        <w:rPr>
          <w:i/>
          <w:iCs/>
          <w:color w:val="4472C4"/>
          <w:lang w:val="sr-Cyrl-RS"/>
        </w:rPr>
        <w:t>4</w:t>
      </w:r>
      <w:r w:rsidRPr="006424C2">
        <w:rPr>
          <w:i/>
          <w:iCs/>
          <w:color w:val="4472C4"/>
          <w:lang w:val="sr-Cyrl-RS"/>
        </w:rPr>
        <w:t>.</w:t>
      </w:r>
      <w:r w:rsidR="0069323F" w:rsidRPr="006424C2">
        <w:rPr>
          <w:i/>
          <w:iCs/>
          <w:color w:val="4472C4"/>
          <w:lang w:val="sr-Cyrl-RS"/>
        </w:rPr>
        <w:t>7</w:t>
      </w:r>
      <w:r w:rsidRPr="006424C2">
        <w:rPr>
          <w:i/>
          <w:iCs/>
          <w:color w:val="4472C4"/>
          <w:lang w:val="sr-Cyrl-RS"/>
        </w:rPr>
        <w:t xml:space="preserve">. Проценат </w:t>
      </w:r>
      <w:r w:rsidR="00A21276" w:rsidRPr="006424C2">
        <w:rPr>
          <w:i/>
          <w:iCs/>
          <w:color w:val="4472C4"/>
          <w:lang w:val="sr-Cyrl-RS"/>
        </w:rPr>
        <w:t>погинулих</w:t>
      </w:r>
      <w:r w:rsidRPr="006424C2">
        <w:rPr>
          <w:i/>
          <w:iCs/>
          <w:color w:val="4472C4"/>
          <w:lang w:val="sr-Cyrl-RS"/>
        </w:rPr>
        <w:t xml:space="preserve"> лиц</w:t>
      </w:r>
      <w:r w:rsidR="00A21276" w:rsidRPr="006424C2">
        <w:rPr>
          <w:i/>
          <w:iCs/>
          <w:color w:val="4472C4"/>
          <w:lang w:val="sr-Cyrl-RS"/>
        </w:rPr>
        <w:t>а, у односу на старосну категорију</w:t>
      </w:r>
      <w:r w:rsidRPr="006424C2">
        <w:rPr>
          <w:i/>
          <w:iCs/>
          <w:color w:val="4472C4"/>
          <w:lang w:val="sr-Cyrl-RS"/>
        </w:rPr>
        <w:t xml:space="preserve"> у Републици Србији, период </w:t>
      </w:r>
      <w:r w:rsidR="005D4D7D">
        <w:rPr>
          <w:i/>
          <w:iCs/>
          <w:color w:val="4472C4"/>
          <w:lang w:val="sr-Cyrl-RS"/>
        </w:rPr>
        <w:t xml:space="preserve">од 2016. до </w:t>
      </w:r>
      <w:r w:rsidRPr="006424C2">
        <w:rPr>
          <w:i/>
          <w:iCs/>
          <w:color w:val="4472C4"/>
          <w:lang w:val="sr-Cyrl-RS"/>
        </w:rPr>
        <w:t>2020. године</w:t>
      </w:r>
    </w:p>
    <w:p w14:paraId="6764F990" w14:textId="6F0328A7" w:rsidR="00C36D24" w:rsidRPr="006424C2" w:rsidRDefault="00C36D24" w:rsidP="00C36D24">
      <w:pPr>
        <w:rPr>
          <w:szCs w:val="24"/>
          <w:lang w:val="sr-Cyrl-RS"/>
        </w:rPr>
      </w:pPr>
      <w:r w:rsidRPr="006424C2">
        <w:rPr>
          <w:szCs w:val="24"/>
          <w:lang w:val="sr-Cyrl-RS"/>
        </w:rPr>
        <w:t xml:space="preserve">Најважнији циљ </w:t>
      </w:r>
      <w:r w:rsidR="005D4D7D">
        <w:rPr>
          <w:szCs w:val="24"/>
          <w:lang w:val="sr-Cyrl-RS"/>
        </w:rPr>
        <w:t>прве националне</w:t>
      </w:r>
      <w:r w:rsidRPr="006424C2">
        <w:rPr>
          <w:szCs w:val="24"/>
          <w:lang w:val="sr-Cyrl-RS"/>
        </w:rPr>
        <w:t xml:space="preserve"> стратегије, да нема погинуле деце у саобраћају од 2020. године није у потпуности остварен. У просеку је </w:t>
      </w:r>
      <w:r w:rsidR="00921D22">
        <w:rPr>
          <w:szCs w:val="24"/>
          <w:lang w:val="sr-Cyrl-RS"/>
        </w:rPr>
        <w:t>по</w:t>
      </w:r>
      <w:r w:rsidRPr="006424C2">
        <w:rPr>
          <w:szCs w:val="24"/>
          <w:lang w:val="sr-Cyrl-RS"/>
        </w:rPr>
        <w:t xml:space="preserve">гинуло 14 деце на путевима Републике Србије, што је смањење </w:t>
      </w:r>
      <w:r w:rsidR="00921D22">
        <w:rPr>
          <w:szCs w:val="24"/>
          <w:lang w:val="sr-Cyrl-RS"/>
        </w:rPr>
        <w:t>за 35%</w:t>
      </w:r>
      <w:r w:rsidR="00921D22" w:rsidRPr="006424C2">
        <w:rPr>
          <w:szCs w:val="24"/>
          <w:lang w:val="sr-Cyrl-RS"/>
        </w:rPr>
        <w:t xml:space="preserve"> </w:t>
      </w:r>
      <w:r w:rsidRPr="006424C2">
        <w:rPr>
          <w:szCs w:val="24"/>
          <w:lang w:val="sr-Cyrl-RS"/>
        </w:rPr>
        <w:t>у односу на 2011. годину</w:t>
      </w:r>
      <w:r w:rsidR="00921D22">
        <w:rPr>
          <w:szCs w:val="24"/>
          <w:lang w:val="sr-Cyrl-RS"/>
        </w:rPr>
        <w:t>.</w:t>
      </w:r>
      <w:r w:rsidRPr="006424C2">
        <w:rPr>
          <w:szCs w:val="24"/>
          <w:lang w:val="sr-Cyrl-RS"/>
        </w:rPr>
        <w:t xml:space="preserve"> </w:t>
      </w:r>
    </w:p>
    <w:p w14:paraId="27C6E6C0" w14:textId="409044C0" w:rsidR="00C36D24" w:rsidRPr="006424C2" w:rsidRDefault="00C36D24" w:rsidP="00C36D24">
      <w:pPr>
        <w:rPr>
          <w:lang w:val="sr-Cyrl-RS"/>
        </w:rPr>
      </w:pPr>
      <w:r w:rsidRPr="006424C2">
        <w:rPr>
          <w:lang w:val="sr-Cyrl-RS"/>
        </w:rPr>
        <w:t>Јавни ризик смрти деце (број погинуле деце на милион деце старости до 17 година) у Републици Србији у периоду од 2</w:t>
      </w:r>
      <w:r w:rsidR="0069323F" w:rsidRPr="006424C2">
        <w:rPr>
          <w:lang w:val="sr-Cyrl-RS"/>
        </w:rPr>
        <w:t>016. до 2019. години (Дијаграм 4.8</w:t>
      </w:r>
      <w:r w:rsidRPr="006424C2">
        <w:rPr>
          <w:lang w:val="sr-Cyrl-RS"/>
        </w:rPr>
        <w:t xml:space="preserve">.) у просеку </w:t>
      </w:r>
      <w:r w:rsidR="00921D22">
        <w:rPr>
          <w:lang w:val="sr-Cyrl-RS"/>
        </w:rPr>
        <w:t>износи 19,5;</w:t>
      </w:r>
      <w:r w:rsidRPr="006424C2">
        <w:rPr>
          <w:lang w:val="sr-Cyrl-RS"/>
        </w:rPr>
        <w:t xml:space="preserve"> док је ЕУ просек 16. Јавни ризик смрти деце у Републици Србији у периоду од 2016. до 2018. године кретао се од 20 и више погинуле деце. </w:t>
      </w:r>
    </w:p>
    <w:p w14:paraId="148F1AA3" w14:textId="77777777" w:rsidR="00C36D24" w:rsidRPr="006424C2" w:rsidRDefault="00C36D24" w:rsidP="00325CD1">
      <w:pPr>
        <w:jc w:val="center"/>
        <w:rPr>
          <w:lang w:val="sr-Cyrl-RS"/>
        </w:rPr>
      </w:pPr>
      <w:r w:rsidRPr="006424C2">
        <w:rPr>
          <w:noProof/>
          <w:lang w:val="en-US"/>
        </w:rPr>
        <w:drawing>
          <wp:inline distT="0" distB="0" distL="0" distR="0" wp14:anchorId="56750069" wp14:editId="0D20D316">
            <wp:extent cx="5276850" cy="2513029"/>
            <wp:effectExtent l="19050" t="19050" r="19050" b="209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311993" cy="2529765"/>
                    </a:xfrm>
                    <a:prstGeom prst="rect">
                      <a:avLst/>
                    </a:prstGeom>
                    <a:noFill/>
                    <a:ln>
                      <a:solidFill>
                        <a:schemeClr val="accent1"/>
                      </a:solidFill>
                    </a:ln>
                  </pic:spPr>
                </pic:pic>
              </a:graphicData>
            </a:graphic>
          </wp:inline>
        </w:drawing>
      </w:r>
    </w:p>
    <w:p w14:paraId="50FD8C3F" w14:textId="0FF1E25B" w:rsidR="00C36D24" w:rsidRPr="006424C2" w:rsidRDefault="00C36D24" w:rsidP="00C36D24">
      <w:pPr>
        <w:pStyle w:val="Caption"/>
        <w:jc w:val="center"/>
        <w:rPr>
          <w:i/>
          <w:iCs/>
          <w:color w:val="4472C4"/>
          <w:lang w:val="sr-Cyrl-RS"/>
        </w:rPr>
      </w:pPr>
      <w:r w:rsidRPr="006424C2">
        <w:rPr>
          <w:i/>
          <w:iCs/>
          <w:color w:val="4472C4"/>
          <w:lang w:val="sr-Cyrl-RS"/>
        </w:rPr>
        <w:t xml:space="preserve">Дијаграм </w:t>
      </w:r>
      <w:r w:rsidR="0069323F" w:rsidRPr="006424C2">
        <w:rPr>
          <w:i/>
          <w:iCs/>
          <w:color w:val="4472C4"/>
          <w:lang w:val="sr-Cyrl-RS"/>
        </w:rPr>
        <w:t>4</w:t>
      </w:r>
      <w:r w:rsidRPr="006424C2">
        <w:rPr>
          <w:i/>
          <w:iCs/>
          <w:color w:val="4472C4"/>
          <w:lang w:val="sr-Cyrl-RS"/>
        </w:rPr>
        <w:t>.</w:t>
      </w:r>
      <w:r w:rsidR="0069323F" w:rsidRPr="006424C2">
        <w:rPr>
          <w:i/>
          <w:iCs/>
          <w:color w:val="4472C4"/>
          <w:lang w:val="sr-Cyrl-RS"/>
        </w:rPr>
        <w:t>8</w:t>
      </w:r>
      <w:r w:rsidR="00E77206" w:rsidRPr="006424C2">
        <w:rPr>
          <w:i/>
          <w:iCs/>
          <w:color w:val="4472C4"/>
          <w:lang w:val="sr-Cyrl-RS"/>
        </w:rPr>
        <w:t>. Број погинуле деце на милион деце (јавни ризик), старости од 0 до 17 година</w:t>
      </w:r>
    </w:p>
    <w:p w14:paraId="29FA2D19" w14:textId="77777777" w:rsidR="00F032D8" w:rsidRPr="006424C2" w:rsidRDefault="00152C40" w:rsidP="00300AD1">
      <w:pPr>
        <w:pStyle w:val="Heading2"/>
        <w:numPr>
          <w:ilvl w:val="1"/>
          <w:numId w:val="19"/>
        </w:numPr>
        <w:tabs>
          <w:tab w:val="clear" w:pos="720"/>
        </w:tabs>
        <w:ind w:left="567" w:hanging="567"/>
        <w:rPr>
          <w:lang w:val="sr-Cyrl-RS"/>
        </w:rPr>
      </w:pPr>
      <w:bookmarkStart w:id="23" w:name="_Toc94521795"/>
      <w:bookmarkStart w:id="24" w:name="_Toc95338541"/>
      <w:bookmarkStart w:id="25" w:name="_Toc145365464"/>
      <w:r w:rsidRPr="006424C2">
        <w:rPr>
          <w:caps w:val="0"/>
          <w:lang w:val="sr-Cyrl-RS"/>
        </w:rPr>
        <w:t>УКУПНЕ ДРУШТВЕНО-ЕКОНОМСКЕ ПОСЛЕДИЦЕ САОБРАЋАЈНИХ НЕЗГОДА</w:t>
      </w:r>
      <w:bookmarkEnd w:id="23"/>
      <w:bookmarkEnd w:id="24"/>
      <w:bookmarkEnd w:id="25"/>
    </w:p>
    <w:p w14:paraId="7DA0D43F" w14:textId="48DFCDE7" w:rsidR="00F032D8" w:rsidRDefault="0019049A" w:rsidP="00F032D8">
      <w:pPr>
        <w:rPr>
          <w:lang w:val="sr-Cyrl-RS"/>
        </w:rPr>
      </w:pPr>
      <w:r>
        <w:rPr>
          <w:lang w:val="sr-Cyrl-RS"/>
        </w:rPr>
        <w:t>Укупни годишњи друштвено-</w:t>
      </w:r>
      <w:r w:rsidR="00F032D8" w:rsidRPr="006424C2">
        <w:rPr>
          <w:lang w:val="sr-Cyrl-RS"/>
        </w:rPr>
        <w:t>економски трошкови саобраћајних незгода у 2020. години, нису преполовљени у односу на 2011. годину, што је било дефинисано као општи циљ</w:t>
      </w:r>
      <w:r>
        <w:rPr>
          <w:lang w:val="sr-Cyrl-RS"/>
        </w:rPr>
        <w:t xml:space="preserve"> прве националне</w:t>
      </w:r>
      <w:r w:rsidR="00F032D8" w:rsidRPr="006424C2">
        <w:rPr>
          <w:lang w:val="sr-Cyrl-RS"/>
        </w:rPr>
        <w:t xml:space="preserve"> стратегије. </w:t>
      </w:r>
    </w:p>
    <w:p w14:paraId="4CEB0549" w14:textId="77777777" w:rsidR="00ED2B1A" w:rsidRPr="006424C2" w:rsidRDefault="00ED2B1A" w:rsidP="00F032D8">
      <w:pPr>
        <w:rPr>
          <w:lang w:val="sr-Cyrl-RS"/>
        </w:rPr>
      </w:pPr>
    </w:p>
    <w:p w14:paraId="1DFB6F9F" w14:textId="5F98B071" w:rsidR="00F032D8" w:rsidRPr="006424C2" w:rsidRDefault="007D1888" w:rsidP="00F032D8">
      <w:pPr>
        <w:rPr>
          <w:lang w:val="sr-Cyrl-RS"/>
        </w:rPr>
      </w:pPr>
      <w:r w:rsidRPr="006424C2">
        <w:rPr>
          <w:noProof/>
          <w:szCs w:val="24"/>
          <w:lang w:val="en-US"/>
        </w:rPr>
        <w:lastRenderedPageBreak/>
        <mc:AlternateContent>
          <mc:Choice Requires="wps">
            <w:drawing>
              <wp:anchor distT="91440" distB="91440" distL="114300" distR="114300" simplePos="0" relativeHeight="251671552" behindDoc="0" locked="0" layoutInCell="1" allowOverlap="1" wp14:anchorId="5134D470" wp14:editId="5E68C3EB">
                <wp:simplePos x="0" y="0"/>
                <wp:positionH relativeFrom="page">
                  <wp:posOffset>4052282</wp:posOffset>
                </wp:positionH>
                <wp:positionV relativeFrom="paragraph">
                  <wp:posOffset>39370</wp:posOffset>
                </wp:positionV>
                <wp:extent cx="2611755" cy="1403985"/>
                <wp:effectExtent l="0" t="0" r="0" b="5080"/>
                <wp:wrapThrough wrapText="bothSides">
                  <wp:wrapPolygon edited="0">
                    <wp:start x="473" y="0"/>
                    <wp:lineTo x="473" y="21339"/>
                    <wp:lineTo x="21112" y="21339"/>
                    <wp:lineTo x="21112" y="0"/>
                    <wp:lineTo x="473" y="0"/>
                  </wp:wrapPolygon>
                </wp:wrapThrough>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1755" cy="1403985"/>
                        </a:xfrm>
                        <a:prstGeom prst="rect">
                          <a:avLst/>
                        </a:prstGeom>
                        <a:noFill/>
                        <a:ln w="9525">
                          <a:noFill/>
                          <a:miter lim="800000"/>
                          <a:headEnd/>
                          <a:tailEnd/>
                        </a:ln>
                      </wps:spPr>
                      <wps:txbx>
                        <w:txbxContent>
                          <w:p w14:paraId="41B17A24" w14:textId="722F9EE0" w:rsidR="00D35FF8" w:rsidRPr="0015423C" w:rsidRDefault="00D35FF8" w:rsidP="007D1888">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 xml:space="preserve">Укупни </w:t>
                            </w:r>
                            <w:r>
                              <w:rPr>
                                <w:b/>
                                <w:bCs/>
                                <w:color w:val="5B9BD5" w:themeColor="accent1"/>
                                <w:szCs w:val="24"/>
                                <w:lang w:val="sr-Cyrl-RS"/>
                              </w:rPr>
                              <w:t>друштвено-</w:t>
                            </w:r>
                            <w:r w:rsidRPr="007D1888">
                              <w:rPr>
                                <w:b/>
                                <w:bCs/>
                                <w:color w:val="5B9BD5" w:themeColor="accent1"/>
                                <w:szCs w:val="24"/>
                                <w:lang w:val="sr-Cyrl-RS"/>
                              </w:rPr>
                              <w:t>економски трошкови саобраћајних незгода у Репуб</w:t>
                            </w:r>
                            <w:r>
                              <w:rPr>
                                <w:b/>
                                <w:bCs/>
                                <w:color w:val="5B9BD5" w:themeColor="accent1"/>
                                <w:szCs w:val="24"/>
                                <w:lang w:val="sr-Cyrl-RS"/>
                              </w:rPr>
                              <w:t xml:space="preserve">ици Србији у 2019. години износили су </w:t>
                            </w:r>
                            <w:r w:rsidRPr="007D1888">
                              <w:rPr>
                                <w:b/>
                                <w:bCs/>
                                <w:color w:val="5B9BD5" w:themeColor="accent1"/>
                                <w:szCs w:val="24"/>
                                <w:lang w:val="sr-Cyrl-RS"/>
                              </w:rPr>
                              <w:t>4</w:t>
                            </w:r>
                            <w:r>
                              <w:rPr>
                                <w:b/>
                                <w:bCs/>
                                <w:color w:val="5B9BD5" w:themeColor="accent1"/>
                                <w:szCs w:val="24"/>
                                <w:lang w:val="sr-Cyrl-RS"/>
                              </w:rPr>
                              <w:t>,</w:t>
                            </w:r>
                            <w:r w:rsidRPr="007D1888">
                              <w:rPr>
                                <w:b/>
                                <w:bCs/>
                                <w:color w:val="5B9BD5" w:themeColor="accent1"/>
                                <w:szCs w:val="24"/>
                                <w:lang w:val="sr-Cyrl-RS"/>
                              </w:rPr>
                              <w:t xml:space="preserve">1 милијарде </w:t>
                            </w:r>
                            <w:r>
                              <w:rPr>
                                <w:b/>
                                <w:bCs/>
                                <w:color w:val="5B9BD5" w:themeColor="accent1"/>
                                <w:szCs w:val="24"/>
                                <w:lang w:val="sr-Cyrl-RS"/>
                              </w:rPr>
                              <w:t>евра</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134D470" id="_x0000_s1033" type="#_x0000_t202" style="position:absolute;left:0;text-align:left;margin-left:319.1pt;margin-top:3.1pt;width:205.65pt;height:110.55pt;z-index:251671552;visibility:visible;mso-wrap-style:square;mso-width-percent:0;mso-height-percent:200;mso-wrap-distance-left:9pt;mso-wrap-distance-top:7.2pt;mso-wrap-distance-right:9pt;mso-wrap-distance-bottom:7.2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" filled="f" stroked="f">
                <v:textbox style="mso-fit-shape-to-text:t">
                  <w:txbxContent>
                    <w:p w14:paraId="41B17A24" w14:textId="722F9EE0" w:rsidR="00D35FF8" w:rsidRPr="0015423C" w:rsidRDefault="00D35FF8" w:rsidP="007D1888">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 xml:space="preserve">Укупни </w:t>
                      </w:r>
                      <w:r>
                        <w:rPr>
                          <w:b/>
                          <w:bCs/>
                          <w:color w:val="5B9BD5" w:themeColor="accent1"/>
                          <w:szCs w:val="24"/>
                          <w:lang w:val="sr-Cyrl-RS"/>
                        </w:rPr>
                        <w:t>друштвено-</w:t>
                      </w:r>
                      <w:r w:rsidRPr="007D1888">
                        <w:rPr>
                          <w:b/>
                          <w:bCs/>
                          <w:color w:val="5B9BD5" w:themeColor="accent1"/>
                          <w:szCs w:val="24"/>
                          <w:lang w:val="sr-Cyrl-RS"/>
                        </w:rPr>
                        <w:t>економски трошкови саобраћајних незгода у Репуб</w:t>
                      </w:r>
                      <w:r>
                        <w:rPr>
                          <w:b/>
                          <w:bCs/>
                          <w:color w:val="5B9BD5" w:themeColor="accent1"/>
                          <w:szCs w:val="24"/>
                          <w:lang w:val="sr-Cyrl-RS"/>
                        </w:rPr>
                        <w:t xml:space="preserve">ици Србији у 2019. години износили су </w:t>
                      </w:r>
                      <w:r w:rsidRPr="007D1888">
                        <w:rPr>
                          <w:b/>
                          <w:bCs/>
                          <w:color w:val="5B9BD5" w:themeColor="accent1"/>
                          <w:szCs w:val="24"/>
                          <w:lang w:val="sr-Cyrl-RS"/>
                        </w:rPr>
                        <w:t>4</w:t>
                      </w:r>
                      <w:r>
                        <w:rPr>
                          <w:b/>
                          <w:bCs/>
                          <w:color w:val="5B9BD5" w:themeColor="accent1"/>
                          <w:szCs w:val="24"/>
                          <w:lang w:val="sr-Cyrl-RS"/>
                        </w:rPr>
                        <w:t>,</w:t>
                      </w:r>
                      <w:r w:rsidRPr="007D1888">
                        <w:rPr>
                          <w:b/>
                          <w:bCs/>
                          <w:color w:val="5B9BD5" w:themeColor="accent1"/>
                          <w:szCs w:val="24"/>
                          <w:lang w:val="sr-Cyrl-RS"/>
                        </w:rPr>
                        <w:t xml:space="preserve">1 милијарде </w:t>
                      </w:r>
                      <w:r>
                        <w:rPr>
                          <w:b/>
                          <w:bCs/>
                          <w:color w:val="5B9BD5" w:themeColor="accent1"/>
                          <w:szCs w:val="24"/>
                          <w:lang w:val="sr-Cyrl-RS"/>
                        </w:rPr>
                        <w:t>евра</w:t>
                      </w:r>
                    </w:p>
                  </w:txbxContent>
                </v:textbox>
                <w10:wrap type="through" anchorx="page"/>
              </v:shape>
            </w:pict>
          </mc:Fallback>
        </mc:AlternateContent>
      </w:r>
      <w:r w:rsidR="00F032D8" w:rsidRPr="006424C2">
        <w:rPr>
          <w:lang w:val="sr-Cyrl-RS"/>
        </w:rPr>
        <w:t>У недостатку званичне националне методологије, за прорачун трошкова саобраћајних незгода у Републици Србији у 2019. години, коришћена је методологија Европске комисиј</w:t>
      </w:r>
      <w:r w:rsidR="0019049A">
        <w:rPr>
          <w:lang w:val="sr-Cyrl-RS"/>
        </w:rPr>
        <w:t>е за процену укупних друштвено-</w:t>
      </w:r>
      <w:r w:rsidR="00F032D8" w:rsidRPr="006424C2">
        <w:rPr>
          <w:lang w:val="sr-Cyrl-RS"/>
        </w:rPr>
        <w:t xml:space="preserve">економских последица саобраћајних незгода. Према овој методологији, трошак једне </w:t>
      </w:r>
      <w:r w:rsidR="00F032D8" w:rsidRPr="006424C2">
        <w:rPr>
          <w:b/>
          <w:lang w:val="sr-Cyrl-RS"/>
        </w:rPr>
        <w:t>саобраћајне незгоде са погинулим лицем износи 3.273.909 евра</w:t>
      </w:r>
      <w:r w:rsidR="00F032D8" w:rsidRPr="006424C2">
        <w:rPr>
          <w:lang w:val="sr-Cyrl-RS"/>
        </w:rPr>
        <w:t xml:space="preserve">, трошак једне </w:t>
      </w:r>
      <w:r w:rsidR="00F032D8" w:rsidRPr="006424C2">
        <w:rPr>
          <w:b/>
          <w:lang w:val="sr-Cyrl-RS"/>
        </w:rPr>
        <w:t xml:space="preserve">саобраћајне незгоде са тешко </w:t>
      </w:r>
      <w:r w:rsidR="006424C2" w:rsidRPr="006424C2">
        <w:rPr>
          <w:b/>
          <w:lang w:val="sr-Cyrl-RS"/>
        </w:rPr>
        <w:t>повређеним</w:t>
      </w:r>
      <w:r w:rsidR="00F032D8" w:rsidRPr="006424C2">
        <w:rPr>
          <w:b/>
          <w:lang w:val="sr-Cyrl-RS"/>
        </w:rPr>
        <w:t xml:space="preserve"> лицем износи 498.591 евра</w:t>
      </w:r>
      <w:r w:rsidR="00F032D8" w:rsidRPr="006424C2">
        <w:rPr>
          <w:bCs/>
          <w:lang w:val="sr-Cyrl-RS"/>
        </w:rPr>
        <w:t>, док трошак једне</w:t>
      </w:r>
      <w:r w:rsidR="00F032D8" w:rsidRPr="006424C2">
        <w:rPr>
          <w:b/>
          <w:lang w:val="sr-Cyrl-RS"/>
        </w:rPr>
        <w:t xml:space="preserve"> саобраћајне незгоде са лакше повређеним лицем износи 38.514 евра</w:t>
      </w:r>
      <w:r w:rsidR="0019049A">
        <w:rPr>
          <w:lang w:val="sr-Cyrl-RS"/>
        </w:rPr>
        <w:t>. Укупни друштвено-</w:t>
      </w:r>
      <w:r w:rsidR="00F032D8" w:rsidRPr="006424C2">
        <w:rPr>
          <w:lang w:val="sr-Cyrl-RS"/>
        </w:rPr>
        <w:t xml:space="preserve">економски трошкови саобраћајних незгода у </w:t>
      </w:r>
      <w:r w:rsidR="006424C2" w:rsidRPr="006424C2">
        <w:rPr>
          <w:lang w:val="sr-Cyrl-RS"/>
        </w:rPr>
        <w:t>Републици</w:t>
      </w:r>
      <w:r w:rsidR="00343961">
        <w:rPr>
          <w:lang w:val="sr-Cyrl-RS"/>
        </w:rPr>
        <w:t xml:space="preserve"> Србији у 2019. години износили су</w:t>
      </w:r>
      <w:r w:rsidR="0019049A">
        <w:rPr>
          <w:lang w:val="sr-Cyrl-RS"/>
        </w:rPr>
        <w:t xml:space="preserve"> 4.061.943.660 евра</w:t>
      </w:r>
      <w:r w:rsidR="00F032D8" w:rsidRPr="006424C2">
        <w:rPr>
          <w:lang w:val="sr-Cyrl-RS"/>
        </w:rPr>
        <w:t xml:space="preserve"> </w:t>
      </w:r>
      <w:r w:rsidR="0019049A">
        <w:rPr>
          <w:lang w:val="sr-Cyrl-RS"/>
        </w:rPr>
        <w:t>(</w:t>
      </w:r>
      <w:r w:rsidR="00F032D8" w:rsidRPr="006424C2">
        <w:rPr>
          <w:b/>
          <w:bCs/>
          <w:lang w:val="sr-Cyrl-RS"/>
        </w:rPr>
        <w:t>4</w:t>
      </w:r>
      <w:r w:rsidR="006468C3" w:rsidRPr="006424C2">
        <w:rPr>
          <w:b/>
          <w:bCs/>
          <w:lang w:val="sr-Cyrl-RS"/>
        </w:rPr>
        <w:t>,</w:t>
      </w:r>
      <w:r w:rsidR="00F032D8" w:rsidRPr="006424C2">
        <w:rPr>
          <w:b/>
          <w:bCs/>
          <w:lang w:val="sr-Cyrl-RS"/>
        </w:rPr>
        <w:t>1 милијарде евра</w:t>
      </w:r>
      <w:r w:rsidR="0019049A">
        <w:rPr>
          <w:b/>
          <w:bCs/>
          <w:lang w:val="sr-Cyrl-RS"/>
        </w:rPr>
        <w:t>)</w:t>
      </w:r>
      <w:r w:rsidR="00F032D8" w:rsidRPr="006424C2">
        <w:rPr>
          <w:lang w:val="sr-Cyrl-RS"/>
        </w:rPr>
        <w:t>. Узимајући у обзир да је укупни бруто домаћи производ (БДП) Републике Србије за 2019. годину износио 46</w:t>
      </w:r>
      <w:r w:rsidR="006468C3" w:rsidRPr="006424C2">
        <w:rPr>
          <w:lang w:val="sr-Cyrl-RS"/>
        </w:rPr>
        <w:t>,</w:t>
      </w:r>
      <w:r w:rsidR="00F032D8" w:rsidRPr="006424C2">
        <w:rPr>
          <w:lang w:val="sr-Cyrl-RS"/>
        </w:rPr>
        <w:t>1 милијарди евра</w:t>
      </w:r>
      <w:r w:rsidR="00F032D8" w:rsidRPr="006424C2">
        <w:rPr>
          <w:rStyle w:val="FootnoteReference"/>
          <w:lang w:val="sr-Cyrl-RS"/>
        </w:rPr>
        <w:footnoteReference w:id="2"/>
      </w:r>
      <w:r w:rsidR="00F032D8" w:rsidRPr="006424C2">
        <w:rPr>
          <w:lang w:val="sr-Cyrl-RS"/>
        </w:rPr>
        <w:t>, долази се до закључка да је удео трошкова саобраћајних незгода у укупн</w:t>
      </w:r>
      <w:r w:rsidR="006E290C">
        <w:rPr>
          <w:lang w:val="sr-Cyrl-RS"/>
        </w:rPr>
        <w:t>ом БДП-у Републике Србије</w:t>
      </w:r>
      <w:r w:rsidR="00F032D8" w:rsidRPr="006424C2">
        <w:rPr>
          <w:lang w:val="sr-Cyrl-RS"/>
        </w:rPr>
        <w:t xml:space="preserve"> 8</w:t>
      </w:r>
      <w:r w:rsidR="006468C3" w:rsidRPr="006424C2">
        <w:rPr>
          <w:lang w:val="sr-Cyrl-RS"/>
        </w:rPr>
        <w:t>,</w:t>
      </w:r>
      <w:r w:rsidR="00343961">
        <w:rPr>
          <w:lang w:val="sr-Cyrl-RS"/>
        </w:rPr>
        <w:t>8</w:t>
      </w:r>
      <w:r w:rsidR="00F032D8" w:rsidRPr="006424C2">
        <w:rPr>
          <w:lang w:val="sr-Cyrl-RS"/>
        </w:rPr>
        <w:t>%. Поредећи Републику Србију са остали</w:t>
      </w:r>
      <w:r w:rsidR="00026999" w:rsidRPr="006424C2">
        <w:rPr>
          <w:lang w:val="sr-Cyrl-RS"/>
        </w:rPr>
        <w:t>м земљама Е</w:t>
      </w:r>
      <w:r w:rsidR="0019049A">
        <w:rPr>
          <w:lang w:val="sr-Cyrl-RS"/>
        </w:rPr>
        <w:t xml:space="preserve">вропе (Дијаграм </w:t>
      </w:r>
      <w:r w:rsidR="0069323F" w:rsidRPr="006424C2">
        <w:rPr>
          <w:lang w:val="sr-Cyrl-RS"/>
        </w:rPr>
        <w:t xml:space="preserve"> 4.</w:t>
      </w:r>
      <w:r w:rsidR="009C2A9B" w:rsidRPr="006424C2">
        <w:rPr>
          <w:lang w:val="sr-Cyrl-RS"/>
        </w:rPr>
        <w:t>9</w:t>
      </w:r>
      <w:r w:rsidR="00F032D8" w:rsidRPr="006424C2">
        <w:rPr>
          <w:lang w:val="sr-Cyrl-RS"/>
        </w:rPr>
        <w:t xml:space="preserve">.), закључује се да Република Србија има највећи удео укупних трошкова саобраћајних незгода у укупном БДП-у. </w:t>
      </w:r>
    </w:p>
    <w:p w14:paraId="51F5EE9E" w14:textId="77777777" w:rsidR="00F032D8" w:rsidRPr="006424C2" w:rsidRDefault="00434443" w:rsidP="00F032D8">
      <w:pPr>
        <w:jc w:val="center"/>
        <w:rPr>
          <w:lang w:val="sr-Cyrl-RS"/>
        </w:rPr>
      </w:pPr>
      <w:r w:rsidRPr="006424C2">
        <w:rPr>
          <w:noProof/>
          <w:lang w:val="en-US"/>
        </w:rPr>
        <w:drawing>
          <wp:inline distT="0" distB="0" distL="0" distR="0" wp14:anchorId="762AEF3B" wp14:editId="49FE5C9D">
            <wp:extent cx="5478034" cy="2695699"/>
            <wp:effectExtent l="19050" t="19050" r="27940" b="95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84622" cy="2698941"/>
                    </a:xfrm>
                    <a:prstGeom prst="rect">
                      <a:avLst/>
                    </a:prstGeom>
                    <a:noFill/>
                    <a:ln>
                      <a:solidFill>
                        <a:schemeClr val="accent1"/>
                      </a:solidFill>
                    </a:ln>
                  </pic:spPr>
                </pic:pic>
              </a:graphicData>
            </a:graphic>
          </wp:inline>
        </w:drawing>
      </w:r>
    </w:p>
    <w:p w14:paraId="62D004A7" w14:textId="7D822675" w:rsidR="00F032D8" w:rsidRPr="006424C2" w:rsidRDefault="0019049A" w:rsidP="00F032D8">
      <w:pPr>
        <w:pStyle w:val="Caption"/>
        <w:jc w:val="center"/>
        <w:rPr>
          <w:i/>
          <w:iCs/>
          <w:color w:val="4472C4"/>
          <w:lang w:val="sr-Cyrl-RS"/>
        </w:rPr>
      </w:pPr>
      <w:r>
        <w:rPr>
          <w:i/>
          <w:iCs/>
          <w:color w:val="4472C4"/>
          <w:lang w:val="sr-Cyrl-RS"/>
        </w:rPr>
        <w:t xml:space="preserve">Дијаграм </w:t>
      </w:r>
      <w:r w:rsidR="0069323F" w:rsidRPr="006424C2">
        <w:rPr>
          <w:i/>
          <w:iCs/>
          <w:color w:val="4472C4"/>
          <w:lang w:val="sr-Cyrl-RS"/>
        </w:rPr>
        <w:t>4</w:t>
      </w:r>
      <w:r w:rsidR="00F032D8" w:rsidRPr="006424C2">
        <w:rPr>
          <w:i/>
          <w:iCs/>
          <w:color w:val="4472C4"/>
          <w:lang w:val="sr-Cyrl-RS"/>
        </w:rPr>
        <w:t>.</w:t>
      </w:r>
      <w:r w:rsidR="0069323F" w:rsidRPr="006424C2">
        <w:rPr>
          <w:i/>
          <w:iCs/>
          <w:color w:val="4472C4"/>
          <w:lang w:val="sr-Cyrl-RS"/>
        </w:rPr>
        <w:t>9</w:t>
      </w:r>
      <w:r w:rsidR="00F032D8" w:rsidRPr="006424C2">
        <w:rPr>
          <w:i/>
          <w:iCs/>
          <w:color w:val="4472C4"/>
          <w:lang w:val="sr-Cyrl-RS"/>
        </w:rPr>
        <w:t>. Удео укупних трошкова саобраћајних незгода у укупном бруто домаћем производу, у процентима</w:t>
      </w:r>
    </w:p>
    <w:p w14:paraId="614F7207" w14:textId="33AD5DB3" w:rsidR="005C61ED" w:rsidRPr="006424C2" w:rsidRDefault="00F032D8" w:rsidP="00F032D8">
      <w:pPr>
        <w:rPr>
          <w:lang w:val="sr-Cyrl-RS"/>
        </w:rPr>
      </w:pPr>
      <w:r w:rsidRPr="006424C2">
        <w:rPr>
          <w:szCs w:val="24"/>
          <w:lang w:val="sr-Cyrl-RS"/>
        </w:rPr>
        <w:t>Користећи ову методологију</w:t>
      </w:r>
      <w:r w:rsidRPr="006424C2">
        <w:rPr>
          <w:lang w:val="sr-Cyrl-RS"/>
        </w:rPr>
        <w:t xml:space="preserve">, Република Србија је, због саобраћајних незгода, у </w:t>
      </w:r>
      <w:r w:rsidRPr="006424C2">
        <w:rPr>
          <w:b/>
          <w:bCs/>
          <w:lang w:val="sr-Cyrl-RS"/>
        </w:rPr>
        <w:t>петогодишњем периоду, изгубила укупно 20,5 милијарди евра, односно у просеку око 4,1 милијарду евра годишње</w:t>
      </w:r>
      <w:r w:rsidRPr="006424C2">
        <w:rPr>
          <w:lang w:val="sr-Cyrl-RS"/>
        </w:rPr>
        <w:t xml:space="preserve">, </w:t>
      </w:r>
      <w:r w:rsidR="0019049A">
        <w:rPr>
          <w:lang w:val="sr-Cyrl-RS"/>
        </w:rPr>
        <w:t>што показује да нису</w:t>
      </w:r>
      <w:r w:rsidRPr="006424C2">
        <w:rPr>
          <w:lang w:val="sr-Cyrl-RS"/>
        </w:rPr>
        <w:t xml:space="preserve"> достигнути циљеви из </w:t>
      </w:r>
      <w:r w:rsidR="0019049A">
        <w:rPr>
          <w:lang w:val="sr-Cyrl-RS"/>
        </w:rPr>
        <w:t>прве националне стратегије</w:t>
      </w:r>
      <w:r w:rsidRPr="006424C2">
        <w:rPr>
          <w:lang w:val="sr-Cyrl-RS"/>
        </w:rPr>
        <w:t>.</w:t>
      </w:r>
    </w:p>
    <w:p w14:paraId="542A26A2" w14:textId="77777777" w:rsidR="00010D16" w:rsidRPr="006424C2" w:rsidRDefault="00010D16" w:rsidP="00F032D8">
      <w:pPr>
        <w:rPr>
          <w:lang w:val="sr-Cyrl-RS"/>
        </w:rPr>
      </w:pPr>
    </w:p>
    <w:p w14:paraId="5CEBEDFD" w14:textId="7C3F6230" w:rsidR="007E30CE" w:rsidRPr="006424C2" w:rsidRDefault="007E30CE" w:rsidP="00300AD1">
      <w:pPr>
        <w:pStyle w:val="Heading2"/>
        <w:numPr>
          <w:ilvl w:val="1"/>
          <w:numId w:val="19"/>
        </w:numPr>
        <w:tabs>
          <w:tab w:val="clear" w:pos="720"/>
        </w:tabs>
        <w:ind w:left="567" w:hanging="567"/>
        <w:rPr>
          <w:lang w:val="sr-Cyrl-RS"/>
        </w:rPr>
      </w:pPr>
      <w:bookmarkStart w:id="26" w:name="_Toc145365465"/>
      <w:r w:rsidRPr="006424C2">
        <w:rPr>
          <w:lang w:val="sr-Cyrl-RS"/>
        </w:rPr>
        <w:lastRenderedPageBreak/>
        <w:t>Кључни проблеми безбедности саобраћаја</w:t>
      </w:r>
      <w:bookmarkEnd w:id="26"/>
    </w:p>
    <w:p w14:paraId="0384AD53" w14:textId="1CE171D6" w:rsidR="007E30CE" w:rsidRPr="006424C2" w:rsidRDefault="007E30CE" w:rsidP="00300AD1">
      <w:pPr>
        <w:pStyle w:val="Heading3"/>
        <w:numPr>
          <w:ilvl w:val="2"/>
          <w:numId w:val="26"/>
        </w:numPr>
        <w:tabs>
          <w:tab w:val="clear" w:pos="720"/>
        </w:tabs>
        <w:ind w:left="567" w:hanging="567"/>
        <w:rPr>
          <w:lang w:val="sr-Cyrl-RS"/>
        </w:rPr>
      </w:pPr>
      <w:bookmarkStart w:id="27" w:name="_Toc145365466"/>
      <w:r w:rsidRPr="006424C2">
        <w:rPr>
          <w:lang w:val="sr-Cyrl-RS"/>
        </w:rPr>
        <w:t>Систем управљања безбедношћу саобраћаја</w:t>
      </w:r>
      <w:bookmarkEnd w:id="27"/>
      <w:r w:rsidRPr="006424C2">
        <w:rPr>
          <w:lang w:val="sr-Cyrl-RS"/>
        </w:rPr>
        <w:t xml:space="preserve"> </w:t>
      </w:r>
    </w:p>
    <w:p w14:paraId="5BC61FF4" w14:textId="6A942464" w:rsidR="007E30CE" w:rsidRPr="006424C2" w:rsidRDefault="007E30CE" w:rsidP="007E30CE">
      <w:pPr>
        <w:spacing w:before="0"/>
        <w:rPr>
          <w:sz w:val="18"/>
          <w:szCs w:val="16"/>
          <w:lang w:val="sr-Cyrl-RS"/>
        </w:rPr>
      </w:pPr>
      <w:r w:rsidRPr="006424C2">
        <w:rPr>
          <w:lang w:val="sr-Cyrl-RS"/>
        </w:rPr>
        <w:t xml:space="preserve">Стање система безбедности </w:t>
      </w:r>
      <w:r w:rsidR="009353AE">
        <w:rPr>
          <w:lang w:val="sr-Cyrl-RS"/>
        </w:rPr>
        <w:t>саобраћаја може се објаснити уколико се разуме: стратешки</w:t>
      </w:r>
      <w:r w:rsidRPr="006424C2">
        <w:rPr>
          <w:lang w:val="sr-Cyrl-RS"/>
        </w:rPr>
        <w:t xml:space="preserve"> оквир, правни оквир, институционални оквир, финансирање безбедности саобраћаја и комуникација, координација и кооперација у области безбедности саобраћаја. </w:t>
      </w:r>
    </w:p>
    <w:p w14:paraId="5AC4B233" w14:textId="77777777" w:rsidR="007E30CE" w:rsidRPr="006424C2" w:rsidRDefault="007E30CE" w:rsidP="007E30CE">
      <w:pPr>
        <w:keepNext/>
        <w:tabs>
          <w:tab w:val="left" w:pos="720"/>
        </w:tabs>
        <w:jc w:val="left"/>
        <w:outlineLvl w:val="2"/>
        <w:rPr>
          <w:rFonts w:cs="Arial"/>
          <w:b/>
          <w:iCs/>
          <w:szCs w:val="24"/>
          <w:u w:val="single"/>
          <w:lang w:val="sr-Cyrl-RS"/>
        </w:rPr>
      </w:pPr>
      <w:r w:rsidRPr="006424C2">
        <w:rPr>
          <w:rFonts w:cs="Arial"/>
          <w:b/>
          <w:iCs/>
          <w:szCs w:val="24"/>
          <w:u w:val="single"/>
          <w:lang w:val="sr-Cyrl-RS"/>
        </w:rPr>
        <w:t xml:space="preserve">Стратешки оквир </w:t>
      </w:r>
    </w:p>
    <w:p w14:paraId="46F53135" w14:textId="28113145" w:rsidR="007E30CE" w:rsidRPr="006424C2" w:rsidRDefault="007E30CE" w:rsidP="007E30CE">
      <w:pPr>
        <w:spacing w:before="0"/>
        <w:rPr>
          <w:lang w:val="sr-Cyrl-RS"/>
        </w:rPr>
      </w:pPr>
      <w:r w:rsidRPr="006424C2">
        <w:rPr>
          <w:lang w:val="sr-Cyrl-RS"/>
        </w:rPr>
        <w:t xml:space="preserve">У претходном периоду препознати су и усвојени значајни стратешки документи безбедности саобраћаја на </w:t>
      </w:r>
      <w:r w:rsidR="006424C2" w:rsidRPr="006424C2">
        <w:rPr>
          <w:lang w:val="sr-Cyrl-RS"/>
        </w:rPr>
        <w:t>глобалном</w:t>
      </w:r>
      <w:r w:rsidRPr="006424C2">
        <w:rPr>
          <w:lang w:val="sr-Cyrl-RS"/>
        </w:rPr>
        <w:t>, регионалном (ЕУ) и националном нивоу</w:t>
      </w:r>
      <w:r w:rsidR="000C745C" w:rsidRPr="006424C2">
        <w:rPr>
          <w:lang w:val="sr-Cyrl-RS"/>
        </w:rPr>
        <w:t>, који</w:t>
      </w:r>
      <w:r w:rsidR="00465F13">
        <w:rPr>
          <w:lang w:val="sr-Cyrl-RS"/>
        </w:rPr>
        <w:t xml:space="preserve"> су наведени у уводном делу </w:t>
      </w:r>
      <w:r w:rsidR="000C745C" w:rsidRPr="006424C2">
        <w:rPr>
          <w:lang w:val="sr-Cyrl-RS"/>
        </w:rPr>
        <w:t>стратегије</w:t>
      </w:r>
      <w:r w:rsidRPr="006424C2">
        <w:rPr>
          <w:lang w:val="sr-Cyrl-RS"/>
        </w:rPr>
        <w:t>.</w:t>
      </w:r>
      <w:r w:rsidR="000C745C" w:rsidRPr="006424C2">
        <w:rPr>
          <w:lang w:val="sr-Cyrl-RS"/>
        </w:rPr>
        <w:t xml:space="preserve"> </w:t>
      </w:r>
      <w:r w:rsidR="00465F13">
        <w:rPr>
          <w:spacing w:val="-2"/>
          <w:lang w:val="sr-Cyrl-RS"/>
        </w:rPr>
        <w:t>ЗоБС</w:t>
      </w:r>
      <w:r w:rsidR="00B70542" w:rsidRPr="006424C2">
        <w:rPr>
          <w:lang w:val="sr-Cyrl-RS"/>
        </w:rPr>
        <w:t xml:space="preserve"> предвиђа обавезу свих </w:t>
      </w:r>
      <w:r w:rsidR="009353AE">
        <w:rPr>
          <w:lang w:val="sr-Cyrl-RS"/>
        </w:rPr>
        <w:t xml:space="preserve">јединица локалних самоуправа (у даљем тексту </w:t>
      </w:r>
      <w:r w:rsidR="00B70542" w:rsidRPr="006424C2">
        <w:rPr>
          <w:lang w:val="sr-Cyrl-RS"/>
        </w:rPr>
        <w:t>ЈЛС</w:t>
      </w:r>
      <w:r w:rsidR="009353AE">
        <w:rPr>
          <w:lang w:val="sr-Cyrl-RS"/>
        </w:rPr>
        <w:t>)</w:t>
      </w:r>
      <w:r w:rsidR="00B70542" w:rsidRPr="006424C2">
        <w:rPr>
          <w:lang w:val="sr-Cyrl-RS"/>
        </w:rPr>
        <w:t xml:space="preserve"> да припр</w:t>
      </w:r>
      <w:r w:rsidR="00465F13">
        <w:rPr>
          <w:lang w:val="sr-Cyrl-RS"/>
        </w:rPr>
        <w:t xml:space="preserve">еме, усвоје и спроводу стратешка документе у складу са </w:t>
      </w:r>
      <w:r w:rsidR="00B70542" w:rsidRPr="006424C2">
        <w:rPr>
          <w:lang w:val="sr-Cyrl-RS"/>
        </w:rPr>
        <w:t xml:space="preserve">стратегијом. Свега </w:t>
      </w:r>
      <w:r w:rsidR="00614723" w:rsidRPr="006424C2">
        <w:rPr>
          <w:lang w:val="sr-Cyrl-RS"/>
        </w:rPr>
        <w:t>20</w:t>
      </w:r>
      <w:r w:rsidR="00B70542" w:rsidRPr="006424C2">
        <w:rPr>
          <w:lang w:val="sr-Cyrl-RS"/>
        </w:rPr>
        <w:t>%</w:t>
      </w:r>
      <w:r w:rsidRPr="006424C2">
        <w:rPr>
          <w:lang w:val="sr-Cyrl-RS"/>
        </w:rPr>
        <w:t xml:space="preserve"> </w:t>
      </w:r>
      <w:r w:rsidR="00B70542" w:rsidRPr="006424C2">
        <w:rPr>
          <w:lang w:val="sr-Cyrl-RS"/>
        </w:rPr>
        <w:t>ЈЛС</w:t>
      </w:r>
      <w:r w:rsidRPr="006424C2">
        <w:rPr>
          <w:lang w:val="sr-Cyrl-RS"/>
        </w:rPr>
        <w:t xml:space="preserve"> је</w:t>
      </w:r>
      <w:r w:rsidR="00B70542" w:rsidRPr="006424C2">
        <w:rPr>
          <w:lang w:val="sr-Cyrl-RS"/>
        </w:rPr>
        <w:t xml:space="preserve"> </w:t>
      </w:r>
      <w:r w:rsidRPr="006424C2">
        <w:rPr>
          <w:lang w:val="sr-Cyrl-RS"/>
        </w:rPr>
        <w:t>донео локалне стратешке документе (стратегије и акционе планове)</w:t>
      </w:r>
      <w:r w:rsidR="000C745C" w:rsidRPr="006424C2">
        <w:rPr>
          <w:lang w:val="sr-Cyrl-RS"/>
        </w:rPr>
        <w:t>,</w:t>
      </w:r>
      <w:r w:rsidR="00B70542" w:rsidRPr="006424C2">
        <w:rPr>
          <w:lang w:val="sr-Cyrl-RS"/>
        </w:rPr>
        <w:t xml:space="preserve"> а нај</w:t>
      </w:r>
      <w:r w:rsidR="00465F13">
        <w:rPr>
          <w:lang w:val="sr-Cyrl-RS"/>
        </w:rPr>
        <w:t>већи број ЈЛС очекује усвајање</w:t>
      </w:r>
      <w:r w:rsidR="00B70542" w:rsidRPr="006424C2">
        <w:rPr>
          <w:lang w:val="sr-Cyrl-RS"/>
        </w:rPr>
        <w:t xml:space="preserve"> стратегије</w:t>
      </w:r>
      <w:r w:rsidRPr="006424C2">
        <w:rPr>
          <w:lang w:val="sr-Cyrl-RS"/>
        </w:rPr>
        <w:t xml:space="preserve">. Међутим, није систематски праћена примена ових докумената, нити је јасно препозната одговорна институција која би пратила усвајање стратешких докумената на међународном нивоу, усаглашавање националних и локалних докумената и редовно, стручно анализирала постигнуте резултате и извештавала јавност. </w:t>
      </w:r>
    </w:p>
    <w:p w14:paraId="476DA08F" w14:textId="77777777" w:rsidR="007E30CE" w:rsidRPr="006424C2" w:rsidRDefault="007E30CE" w:rsidP="007E30CE">
      <w:pPr>
        <w:keepNext/>
        <w:tabs>
          <w:tab w:val="left" w:pos="720"/>
        </w:tabs>
        <w:jc w:val="left"/>
        <w:outlineLvl w:val="2"/>
        <w:rPr>
          <w:b/>
          <w:iCs/>
          <w:szCs w:val="24"/>
          <w:u w:val="single"/>
          <w:lang w:val="sr-Cyrl-RS"/>
        </w:rPr>
      </w:pPr>
      <w:r w:rsidRPr="006424C2">
        <w:rPr>
          <w:rFonts w:cs="Arial"/>
          <w:b/>
          <w:iCs/>
          <w:szCs w:val="24"/>
          <w:u w:val="single"/>
          <w:lang w:val="sr-Cyrl-RS"/>
        </w:rPr>
        <w:t>Правни</w:t>
      </w:r>
      <w:r w:rsidRPr="006424C2">
        <w:rPr>
          <w:b/>
          <w:iCs/>
          <w:szCs w:val="24"/>
          <w:u w:val="single"/>
          <w:lang w:val="sr-Cyrl-RS"/>
        </w:rPr>
        <w:t xml:space="preserve"> оквир </w:t>
      </w:r>
    </w:p>
    <w:p w14:paraId="53B573C7" w14:textId="5F73088D" w:rsidR="007E30CE" w:rsidRPr="006424C2" w:rsidRDefault="007E30CE" w:rsidP="007E30CE">
      <w:pPr>
        <w:spacing w:before="0"/>
        <w:rPr>
          <w:spacing w:val="-2"/>
          <w:lang w:val="sr-Cyrl-RS"/>
        </w:rPr>
      </w:pPr>
      <w:r w:rsidRPr="006424C2">
        <w:rPr>
          <w:spacing w:val="-2"/>
          <w:lang w:val="sr-Cyrl-RS"/>
        </w:rPr>
        <w:t>Систем безбедности саобраћаја у Републици Србији уређен је Уставом, признатим међународним документима, законима и подзаконским актима. Најважнији закони који уређују безбедност друмског саобраћаја су Закон о безбедности саобраћаја на путевима (ЗоБС</w:t>
      </w:r>
      <w:r w:rsidR="000F7D10" w:rsidRPr="006424C2">
        <w:rPr>
          <w:spacing w:val="-2"/>
          <w:lang w:val="sr-Cyrl-RS"/>
        </w:rPr>
        <w:t>)</w:t>
      </w:r>
      <w:r w:rsidRPr="006424C2">
        <w:rPr>
          <w:spacing w:val="-2"/>
          <w:lang w:val="sr-Cyrl-RS"/>
        </w:rPr>
        <w:t xml:space="preserve"> 2009, Закон о путевима (ЗоП</w:t>
      </w:r>
      <w:r w:rsidR="00465F13">
        <w:rPr>
          <w:spacing w:val="-2"/>
          <w:lang w:val="sr-Cyrl-RS"/>
        </w:rPr>
        <w:t>ут</w:t>
      </w:r>
      <w:r w:rsidR="000F7D10" w:rsidRPr="006424C2">
        <w:rPr>
          <w:spacing w:val="-2"/>
          <w:lang w:val="sr-Cyrl-RS"/>
        </w:rPr>
        <w:t xml:space="preserve">) </w:t>
      </w:r>
      <w:r w:rsidRPr="006424C2">
        <w:rPr>
          <w:spacing w:val="-2"/>
          <w:lang w:val="sr-Cyrl-RS"/>
        </w:rPr>
        <w:t>2018, Закон о прекршајима</w:t>
      </w:r>
      <w:r w:rsidR="000F7D10" w:rsidRPr="006424C2">
        <w:rPr>
          <w:spacing w:val="-2"/>
          <w:lang w:val="sr-Cyrl-RS"/>
        </w:rPr>
        <w:t xml:space="preserve"> (ЗоПр</w:t>
      </w:r>
      <w:r w:rsidR="00465F13">
        <w:rPr>
          <w:spacing w:val="-2"/>
          <w:lang w:val="sr-Cyrl-RS"/>
        </w:rPr>
        <w:t>ек</w:t>
      </w:r>
      <w:r w:rsidR="000F7D10" w:rsidRPr="006424C2">
        <w:rPr>
          <w:spacing w:val="-2"/>
          <w:lang w:val="sr-Cyrl-RS"/>
        </w:rPr>
        <w:t>)</w:t>
      </w:r>
      <w:r w:rsidRPr="006424C2">
        <w:rPr>
          <w:spacing w:val="-2"/>
          <w:lang w:val="sr-Cyrl-RS"/>
        </w:rPr>
        <w:t xml:space="preserve"> 2014, Закон о </w:t>
      </w:r>
      <w:r w:rsidR="00465F13">
        <w:rPr>
          <w:spacing w:val="-2"/>
          <w:lang w:val="sr-Cyrl-RS"/>
        </w:rPr>
        <w:t>обавезном осигурању</w:t>
      </w:r>
      <w:r w:rsidR="00E21D0F">
        <w:rPr>
          <w:spacing w:val="-2"/>
          <w:lang w:val="sr-Cyrl-RS"/>
        </w:rPr>
        <w:t xml:space="preserve"> у саобраћају</w:t>
      </w:r>
      <w:r w:rsidR="000F7D10" w:rsidRPr="006424C2">
        <w:rPr>
          <w:spacing w:val="-2"/>
          <w:lang w:val="sr-Cyrl-RS"/>
        </w:rPr>
        <w:t xml:space="preserve"> (ЗоОО</w:t>
      </w:r>
      <w:r w:rsidR="009E5CA3">
        <w:rPr>
          <w:spacing w:val="-2"/>
          <w:lang w:val="sr-Cyrl-RS"/>
        </w:rPr>
        <w:t>С</w:t>
      </w:r>
      <w:r w:rsidR="000F7D10" w:rsidRPr="006424C2">
        <w:rPr>
          <w:spacing w:val="-2"/>
          <w:lang w:val="sr-Cyrl-RS"/>
        </w:rPr>
        <w:t xml:space="preserve">) </w:t>
      </w:r>
      <w:r w:rsidRPr="006424C2">
        <w:rPr>
          <w:spacing w:val="-2"/>
          <w:lang w:val="sr-Cyrl-RS"/>
        </w:rPr>
        <w:t>2009, Закон о буџетском систему</w:t>
      </w:r>
      <w:r w:rsidR="000F7D10" w:rsidRPr="006424C2">
        <w:rPr>
          <w:spacing w:val="-2"/>
          <w:lang w:val="sr-Cyrl-RS"/>
        </w:rPr>
        <w:t xml:space="preserve"> (ЗоБ</w:t>
      </w:r>
      <w:r w:rsidR="00465F13">
        <w:rPr>
          <w:spacing w:val="-2"/>
          <w:lang w:val="sr-Cyrl-RS"/>
        </w:rPr>
        <w:t>џ</w:t>
      </w:r>
      <w:r w:rsidR="000F7D10" w:rsidRPr="006424C2">
        <w:rPr>
          <w:spacing w:val="-2"/>
          <w:lang w:val="sr-Cyrl-RS"/>
        </w:rPr>
        <w:t xml:space="preserve">С) </w:t>
      </w:r>
      <w:r w:rsidRPr="006424C2">
        <w:rPr>
          <w:spacing w:val="-2"/>
          <w:lang w:val="sr-Cyrl-RS"/>
        </w:rPr>
        <w:t>2009, Закон о планирању и изградњи</w:t>
      </w:r>
      <w:r w:rsidR="000F7D10" w:rsidRPr="006424C2">
        <w:rPr>
          <w:spacing w:val="-2"/>
          <w:lang w:val="sr-Cyrl-RS"/>
        </w:rPr>
        <w:t xml:space="preserve"> (ЗоПиИ)</w:t>
      </w:r>
      <w:r w:rsidR="00D263E3">
        <w:rPr>
          <w:spacing w:val="-2"/>
          <w:lang w:val="sr-Cyrl-RS"/>
        </w:rPr>
        <w:t xml:space="preserve"> </w:t>
      </w:r>
      <w:r w:rsidRPr="006424C2">
        <w:rPr>
          <w:spacing w:val="-2"/>
          <w:lang w:val="sr-Cyrl-RS"/>
        </w:rPr>
        <w:t>2009, Закон о здравственој заштити</w:t>
      </w:r>
      <w:r w:rsidR="000F7D10" w:rsidRPr="006424C2">
        <w:rPr>
          <w:spacing w:val="-2"/>
          <w:lang w:val="sr-Cyrl-RS"/>
        </w:rPr>
        <w:t xml:space="preserve"> (ЗоЗЗ)</w:t>
      </w:r>
      <w:r w:rsidR="00D263E3">
        <w:rPr>
          <w:spacing w:val="-2"/>
          <w:lang w:val="sr-Cyrl-RS"/>
        </w:rPr>
        <w:t xml:space="preserve"> 2019, Кривични законик 2014</w:t>
      </w:r>
      <w:r w:rsidRPr="006424C2">
        <w:rPr>
          <w:spacing w:val="-2"/>
          <w:lang w:val="sr-Cyrl-RS"/>
        </w:rPr>
        <w:t xml:space="preserve">, </w:t>
      </w:r>
      <w:r w:rsidR="00D263E3">
        <w:rPr>
          <w:spacing w:val="-2"/>
          <w:lang w:val="sr-Cyrl-RS"/>
        </w:rPr>
        <w:t>Закон о железници (ЗоЖ) 2018</w:t>
      </w:r>
      <w:r w:rsidR="00A54A87" w:rsidRPr="006424C2">
        <w:rPr>
          <w:spacing w:val="-2"/>
          <w:lang w:val="sr-Cyrl-RS"/>
        </w:rPr>
        <w:t xml:space="preserve">, </w:t>
      </w:r>
      <w:r w:rsidRPr="006424C2">
        <w:rPr>
          <w:spacing w:val="-2"/>
          <w:lang w:val="sr-Cyrl-RS"/>
        </w:rPr>
        <w:t>Закон о смањењу ризика од катастрофа и управљању ванредним ситуацијама</w:t>
      </w:r>
      <w:r w:rsidR="000F7D10" w:rsidRPr="006424C2">
        <w:rPr>
          <w:spacing w:val="-2"/>
          <w:lang w:val="sr-Cyrl-RS"/>
        </w:rPr>
        <w:t xml:space="preserve"> (ЗоКУВС) </w:t>
      </w:r>
      <w:r w:rsidRPr="006424C2">
        <w:rPr>
          <w:spacing w:val="-2"/>
          <w:lang w:val="sr-Cyrl-RS"/>
        </w:rPr>
        <w:t>2018, Закон о радном времену посаде возила у друмском превозу и тахографима</w:t>
      </w:r>
      <w:r w:rsidR="00023F7C">
        <w:rPr>
          <w:spacing w:val="-2"/>
          <w:lang w:val="sr-Cyrl-RS"/>
        </w:rPr>
        <w:t xml:space="preserve"> (</w:t>
      </w:r>
      <w:r w:rsidR="00023F7C" w:rsidRPr="00023F7C">
        <w:rPr>
          <w:spacing w:val="-2"/>
          <w:lang w:val="sr-Cyrl-RS"/>
        </w:rPr>
        <w:t>ЗРВДТ</w:t>
      </w:r>
      <w:r w:rsidR="00023F7C">
        <w:rPr>
          <w:spacing w:val="-2"/>
          <w:lang w:val="sr-Cyrl-RS"/>
        </w:rPr>
        <w:t>)</w:t>
      </w:r>
      <w:r w:rsidR="00023F7C" w:rsidRPr="00023F7C">
        <w:rPr>
          <w:spacing w:val="-2"/>
          <w:lang w:val="sr-Cyrl-RS"/>
        </w:rPr>
        <w:t xml:space="preserve"> </w:t>
      </w:r>
      <w:r w:rsidRPr="006424C2">
        <w:rPr>
          <w:spacing w:val="-2"/>
          <w:lang w:val="sr-Cyrl-RS"/>
        </w:rPr>
        <w:t xml:space="preserve">2015 и други </w:t>
      </w:r>
      <w:r w:rsidR="006424C2" w:rsidRPr="006424C2">
        <w:rPr>
          <w:spacing w:val="-2"/>
          <w:lang w:val="sr-Cyrl-RS"/>
        </w:rPr>
        <w:t>релевантни</w:t>
      </w:r>
      <w:r w:rsidRPr="006424C2">
        <w:rPr>
          <w:spacing w:val="-2"/>
          <w:lang w:val="sr-Cyrl-RS"/>
        </w:rPr>
        <w:t xml:space="preserve"> закони за безбедност саобраћаја. </w:t>
      </w:r>
    </w:p>
    <w:p w14:paraId="73276D5C" w14:textId="77777777" w:rsidR="007E30CE" w:rsidRPr="006424C2" w:rsidRDefault="007E30CE" w:rsidP="007E30CE">
      <w:pPr>
        <w:spacing w:before="0"/>
        <w:rPr>
          <w:spacing w:val="-2"/>
          <w:lang w:val="sr-Cyrl-RS"/>
        </w:rPr>
      </w:pPr>
      <w:r w:rsidRPr="006424C2">
        <w:rPr>
          <w:spacing w:val="-2"/>
          <w:lang w:val="sr-Cyrl-RS"/>
        </w:rPr>
        <w:t xml:space="preserve">ЗоБС је дефинисао најважније инструменте управљања безбедношћу саобраћаја, укључујући: праћење стања, извештавање, надзор, финансирање, стратешко управљање, правила саобраћаја, санкције итд. Међутим, неки важни инструменти безбедности саобраћаја који су прописани у ЗоБС, нису доследно и у потпуности примењени, као нпр. стратешко управљање и редовно извештавање о безбедности саобраћаја, финансирање безбедности саобраћаја, рад тела за координацију послова безбедности саобраћаја, систем саобраћајног образовања и васпитања, савремени алати унапређења безбедности путне инфраструктуре итд. </w:t>
      </w:r>
    </w:p>
    <w:p w14:paraId="4A9B5AFB" w14:textId="24EA9029" w:rsidR="007E30CE" w:rsidRPr="006424C2" w:rsidRDefault="007E30CE" w:rsidP="007E30CE">
      <w:pPr>
        <w:spacing w:before="0"/>
        <w:rPr>
          <w:lang w:val="sr-Cyrl-RS"/>
        </w:rPr>
      </w:pPr>
      <w:r w:rsidRPr="006424C2">
        <w:rPr>
          <w:spacing w:val="-2"/>
          <w:lang w:val="sr-Cyrl-RS"/>
        </w:rPr>
        <w:t>Појед</w:t>
      </w:r>
      <w:r w:rsidR="00BB302D" w:rsidRPr="006424C2">
        <w:rPr>
          <w:spacing w:val="-2"/>
          <w:lang w:val="sr-Cyrl-RS"/>
        </w:rPr>
        <w:t>ини недоста</w:t>
      </w:r>
      <w:r w:rsidRPr="006424C2">
        <w:rPr>
          <w:spacing w:val="-2"/>
          <w:lang w:val="sr-Cyrl-RS"/>
        </w:rPr>
        <w:t xml:space="preserve">ци </w:t>
      </w:r>
      <w:r w:rsidR="00614723" w:rsidRPr="006424C2">
        <w:rPr>
          <w:spacing w:val="-2"/>
          <w:lang w:val="sr-Cyrl-RS"/>
        </w:rPr>
        <w:t xml:space="preserve">и проблеми </w:t>
      </w:r>
      <w:r w:rsidRPr="006424C2">
        <w:rPr>
          <w:spacing w:val="-2"/>
          <w:lang w:val="sr-Cyrl-RS"/>
        </w:rPr>
        <w:t xml:space="preserve">у </w:t>
      </w:r>
      <w:r w:rsidR="00614723" w:rsidRPr="006424C2">
        <w:rPr>
          <w:spacing w:val="-2"/>
          <w:lang w:val="sr-Cyrl-RS"/>
        </w:rPr>
        <w:t>(не)</w:t>
      </w:r>
      <w:r w:rsidR="00465F13">
        <w:rPr>
          <w:spacing w:val="-2"/>
          <w:lang w:val="sr-Cyrl-RS"/>
        </w:rPr>
        <w:t xml:space="preserve"> </w:t>
      </w:r>
      <w:r w:rsidRPr="006424C2">
        <w:rPr>
          <w:spacing w:val="-2"/>
          <w:lang w:val="sr-Cyrl-RS"/>
        </w:rPr>
        <w:t>примени ЗоБС</w:t>
      </w:r>
      <w:r w:rsidR="00614723" w:rsidRPr="006424C2">
        <w:rPr>
          <w:spacing w:val="-2"/>
          <w:lang w:val="sr-Cyrl-RS"/>
        </w:rPr>
        <w:t xml:space="preserve">, </w:t>
      </w:r>
      <w:r w:rsidRPr="006424C2">
        <w:rPr>
          <w:spacing w:val="-2"/>
          <w:lang w:val="sr-Cyrl-RS"/>
        </w:rPr>
        <w:t>који су накнадно уочени или су накнадно настали, нису благовремено отклањани тј. регулисани изменама и допунама ЗоБС.</w:t>
      </w:r>
      <w:r w:rsidR="00614723" w:rsidRPr="006424C2">
        <w:rPr>
          <w:spacing w:val="-2"/>
          <w:lang w:val="sr-Cyrl-RS"/>
        </w:rPr>
        <w:t xml:space="preserve"> Наиме,</w:t>
      </w:r>
      <w:r w:rsidRPr="006424C2">
        <w:rPr>
          <w:spacing w:val="-2"/>
          <w:lang w:val="sr-Cyrl-RS"/>
        </w:rPr>
        <w:t xml:space="preserve"> </w:t>
      </w:r>
      <w:r w:rsidR="00614723" w:rsidRPr="006424C2">
        <w:rPr>
          <w:spacing w:val="-2"/>
          <w:lang w:val="sr-Cyrl-RS"/>
        </w:rPr>
        <w:t>п</w:t>
      </w:r>
      <w:r w:rsidRPr="006424C2">
        <w:rPr>
          <w:spacing w:val="-2"/>
          <w:lang w:val="sr-Cyrl-RS"/>
        </w:rPr>
        <w:t xml:space="preserve">одзаконски акти који треба ближе да уреде примену ЗоБС неретко су усвајани са значајним кашњењем у односу на прописани рок, због чега је примена законских одредби била немогућа. </w:t>
      </w:r>
      <w:r w:rsidRPr="006424C2">
        <w:rPr>
          <w:lang w:val="sr-Cyrl-RS"/>
        </w:rPr>
        <w:t xml:space="preserve">Поједине значајне одредбе </w:t>
      </w:r>
      <w:r w:rsidR="00614723" w:rsidRPr="006424C2">
        <w:rPr>
          <w:lang w:val="sr-Cyrl-RS"/>
        </w:rPr>
        <w:t>ни</w:t>
      </w:r>
      <w:r w:rsidRPr="006424C2">
        <w:rPr>
          <w:lang w:val="sr-Cyrl-RS"/>
        </w:rPr>
        <w:t xml:space="preserve">су </w:t>
      </w:r>
      <w:r w:rsidR="00614723" w:rsidRPr="006424C2">
        <w:rPr>
          <w:lang w:val="sr-Cyrl-RS"/>
        </w:rPr>
        <w:t xml:space="preserve">спроведене, а поједине одредбе су </w:t>
      </w:r>
      <w:r w:rsidRPr="006424C2">
        <w:rPr>
          <w:lang w:val="sr-Cyrl-RS"/>
        </w:rPr>
        <w:t xml:space="preserve">промењене или допуњене без спроведених научних истраживања или мимо ставова струке (измена висине казне, промене ограничења брзине, ограничења за возаче почетнике </w:t>
      </w:r>
      <w:r w:rsidR="006424C2" w:rsidRPr="006424C2">
        <w:rPr>
          <w:lang w:val="sr-Cyrl-RS"/>
        </w:rPr>
        <w:t>итд.</w:t>
      </w:r>
      <w:r w:rsidRPr="006424C2">
        <w:rPr>
          <w:lang w:val="sr-Cyrl-RS"/>
        </w:rPr>
        <w:t>).</w:t>
      </w:r>
      <w:r w:rsidRPr="006424C2" w:rsidDel="0033474F">
        <w:rPr>
          <w:lang w:val="sr-Cyrl-RS"/>
        </w:rPr>
        <w:t xml:space="preserve"> </w:t>
      </w:r>
      <w:r w:rsidRPr="006424C2">
        <w:rPr>
          <w:lang w:val="sr-Cyrl-RS"/>
        </w:rPr>
        <w:t xml:space="preserve">Посебно се издвајају измене и допуне </w:t>
      </w:r>
      <w:r w:rsidRPr="00942EFC">
        <w:rPr>
          <w:lang w:val="sr-Cyrl-RS"/>
        </w:rPr>
        <w:t>Закона о буџетском систему</w:t>
      </w:r>
      <w:r w:rsidR="00942EFC" w:rsidRPr="00942EFC">
        <w:rPr>
          <w:lang w:val="sr-Latn-RS"/>
        </w:rPr>
        <w:t xml:space="preserve"> (ЗоБџС</w:t>
      </w:r>
      <w:r w:rsidR="00942EFC" w:rsidRPr="00942EFC">
        <w:rPr>
          <w:lang w:val="sr-Cyrl-RS"/>
        </w:rPr>
        <w:t>) и ЗоПиИ</w:t>
      </w:r>
      <w:r w:rsidRPr="00942EFC">
        <w:rPr>
          <w:lang w:val="sr-Cyrl-RS"/>
        </w:rPr>
        <w:t>. Дакле</w:t>
      </w:r>
      <w:r w:rsidRPr="006424C2">
        <w:rPr>
          <w:lang w:val="sr-Cyrl-RS"/>
        </w:rPr>
        <w:t xml:space="preserve">, измене и допуне </w:t>
      </w:r>
      <w:r w:rsidR="00D263E3" w:rsidRPr="00942EFC">
        <w:rPr>
          <w:lang w:val="sr-Latn-RS"/>
        </w:rPr>
        <w:t>ЗоБџС</w:t>
      </w:r>
      <w:r w:rsidRPr="006424C2">
        <w:rPr>
          <w:lang w:val="sr-Cyrl-RS"/>
        </w:rPr>
        <w:t xml:space="preserve"> су </w:t>
      </w:r>
      <w:r w:rsidRPr="006424C2">
        <w:rPr>
          <w:lang w:val="sr-Cyrl-RS"/>
        </w:rPr>
        <w:lastRenderedPageBreak/>
        <w:t xml:space="preserve">створиле забуну у примени ЗоБС, у погледу коришћења наменских средстава за безбедност саобраћаја, док измене и допуне </w:t>
      </w:r>
      <w:r w:rsidR="00942EFC">
        <w:rPr>
          <w:lang w:val="sr-Cyrl-RS"/>
        </w:rPr>
        <w:t>ЗоПиИ</w:t>
      </w:r>
      <w:r w:rsidRPr="006424C2">
        <w:rPr>
          <w:lang w:val="sr-Cyrl-RS"/>
        </w:rPr>
        <w:t xml:space="preserve"> нису предвиделе савремене алате унапређења безбедности путне инфраструктуре, што отежава и не доприноси примени важних одредби </w:t>
      </w:r>
      <w:r w:rsidR="00D263E3">
        <w:rPr>
          <w:lang w:val="sr-Cyrl-RS"/>
        </w:rPr>
        <w:t>ЗоПут</w:t>
      </w:r>
      <w:r w:rsidRPr="006424C2">
        <w:rPr>
          <w:lang w:val="sr-Cyrl-RS"/>
        </w:rPr>
        <w:t xml:space="preserve">. </w:t>
      </w:r>
    </w:p>
    <w:p w14:paraId="21149D56" w14:textId="58291183" w:rsidR="00E5259C" w:rsidRPr="006424C2" w:rsidRDefault="00481A86" w:rsidP="007E30CE">
      <w:pPr>
        <w:spacing w:before="0"/>
        <w:rPr>
          <w:lang w:val="sr-Cyrl-RS"/>
        </w:rPr>
      </w:pPr>
      <w:r w:rsidRPr="006424C2">
        <w:rPr>
          <w:lang w:val="sr-Cyrl-RS"/>
        </w:rPr>
        <w:t xml:space="preserve">Посматрајући одредбе ЗоБС које се односе на </w:t>
      </w:r>
      <w:r w:rsidR="00E5259C" w:rsidRPr="006424C2">
        <w:rPr>
          <w:lang w:val="sr-Cyrl-RS"/>
        </w:rPr>
        <w:t>учесник</w:t>
      </w:r>
      <w:r w:rsidRPr="006424C2">
        <w:rPr>
          <w:lang w:val="sr-Cyrl-RS"/>
        </w:rPr>
        <w:t>е</w:t>
      </w:r>
      <w:r w:rsidR="00E5259C" w:rsidRPr="006424C2">
        <w:rPr>
          <w:lang w:val="sr-Cyrl-RS"/>
        </w:rPr>
        <w:t xml:space="preserve"> у саобраћају, </w:t>
      </w:r>
      <w:r w:rsidR="00944AAC" w:rsidRPr="006424C2">
        <w:rPr>
          <w:lang w:val="sr-Cyrl-RS"/>
        </w:rPr>
        <w:t>уочавају се недостаци</w:t>
      </w:r>
      <w:r w:rsidRPr="006424C2">
        <w:rPr>
          <w:lang w:val="sr-Cyrl-RS"/>
        </w:rPr>
        <w:t xml:space="preserve"> </w:t>
      </w:r>
      <w:r w:rsidR="00944AAC" w:rsidRPr="006424C2">
        <w:rPr>
          <w:lang w:val="sr-Cyrl-RS"/>
        </w:rPr>
        <w:t>у погледу употребе возила, односно превозних средстава микромобилности, обавезне употребе заштитних кацига за све двоточкаше, смањења старосних граница за (младе) професионалне возаче, увођења интермедијарних мера за возаче којима се изричу казнени поени, унапређења мера за возаче којима је одузета возачка дозвола као и посебних услова за утврђивање здравствене способности за управљање моторним возилом возача којима је одузета возачка дозвола са посебним освртом на групу психолошких, психијатријских и неуролошких обољења која између осталог укључује изразите поремећаје структуре личности, алкохолизам и токсикоманију</w:t>
      </w:r>
      <w:r w:rsidRPr="006424C2">
        <w:rPr>
          <w:lang w:val="sr-Cyrl-RS"/>
        </w:rPr>
        <w:t>.</w:t>
      </w:r>
    </w:p>
    <w:p w14:paraId="3C9F6D9F" w14:textId="07D4CAA3" w:rsidR="00302AD1" w:rsidRPr="006424C2" w:rsidRDefault="00302AD1" w:rsidP="00302AD1">
      <w:pPr>
        <w:rPr>
          <w:rStyle w:val="fontstyle01"/>
          <w:rFonts w:ascii="Times New Roman" w:hAnsi="Times New Roman"/>
          <w:sz w:val="24"/>
          <w:szCs w:val="24"/>
          <w:lang w:val="sr-Cyrl-RS"/>
        </w:rPr>
      </w:pPr>
      <w:r w:rsidRPr="006424C2">
        <w:rPr>
          <w:rStyle w:val="fontstyle01"/>
          <w:rFonts w:ascii="Times New Roman" w:hAnsi="Times New Roman"/>
          <w:sz w:val="24"/>
          <w:szCs w:val="24"/>
          <w:lang w:val="sr-Cyrl-RS"/>
        </w:rPr>
        <w:t xml:space="preserve">Неусклађеност прописа из области безбедности друмског саобраћаја и безбедности железничког саобраћаја је отежавајући фактор за поделу надлежности између управљача друмских путева и управљача железничке инфраструктуре, као и усклађено дефинисање приоритета, мера и активности које треба предузимати на прелазима пута преко пруге. </w:t>
      </w:r>
    </w:p>
    <w:p w14:paraId="44FE3310" w14:textId="10B98634" w:rsidR="007E30CE" w:rsidRPr="006424C2" w:rsidRDefault="00061873" w:rsidP="007E30CE">
      <w:pPr>
        <w:keepNext/>
        <w:tabs>
          <w:tab w:val="left" w:pos="720"/>
        </w:tabs>
        <w:jc w:val="left"/>
        <w:outlineLvl w:val="2"/>
        <w:rPr>
          <w:b/>
          <w:iCs/>
          <w:szCs w:val="24"/>
          <w:u w:val="single"/>
          <w:lang w:val="sr-Cyrl-RS"/>
        </w:rPr>
      </w:pPr>
      <w:r w:rsidRPr="006424C2">
        <w:rPr>
          <w:noProof/>
          <w:szCs w:val="24"/>
          <w:lang w:val="en-US"/>
        </w:rPr>
        <mc:AlternateContent>
          <mc:Choice Requires="wps">
            <w:drawing>
              <wp:anchor distT="91440" distB="91440" distL="114300" distR="114300" simplePos="0" relativeHeight="251673600" behindDoc="0" locked="0" layoutInCell="1" allowOverlap="1" wp14:anchorId="49D1B4C0" wp14:editId="631AD1D7">
                <wp:simplePos x="0" y="0"/>
                <wp:positionH relativeFrom="page">
                  <wp:posOffset>4046797</wp:posOffset>
                </wp:positionH>
                <wp:positionV relativeFrom="paragraph">
                  <wp:posOffset>215265</wp:posOffset>
                </wp:positionV>
                <wp:extent cx="2611755" cy="1403985"/>
                <wp:effectExtent l="0" t="0" r="0" b="5080"/>
                <wp:wrapThrough wrapText="bothSides">
                  <wp:wrapPolygon edited="0">
                    <wp:start x="473" y="0"/>
                    <wp:lineTo x="473" y="21339"/>
                    <wp:lineTo x="21112" y="21339"/>
                    <wp:lineTo x="21112" y="0"/>
                    <wp:lineTo x="473" y="0"/>
                  </wp:wrapPolygon>
                </wp:wrapThrough>
                <wp:docPr id="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1755" cy="1403985"/>
                        </a:xfrm>
                        <a:prstGeom prst="rect">
                          <a:avLst/>
                        </a:prstGeom>
                        <a:noFill/>
                        <a:ln w="9525">
                          <a:noFill/>
                          <a:miter lim="800000"/>
                          <a:headEnd/>
                          <a:tailEnd/>
                        </a:ln>
                      </wps:spPr>
                      <wps:txbx>
                        <w:txbxContent>
                          <w:p w14:paraId="1B4728AE" w14:textId="3A584371" w:rsidR="00D35FF8" w:rsidRPr="0015423C" w:rsidRDefault="00D35FF8" w:rsidP="00061873">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 xml:space="preserve">Систем финансирања безбедности саобраћаја није у потпуности успостављен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9D1B4C0" id="_x0000_s1034" type="#_x0000_t202" style="position:absolute;margin-left:318.65pt;margin-top:16.95pt;width:205.65pt;height:110.55pt;z-index:251673600;visibility:visible;mso-wrap-style:square;mso-width-percent:0;mso-height-percent:200;mso-wrap-distance-left:9pt;mso-wrap-distance-top:7.2pt;mso-wrap-distance-right:9pt;mso-wrap-distance-bottom:7.2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" filled="f" stroked="f">
                <v:textbox style="mso-fit-shape-to-text:t">
                  <w:txbxContent>
                    <w:p w14:paraId="1B4728AE" w14:textId="3A584371" w:rsidR="00D35FF8" w:rsidRPr="0015423C" w:rsidRDefault="00D35FF8" w:rsidP="00061873">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 xml:space="preserve">Систем финансирања безбедности саобраћаја није у потпуности успостављен </w:t>
                      </w:r>
                    </w:p>
                  </w:txbxContent>
                </v:textbox>
                <w10:wrap type="through" anchorx="page"/>
              </v:shape>
            </w:pict>
          </mc:Fallback>
        </mc:AlternateContent>
      </w:r>
      <w:r w:rsidR="007E30CE" w:rsidRPr="006424C2">
        <w:rPr>
          <w:rFonts w:cs="Arial"/>
          <w:b/>
          <w:iCs/>
          <w:szCs w:val="24"/>
          <w:u w:val="single"/>
          <w:lang w:val="sr-Cyrl-RS"/>
        </w:rPr>
        <w:t>Финансијски оквир</w:t>
      </w:r>
    </w:p>
    <w:p w14:paraId="1B6BE434" w14:textId="5260D869" w:rsidR="00751367" w:rsidRPr="006424C2" w:rsidRDefault="007E30CE" w:rsidP="007E30CE">
      <w:pPr>
        <w:spacing w:before="0"/>
        <w:rPr>
          <w:lang w:val="sr-Cyrl-RS"/>
        </w:rPr>
      </w:pPr>
      <w:r w:rsidRPr="006424C2">
        <w:rPr>
          <w:lang w:val="sr-Cyrl-RS"/>
        </w:rPr>
        <w:t xml:space="preserve">ЗоБС је прописано и финансирање безбедности саобраћаја, и то: извори средстава, расподела средстава између државе и јединица локалне самоуправе, намена средстава, начин коришћења и извештавања. Постојећи систем финансирања безбедности саобраћаја у Републици Србији је од стране међународне заједнице и европских институција оцењен као репрезентативан и један од најбољих на територији Европе. Међутим, одредбе ЗоБС које одређују начин финансирања безбедности саобраћаја не примењују се у целости. </w:t>
      </w:r>
      <w:r w:rsidR="00D263E3" w:rsidRPr="00D263E3">
        <w:rPr>
          <w:lang w:val="sr-Cyrl-RS"/>
        </w:rPr>
        <w:t xml:space="preserve">ЗоБџС </w:t>
      </w:r>
      <w:r w:rsidRPr="006424C2">
        <w:rPr>
          <w:lang w:val="sr-Cyrl-RS"/>
        </w:rPr>
        <w:t xml:space="preserve">не препознаје начин </w:t>
      </w:r>
      <w:r w:rsidR="006424C2" w:rsidRPr="006424C2">
        <w:rPr>
          <w:lang w:val="sr-Cyrl-RS"/>
        </w:rPr>
        <w:t>финансирања</w:t>
      </w:r>
      <w:r w:rsidRPr="006424C2">
        <w:rPr>
          <w:lang w:val="sr-Cyrl-RS"/>
        </w:rPr>
        <w:t xml:space="preserve"> система безбедности саобраћаја који је утврђен одредбама ЗоБС због чега је финансирање система доведено у реалну опа</w:t>
      </w:r>
      <w:r w:rsidR="000F7D10" w:rsidRPr="006424C2">
        <w:rPr>
          <w:lang w:val="sr-Cyrl-RS"/>
        </w:rPr>
        <w:t>с</w:t>
      </w:r>
      <w:r w:rsidRPr="006424C2">
        <w:rPr>
          <w:lang w:val="sr-Cyrl-RS"/>
        </w:rPr>
        <w:t xml:space="preserve">ност. Међутим, до данас овај систем није </w:t>
      </w:r>
      <w:r w:rsidR="00924264">
        <w:rPr>
          <w:lang w:val="sr-Cyrl-RS"/>
        </w:rPr>
        <w:t>у потпуности успостављен</w:t>
      </w:r>
      <w:r w:rsidRPr="006424C2">
        <w:rPr>
          <w:lang w:val="sr-Cyrl-RS"/>
        </w:rPr>
        <w:t xml:space="preserve">, већ је чак и урушаван, а посебно после измена ЗоБС и доношења </w:t>
      </w:r>
      <w:r w:rsidR="00942EFC" w:rsidRPr="00942EFC">
        <w:rPr>
          <w:lang w:val="sr-Cyrl-RS"/>
        </w:rPr>
        <w:t>ЗоБџС</w:t>
      </w:r>
      <w:r w:rsidRPr="006424C2">
        <w:rPr>
          <w:lang w:val="sr-Cyrl-RS"/>
        </w:rPr>
        <w:t>. Због недовољне свести доносиоца одлука о значају улагања у безбедност саобраћаја, већи број јединица локалне самоуправе није користио наменска средства за унапређење безбедности саобраћаја. Јединице локалне самоуправе су, на нивоу Републике Србије, користиле само 1/3 средстава у складу са својим програмима безбедности саобраћаја, при чему, најчешће, није вршен стручни избор оптималних мера које ће се финансирати, нити је ово вршено транспарентно. Изменом ЗоБС прописано је давање сагласности на локалне програме безбедности саобраћаја, али нису предвиђене санкције, нити механизми ефикасне контроле.</w:t>
      </w:r>
    </w:p>
    <w:p w14:paraId="18019DF0" w14:textId="30BA9A65" w:rsidR="007E30CE" w:rsidRDefault="007E30CE" w:rsidP="007E30CE">
      <w:pPr>
        <w:spacing w:before="0"/>
        <w:rPr>
          <w:lang w:val="sr-Cyrl-RS"/>
        </w:rPr>
      </w:pPr>
      <w:r w:rsidRPr="006424C2">
        <w:rPr>
          <w:lang w:val="sr-Cyrl-RS"/>
        </w:rPr>
        <w:t>На државном нивоу, део средстава од новчаних казни за прекршаје у саобраћају који иде у државни буџет (70% укупних средстава), не користи се за финансирање мера и актив</w:t>
      </w:r>
      <w:r w:rsidR="009E7F55">
        <w:rPr>
          <w:lang w:val="sr-Cyrl-RS"/>
        </w:rPr>
        <w:t>ности у безбедности саобраћаја. Међутим, н</w:t>
      </w:r>
      <w:r w:rsidRPr="006424C2">
        <w:rPr>
          <w:lang w:val="sr-Cyrl-RS"/>
        </w:rPr>
        <w:t>ису прописани други извори финансирања безбедности саобраћаја: новчане казне од опортунитета, средства прикупљена у поступку одлагања кривичног гоњења, део бруто премије обавезног осигурања возила, део акциза за гориво, систем пројектног финансирања, итд.</w:t>
      </w:r>
      <w:r w:rsidR="009E7F55">
        <w:rPr>
          <w:lang w:val="sr-Cyrl-RS"/>
        </w:rPr>
        <w:t xml:space="preserve"> </w:t>
      </w:r>
    </w:p>
    <w:p w14:paraId="01C1DC7A" w14:textId="77777777" w:rsidR="00ED2B1A" w:rsidRPr="006424C2" w:rsidRDefault="00ED2B1A" w:rsidP="007E30CE">
      <w:pPr>
        <w:spacing w:before="0"/>
        <w:rPr>
          <w:lang w:val="sr-Cyrl-RS"/>
        </w:rPr>
      </w:pPr>
    </w:p>
    <w:p w14:paraId="48C9009F" w14:textId="78845092" w:rsidR="00751367" w:rsidRPr="008C4F42" w:rsidRDefault="009E7F55" w:rsidP="007E30CE">
      <w:pPr>
        <w:spacing w:before="0"/>
        <w:rPr>
          <w:strike/>
          <w:lang w:val="sr-Cyrl-RS"/>
        </w:rPr>
      </w:pPr>
      <w:r w:rsidRPr="008C4F42">
        <w:rPr>
          <w:lang w:val="sr-Cyrl-RS"/>
        </w:rPr>
        <w:lastRenderedPageBreak/>
        <w:t>У складу са важећим Законом о обавезном осигурању у саобраћају (Зо</w:t>
      </w:r>
      <w:r w:rsidR="00E21D0F" w:rsidRPr="008C4F42">
        <w:rPr>
          <w:lang w:val="sr-Cyrl-RS"/>
        </w:rPr>
        <w:t>ОО</w:t>
      </w:r>
      <w:r w:rsidR="009E5CA3">
        <w:rPr>
          <w:lang w:val="sr-Cyrl-RS"/>
        </w:rPr>
        <w:t>С</w:t>
      </w:r>
      <w:r w:rsidRPr="008C4F42">
        <w:rPr>
          <w:lang w:val="sr-Cyrl-RS"/>
        </w:rPr>
        <w:t>) предвиђено да је друштво за осигурање дужно да 5% бруто премије осигурања од аутоодговорности уплаћује на рачун правног лица које обезбеђује и спроводи обавезно здравствено осигурање (Републички фонд за здравствењно осигурање).  Међутим, н</w:t>
      </w:r>
      <w:r w:rsidR="00751367" w:rsidRPr="008C4F42">
        <w:rPr>
          <w:lang w:val="sr-Cyrl-RS"/>
        </w:rPr>
        <w:t>е</w:t>
      </w:r>
      <w:r w:rsidR="00D34C1C" w:rsidRPr="008C4F42">
        <w:rPr>
          <w:lang w:val="sr-Cyrl-RS"/>
        </w:rPr>
        <w:t xml:space="preserve">опходно је </w:t>
      </w:r>
      <w:r w:rsidRPr="008C4F42">
        <w:rPr>
          <w:lang w:val="sr-Cyrl-RS"/>
        </w:rPr>
        <w:t>преиспитати и јачати</w:t>
      </w:r>
      <w:r w:rsidR="00D34C1C" w:rsidRPr="008C4F42">
        <w:rPr>
          <w:lang w:val="sr-Cyrl-RS"/>
        </w:rPr>
        <w:t xml:space="preserve"> механизме по којима ће осигуравају</w:t>
      </w:r>
      <w:r w:rsidR="009940C5" w:rsidRPr="008C4F42">
        <w:rPr>
          <w:lang w:val="sr-Cyrl-RS"/>
        </w:rPr>
        <w:t xml:space="preserve">ћа </w:t>
      </w:r>
      <w:r w:rsidR="00D34C1C" w:rsidRPr="008C4F42">
        <w:rPr>
          <w:lang w:val="sr-Cyrl-RS"/>
        </w:rPr>
        <w:t xml:space="preserve">друштва </w:t>
      </w:r>
      <w:r w:rsidR="00FE7444" w:rsidRPr="008C4F42">
        <w:rPr>
          <w:lang w:val="sr-Cyrl-RS"/>
        </w:rPr>
        <w:t xml:space="preserve">надокнадити </w:t>
      </w:r>
      <w:r w:rsidR="00A961BF" w:rsidRPr="008C4F42">
        <w:rPr>
          <w:lang w:val="sr-Cyrl-RS"/>
        </w:rPr>
        <w:t xml:space="preserve">крајње </w:t>
      </w:r>
      <w:r w:rsidR="00D34C1C" w:rsidRPr="008C4F42">
        <w:rPr>
          <w:lang w:val="sr-Cyrl-RS"/>
        </w:rPr>
        <w:t>трошкове</w:t>
      </w:r>
      <w:r w:rsidR="00FE7444" w:rsidRPr="008C4F42">
        <w:rPr>
          <w:lang w:val="sr-Cyrl-RS"/>
        </w:rPr>
        <w:t xml:space="preserve"> </w:t>
      </w:r>
      <w:r w:rsidR="00751367" w:rsidRPr="008C4F42">
        <w:rPr>
          <w:lang w:val="sr-Cyrl-RS"/>
        </w:rPr>
        <w:t>лечења и рехабилитације настрадалих у с</w:t>
      </w:r>
      <w:r w:rsidR="00FE7444" w:rsidRPr="008C4F42">
        <w:rPr>
          <w:lang w:val="sr-Cyrl-RS"/>
        </w:rPr>
        <w:t>ао</w:t>
      </w:r>
      <w:r w:rsidR="00751367" w:rsidRPr="008C4F42">
        <w:rPr>
          <w:lang w:val="sr-Cyrl-RS"/>
        </w:rPr>
        <w:t>браћајним незгодама</w:t>
      </w:r>
      <w:r w:rsidR="00FE7444" w:rsidRPr="008C4F42">
        <w:rPr>
          <w:lang w:val="sr-Cyrl-RS"/>
        </w:rPr>
        <w:t xml:space="preserve"> </w:t>
      </w:r>
      <w:r w:rsidR="009940C5" w:rsidRPr="008C4F42">
        <w:rPr>
          <w:lang w:val="sr-Cyrl-RS"/>
        </w:rPr>
        <w:t>здравственим</w:t>
      </w:r>
      <w:r w:rsidR="00122771" w:rsidRPr="008C4F42">
        <w:rPr>
          <w:lang w:val="sr-Cyrl-RS"/>
        </w:rPr>
        <w:t xml:space="preserve"> установама</w:t>
      </w:r>
      <w:r w:rsidR="009940C5" w:rsidRPr="008C4F42">
        <w:rPr>
          <w:lang w:val="sr-Cyrl-RS"/>
        </w:rPr>
        <w:t>,</w:t>
      </w:r>
      <w:r w:rsidR="00122771" w:rsidRPr="008C4F42">
        <w:rPr>
          <w:lang w:val="sr-Cyrl-RS"/>
        </w:rPr>
        <w:t xml:space="preserve"> односно </w:t>
      </w:r>
      <w:r w:rsidR="00465F13" w:rsidRPr="008C4F42">
        <w:rPr>
          <w:lang w:val="sr-Cyrl-RS"/>
        </w:rPr>
        <w:t>Републички фонд за здравствено осигурање</w:t>
      </w:r>
      <w:r w:rsidR="00D34C1C" w:rsidRPr="008C4F42">
        <w:rPr>
          <w:lang w:val="sr-Cyrl-RS"/>
        </w:rPr>
        <w:t>.</w:t>
      </w:r>
      <w:r w:rsidR="00D34C1C" w:rsidRPr="008C4F42">
        <w:rPr>
          <w:strike/>
          <w:lang w:val="sr-Cyrl-RS"/>
        </w:rPr>
        <w:t xml:space="preserve"> </w:t>
      </w:r>
      <w:r w:rsidR="00751367" w:rsidRPr="008C4F42">
        <w:rPr>
          <w:strike/>
          <w:lang w:val="sr-Cyrl-RS"/>
        </w:rPr>
        <w:t xml:space="preserve"> </w:t>
      </w:r>
    </w:p>
    <w:p w14:paraId="1114B3E4" w14:textId="77777777" w:rsidR="007E30CE" w:rsidRPr="006424C2" w:rsidRDefault="007E30CE" w:rsidP="007E30CE">
      <w:pPr>
        <w:keepNext/>
        <w:tabs>
          <w:tab w:val="left" w:pos="720"/>
        </w:tabs>
        <w:jc w:val="left"/>
        <w:outlineLvl w:val="2"/>
        <w:rPr>
          <w:rFonts w:cs="Arial"/>
          <w:b/>
          <w:iCs/>
          <w:szCs w:val="24"/>
          <w:u w:val="single"/>
          <w:lang w:val="sr-Cyrl-RS"/>
        </w:rPr>
      </w:pPr>
      <w:r w:rsidRPr="006424C2">
        <w:rPr>
          <w:rFonts w:cs="Arial"/>
          <w:b/>
          <w:iCs/>
          <w:szCs w:val="24"/>
          <w:u w:val="single"/>
          <w:lang w:val="sr-Cyrl-RS"/>
        </w:rPr>
        <w:t xml:space="preserve">Институционални оквир </w:t>
      </w:r>
    </w:p>
    <w:p w14:paraId="6245F20A" w14:textId="07935577" w:rsidR="007E30CE" w:rsidRPr="006424C2" w:rsidRDefault="007E30CE" w:rsidP="007E30CE">
      <w:pPr>
        <w:spacing w:before="0"/>
        <w:rPr>
          <w:lang w:val="sr-Cyrl-RS"/>
        </w:rPr>
      </w:pPr>
      <w:r w:rsidRPr="006424C2">
        <w:rPr>
          <w:lang w:val="sr-Cyrl-RS"/>
        </w:rPr>
        <w:t>Основе система безбедности саобраћаја дефинисане су ЗоБС. Најважнији субјекти су</w:t>
      </w:r>
      <w:r w:rsidR="00465F13">
        <w:rPr>
          <w:lang w:val="sr-Cyrl-RS"/>
        </w:rPr>
        <w:t>:</w:t>
      </w:r>
      <w:r w:rsidRPr="006424C2">
        <w:rPr>
          <w:lang w:val="sr-Cyrl-RS"/>
        </w:rPr>
        <w:t xml:space="preserve"> надлежни државни органи, научно-образовне</w:t>
      </w:r>
      <w:r w:rsidR="00D263E3">
        <w:rPr>
          <w:lang w:val="sr-Cyrl-RS"/>
        </w:rPr>
        <w:t xml:space="preserve"> установе</w:t>
      </w:r>
      <w:r w:rsidRPr="006424C2">
        <w:rPr>
          <w:lang w:val="sr-Cyrl-RS"/>
        </w:rPr>
        <w:t xml:space="preserve">, органи јединица локалне самоуправе, приватни сектор, удружења грађана и други </w:t>
      </w:r>
      <w:r w:rsidR="006424C2" w:rsidRPr="006424C2">
        <w:rPr>
          <w:lang w:val="sr-Cyrl-RS"/>
        </w:rPr>
        <w:t>субјекти</w:t>
      </w:r>
      <w:r w:rsidRPr="006424C2">
        <w:rPr>
          <w:lang w:val="sr-Cyrl-RS"/>
        </w:rPr>
        <w:t xml:space="preserve"> који обављају делатности значајне за безбедност саобраћаја.</w:t>
      </w:r>
    </w:p>
    <w:p w14:paraId="30635D06" w14:textId="0EDDBE61" w:rsidR="007E30CE" w:rsidRPr="006424C2" w:rsidRDefault="007E30CE" w:rsidP="007E30CE">
      <w:pPr>
        <w:spacing w:before="0"/>
        <w:rPr>
          <w:lang w:val="sr-Cyrl-RS"/>
        </w:rPr>
      </w:pPr>
      <w:r w:rsidRPr="006424C2">
        <w:rPr>
          <w:lang w:val="sr-Cyrl-RS"/>
        </w:rPr>
        <w:t xml:space="preserve">Посебно је значајна улога </w:t>
      </w:r>
      <w:r w:rsidRPr="00942EFC">
        <w:rPr>
          <w:lang w:val="sr-Cyrl-RS"/>
        </w:rPr>
        <w:t>Тела за координацију послова безбедности саобраћаја</w:t>
      </w:r>
      <w:r w:rsidR="00C91102" w:rsidRPr="00942EFC">
        <w:rPr>
          <w:lang w:val="sr-Cyrl-RS"/>
        </w:rPr>
        <w:t xml:space="preserve"> (</w:t>
      </w:r>
      <w:r w:rsidR="00465F13">
        <w:rPr>
          <w:lang w:val="sr-Cyrl-RS"/>
        </w:rPr>
        <w:t xml:space="preserve">у даљем тексту </w:t>
      </w:r>
      <w:r w:rsidR="00C91102" w:rsidRPr="00942EFC">
        <w:rPr>
          <w:lang w:val="sr-Cyrl-RS"/>
        </w:rPr>
        <w:t>ТКПБС)</w:t>
      </w:r>
      <w:r w:rsidRPr="006424C2">
        <w:rPr>
          <w:lang w:val="sr-Cyrl-RS"/>
        </w:rPr>
        <w:t xml:space="preserve"> на државном нивоу, затим тела на нивоу јединица локалне самоуправе који су одговорни да покрећу и прате све активности у безбедности саобраћаја и да обезбеде пуну хоризонталну и вертикалну координацију међу субјектима безбедности саобраћаја. </w:t>
      </w:r>
    </w:p>
    <w:p w14:paraId="6EF47E87" w14:textId="6E69A652" w:rsidR="007E30CE" w:rsidRPr="006424C2" w:rsidRDefault="007E30CE" w:rsidP="007E30CE">
      <w:pPr>
        <w:spacing w:before="0"/>
        <w:rPr>
          <w:lang w:val="sr-Cyrl-RS"/>
        </w:rPr>
      </w:pPr>
      <w:r w:rsidRPr="006424C2">
        <w:rPr>
          <w:lang w:val="sr-Cyrl-RS"/>
        </w:rPr>
        <w:t>Важни субјекти и појединци често немају потребан капацитет, нису мотивисани, стручни, нити су довољно посвећени спровођењу мера и активности унапређења безбедности саобраћаја за које су одговорни и надлежни. У великом броју случајева, изостао је редован, добро организован и систематичан рад на унапређењу безбедности саобраћаја.</w:t>
      </w:r>
    </w:p>
    <w:p w14:paraId="34A6E898" w14:textId="77777777" w:rsidR="007E30CE" w:rsidRPr="006424C2" w:rsidRDefault="007E30CE" w:rsidP="007E30CE">
      <w:pPr>
        <w:spacing w:before="0"/>
        <w:rPr>
          <w:lang w:val="sr-Cyrl-RS"/>
        </w:rPr>
      </w:pPr>
      <w:r w:rsidRPr="006424C2">
        <w:rPr>
          <w:lang w:val="sr-Cyrl-RS"/>
        </w:rPr>
        <w:t xml:space="preserve">Овакво стање се може променити само искреном, непрекидном и јавно исказиваном политичком подршком и одговорношћу, а посебно доследном применом прописа и подршком приликом доношења, промоције и спровођења ове стратегије.  </w:t>
      </w:r>
    </w:p>
    <w:p w14:paraId="0235EA43" w14:textId="77777777" w:rsidR="007E30CE" w:rsidRPr="006424C2" w:rsidRDefault="007E30CE" w:rsidP="007E30CE">
      <w:pPr>
        <w:keepNext/>
        <w:tabs>
          <w:tab w:val="left" w:pos="720"/>
        </w:tabs>
        <w:jc w:val="left"/>
        <w:outlineLvl w:val="2"/>
        <w:rPr>
          <w:rFonts w:cs="Arial"/>
          <w:b/>
          <w:iCs/>
          <w:szCs w:val="24"/>
          <w:u w:val="single"/>
          <w:lang w:val="sr-Cyrl-RS"/>
        </w:rPr>
      </w:pPr>
      <w:r w:rsidRPr="006424C2">
        <w:rPr>
          <w:rFonts w:cs="Arial"/>
          <w:b/>
          <w:iCs/>
          <w:szCs w:val="24"/>
          <w:u w:val="single"/>
          <w:lang w:val="sr-Cyrl-RS"/>
        </w:rPr>
        <w:t>Конкуренција, комуникација, координација и кооперација (4K)</w:t>
      </w:r>
    </w:p>
    <w:p w14:paraId="5AEC45D1" w14:textId="7420E9FC" w:rsidR="007E30CE" w:rsidRPr="006424C2" w:rsidRDefault="007E30CE" w:rsidP="007E30CE">
      <w:pPr>
        <w:rPr>
          <w:lang w:val="sr-Cyrl-RS"/>
        </w:rPr>
      </w:pPr>
      <w:r w:rsidRPr="006424C2">
        <w:rPr>
          <w:lang w:val="sr-Cyrl-RS"/>
        </w:rPr>
        <w:t>У конкурен</w:t>
      </w:r>
      <w:r w:rsidR="00465F13">
        <w:rPr>
          <w:lang w:val="sr-Cyrl-RS"/>
        </w:rPr>
        <w:t>цији са другим важним друштвено-</w:t>
      </w:r>
      <w:r w:rsidRPr="006424C2">
        <w:rPr>
          <w:lang w:val="sr-Cyrl-RS"/>
        </w:rPr>
        <w:t>економским питањима, безбедност саобраћаја није препозната као незаобилазан приоритет, у складу са њеним друштвеним значајем. Постоји велики простор за унапређење сталне и усаглашене комуникације, координације и кооперације између најважнијих субјеката на државном и локалном нивоу, као и сталне комуникације између стручне, политичке и најшире јавности.</w:t>
      </w:r>
    </w:p>
    <w:p w14:paraId="0170D0DE" w14:textId="3AFC170D" w:rsidR="007E30CE" w:rsidRPr="006424C2" w:rsidRDefault="007E30CE" w:rsidP="00300AD1">
      <w:pPr>
        <w:pStyle w:val="Heading3"/>
        <w:numPr>
          <w:ilvl w:val="2"/>
          <w:numId w:val="26"/>
        </w:numPr>
        <w:tabs>
          <w:tab w:val="clear" w:pos="720"/>
        </w:tabs>
        <w:ind w:left="567" w:hanging="567"/>
        <w:rPr>
          <w:lang w:val="sr-Cyrl-RS"/>
        </w:rPr>
      </w:pPr>
      <w:bookmarkStart w:id="28" w:name="_Toc145365467"/>
      <w:r w:rsidRPr="006424C2">
        <w:rPr>
          <w:lang w:val="sr-Cyrl-RS"/>
        </w:rPr>
        <w:t>Безбедни путеви</w:t>
      </w:r>
      <w:bookmarkEnd w:id="28"/>
    </w:p>
    <w:p w14:paraId="3FF2A385" w14:textId="16911860" w:rsidR="004C68E2" w:rsidRPr="006424C2" w:rsidRDefault="004C68E2" w:rsidP="004C68E2">
      <w:pPr>
        <w:rPr>
          <w:rStyle w:val="fontstyle01"/>
          <w:rFonts w:ascii="Times New Roman" w:hAnsi="Times New Roman"/>
          <w:sz w:val="24"/>
          <w:szCs w:val="24"/>
          <w:lang w:val="sr-Cyrl-RS"/>
        </w:rPr>
      </w:pPr>
      <w:r w:rsidRPr="006424C2">
        <w:rPr>
          <w:rStyle w:val="fontstyle01"/>
          <w:rFonts w:ascii="Times New Roman" w:hAnsi="Times New Roman"/>
          <w:sz w:val="24"/>
          <w:szCs w:val="24"/>
          <w:lang w:val="sr-Cyrl-RS"/>
        </w:rPr>
        <w:t>Република Србија спада у државе са добро развијеном мрежом путева, укупне дужине преко 40.000 km.</w:t>
      </w:r>
      <w:r w:rsidR="00052B46">
        <w:rPr>
          <w:rStyle w:val="fontstyle01"/>
          <w:rFonts w:ascii="Times New Roman" w:hAnsi="Times New Roman"/>
          <w:sz w:val="24"/>
          <w:szCs w:val="24"/>
          <w:lang w:val="sr-Cyrl-RS"/>
        </w:rPr>
        <w:t xml:space="preserve"> За управљање безбедношћу на</w:t>
      </w:r>
      <w:r w:rsidRPr="006424C2">
        <w:rPr>
          <w:rStyle w:val="fontstyle01"/>
          <w:rFonts w:ascii="Times New Roman" w:hAnsi="Times New Roman"/>
          <w:sz w:val="24"/>
          <w:szCs w:val="24"/>
          <w:lang w:val="sr-Cyrl-RS"/>
        </w:rPr>
        <w:t xml:space="preserve"> путевима задужени су управљачи државних и управљачи општинских путева и улица. За проласке државних путева кроз насеља, који чине око 20% од укупне дужине државних путева, надлежности су подељене између управљача путева. С </w:t>
      </w:r>
      <w:r w:rsidRPr="006424C2">
        <w:rPr>
          <w:szCs w:val="24"/>
          <w:lang w:val="sr-Cyrl-RS"/>
        </w:rPr>
        <w:t xml:space="preserve">обзиром на дужину постојеће мреже путева и континуирано грађење саобраћајница широм Републике Србије, неопходан је највиши ниво безбедности саобраћаја, и то у свим фазама животног века пута. </w:t>
      </w:r>
    </w:p>
    <w:p w14:paraId="5A77F27E" w14:textId="2AE919D8" w:rsidR="004C68E2" w:rsidRPr="006424C2" w:rsidRDefault="000E7814" w:rsidP="004C68E2">
      <w:pPr>
        <w:rPr>
          <w:rStyle w:val="fontstyle01"/>
          <w:rFonts w:ascii="Times New Roman" w:hAnsi="Times New Roman"/>
          <w:sz w:val="24"/>
          <w:szCs w:val="24"/>
          <w:lang w:val="sr-Cyrl-RS"/>
        </w:rPr>
      </w:pPr>
      <w:r w:rsidRPr="006424C2">
        <w:rPr>
          <w:noProof/>
          <w:szCs w:val="24"/>
          <w:lang w:val="en-US"/>
        </w:rPr>
        <mc:AlternateContent>
          <mc:Choice Requires="wps">
            <w:drawing>
              <wp:anchor distT="91440" distB="91440" distL="114300" distR="114300" simplePos="0" relativeHeight="251679744" behindDoc="0" locked="0" layoutInCell="1" allowOverlap="1" wp14:anchorId="4B3B4EAF" wp14:editId="6DC69592">
                <wp:simplePos x="0" y="0"/>
                <wp:positionH relativeFrom="page">
                  <wp:posOffset>4062095</wp:posOffset>
                </wp:positionH>
                <wp:positionV relativeFrom="paragraph">
                  <wp:posOffset>0</wp:posOffset>
                </wp:positionV>
                <wp:extent cx="2611755" cy="1403985"/>
                <wp:effectExtent l="0" t="0" r="0" b="5080"/>
                <wp:wrapThrough wrapText="bothSides">
                  <wp:wrapPolygon edited="0">
                    <wp:start x="473" y="0"/>
                    <wp:lineTo x="473" y="21339"/>
                    <wp:lineTo x="21112" y="21339"/>
                    <wp:lineTo x="21112" y="0"/>
                    <wp:lineTo x="473" y="0"/>
                  </wp:wrapPolygon>
                </wp:wrapThrough>
                <wp:docPr id="3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1755" cy="1403985"/>
                        </a:xfrm>
                        <a:prstGeom prst="rect">
                          <a:avLst/>
                        </a:prstGeom>
                        <a:noFill/>
                        <a:ln w="9525">
                          <a:noFill/>
                          <a:miter lim="800000"/>
                          <a:headEnd/>
                          <a:tailEnd/>
                        </a:ln>
                      </wps:spPr>
                      <wps:txbx>
                        <w:txbxContent>
                          <w:p w14:paraId="4AFDE2A3" w14:textId="08BA8341" w:rsidR="00D35FF8" w:rsidRPr="0015423C" w:rsidRDefault="00D35FF8" w:rsidP="002879DC">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 xml:space="preserve">Нередовна </w:t>
                            </w:r>
                            <w:r>
                              <w:rPr>
                                <w:b/>
                                <w:bCs/>
                                <w:color w:val="5B9BD5" w:themeColor="accent1"/>
                                <w:szCs w:val="24"/>
                                <w:lang w:val="sr-Cyrl-RS"/>
                              </w:rPr>
                              <w:t>примена алата за унапређење безбедности путне инфраструктуре</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B3B4EAF" id="_x0000_s1035" type="#_x0000_t202" style="position:absolute;left:0;text-align:left;margin-left:319.85pt;margin-top:0;width:205.65pt;height:110.55pt;z-index:251679744;visibility:visible;mso-wrap-style:square;mso-width-percent:0;mso-height-percent:200;mso-wrap-distance-left:9pt;mso-wrap-distance-top:7.2pt;mso-wrap-distance-right:9pt;mso-wrap-distance-bottom:7.2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" filled="f" stroked="f">
                <v:textbox style="mso-fit-shape-to-text:t">
                  <w:txbxContent>
                    <w:p w14:paraId="4AFDE2A3" w14:textId="08BA8341" w:rsidR="00D35FF8" w:rsidRPr="0015423C" w:rsidRDefault="00D35FF8" w:rsidP="002879DC">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 xml:space="preserve">Нередовна </w:t>
                      </w:r>
                      <w:r>
                        <w:rPr>
                          <w:b/>
                          <w:bCs/>
                          <w:color w:val="5B9BD5" w:themeColor="accent1"/>
                          <w:szCs w:val="24"/>
                          <w:lang w:val="sr-Cyrl-RS"/>
                        </w:rPr>
                        <w:t>примена алата за унапређење безбедности путне инфраструктуре</w:t>
                      </w:r>
                    </w:p>
                  </w:txbxContent>
                </v:textbox>
                <w10:wrap type="through" anchorx="page"/>
              </v:shape>
            </w:pict>
          </mc:Fallback>
        </mc:AlternateContent>
      </w:r>
      <w:r w:rsidR="004C68E2" w:rsidRPr="006424C2">
        <w:rPr>
          <w:rStyle w:val="fontstyle01"/>
          <w:rFonts w:ascii="Times New Roman" w:hAnsi="Times New Roman"/>
          <w:sz w:val="24"/>
          <w:szCs w:val="24"/>
          <w:lang w:val="sr-Cyrl-RS"/>
        </w:rPr>
        <w:t xml:space="preserve">Законом о путевима из 2018. године и пратећим правилницима из 2019. године препознати су и разрађени алати за унапређење безбедности путне инфраструктуре, чиме су национални </w:t>
      </w:r>
      <w:r w:rsidR="004C68E2" w:rsidRPr="006424C2">
        <w:rPr>
          <w:rStyle w:val="fontstyle01"/>
          <w:rFonts w:ascii="Times New Roman" w:hAnsi="Times New Roman"/>
          <w:sz w:val="24"/>
          <w:szCs w:val="24"/>
          <w:lang w:val="sr-Cyrl-RS"/>
        </w:rPr>
        <w:lastRenderedPageBreak/>
        <w:t xml:space="preserve">прописи у највећој мери усаглашени са европским директивама, 2008/96EC и 2019/1936EC. У наредном периоду потребно је наставити даље усаглашавање националних са прописима ЕУ, са посебним фокусом на увођење новог алата који се односи на системско управљање безбедношћу саобраћаја на мрежи путева. Од 2021. године започет је и процес лиценцирања ревизора и проверавача безбедности саобраћаја. На тај начин су се створили услови да се пут посматра, </w:t>
      </w:r>
      <w:r w:rsidR="00052B46">
        <w:rPr>
          <w:rStyle w:val="fontstyle01"/>
          <w:rFonts w:ascii="Times New Roman" w:hAnsi="Times New Roman"/>
          <w:sz w:val="24"/>
          <w:szCs w:val="24"/>
          <w:lang w:val="sr-Cyrl-RS"/>
        </w:rPr>
        <w:t>са становишта</w:t>
      </w:r>
      <w:r w:rsidR="004C68E2" w:rsidRPr="006424C2">
        <w:rPr>
          <w:rStyle w:val="fontstyle01"/>
          <w:rFonts w:ascii="Times New Roman" w:hAnsi="Times New Roman"/>
          <w:sz w:val="24"/>
          <w:szCs w:val="24"/>
          <w:lang w:val="sr-Cyrl-RS"/>
        </w:rPr>
        <w:t xml:space="preserve"> у којој мери и како утиче на безбедност саобраћаја, и то у свим фазама животног циклуса пута, од планирања трасе пута, пројектовања, изградње и током експлоатације пута. </w:t>
      </w:r>
      <w:r w:rsidR="00B1089A" w:rsidRPr="006424C2">
        <w:rPr>
          <w:rStyle w:val="fontstyle01"/>
          <w:rFonts w:ascii="Times New Roman" w:hAnsi="Times New Roman"/>
          <w:sz w:val="24"/>
          <w:szCs w:val="24"/>
          <w:lang w:val="sr-Cyrl-RS"/>
        </w:rPr>
        <w:t xml:space="preserve">Када се посматра примена алата за унапређење безбедности </w:t>
      </w:r>
      <w:r w:rsidR="00052B46" w:rsidRPr="006424C2">
        <w:rPr>
          <w:rStyle w:val="fontstyle01"/>
          <w:rFonts w:ascii="Times New Roman" w:hAnsi="Times New Roman"/>
          <w:sz w:val="24"/>
          <w:szCs w:val="24"/>
          <w:lang w:val="sr-Cyrl-RS"/>
        </w:rPr>
        <w:t>путне инфраструктуре</w:t>
      </w:r>
      <w:r w:rsidR="00B1089A" w:rsidRPr="006424C2">
        <w:rPr>
          <w:rStyle w:val="fontstyle01"/>
          <w:rFonts w:ascii="Times New Roman" w:hAnsi="Times New Roman"/>
          <w:sz w:val="24"/>
          <w:szCs w:val="24"/>
          <w:lang w:val="sr-Cyrl-RS"/>
        </w:rPr>
        <w:t>, п</w:t>
      </w:r>
      <w:r w:rsidR="00660DB5" w:rsidRPr="006424C2">
        <w:rPr>
          <w:rStyle w:val="fontstyle01"/>
          <w:rFonts w:ascii="Times New Roman" w:hAnsi="Times New Roman"/>
          <w:sz w:val="24"/>
          <w:szCs w:val="24"/>
          <w:lang w:val="sr-Cyrl-RS"/>
        </w:rPr>
        <w:t xml:space="preserve">рисутан је </w:t>
      </w:r>
      <w:r w:rsidR="004C68E2" w:rsidRPr="006424C2">
        <w:rPr>
          <w:rStyle w:val="fontstyle01"/>
          <w:rFonts w:ascii="Times New Roman" w:hAnsi="Times New Roman"/>
          <w:sz w:val="24"/>
          <w:szCs w:val="24"/>
          <w:lang w:val="sr-Cyrl-RS"/>
        </w:rPr>
        <w:t xml:space="preserve">проблем неусаглашености свих правних аката који регулишу област путева, а као најважније се може напоменути да измене и допуне </w:t>
      </w:r>
      <w:r w:rsidR="00942EFC">
        <w:rPr>
          <w:rStyle w:val="fontstyle01"/>
          <w:rFonts w:ascii="Times New Roman" w:hAnsi="Times New Roman"/>
          <w:sz w:val="24"/>
          <w:szCs w:val="24"/>
          <w:lang w:val="sr-Cyrl-RS"/>
        </w:rPr>
        <w:t>ЗоПиИ</w:t>
      </w:r>
      <w:r w:rsidR="004C68E2" w:rsidRPr="006424C2">
        <w:rPr>
          <w:rStyle w:val="fontstyle01"/>
          <w:rFonts w:ascii="Times New Roman" w:hAnsi="Times New Roman"/>
          <w:sz w:val="24"/>
          <w:szCs w:val="24"/>
          <w:lang w:val="sr-Cyrl-RS"/>
        </w:rPr>
        <w:t xml:space="preserve"> нису предвиделе алате за унапређење безбедности путне инфраструктуре, што отежава примену одредби </w:t>
      </w:r>
      <w:r w:rsidR="00942EFC">
        <w:rPr>
          <w:rStyle w:val="fontstyle01"/>
          <w:rFonts w:ascii="Times New Roman" w:hAnsi="Times New Roman"/>
          <w:sz w:val="24"/>
          <w:szCs w:val="24"/>
          <w:lang w:val="sr-Cyrl-RS"/>
        </w:rPr>
        <w:t>ЗоПут</w:t>
      </w:r>
      <w:r w:rsidR="004C68E2" w:rsidRPr="006424C2">
        <w:rPr>
          <w:rStyle w:val="fontstyle01"/>
          <w:rFonts w:ascii="Times New Roman" w:hAnsi="Times New Roman"/>
          <w:sz w:val="24"/>
          <w:szCs w:val="24"/>
          <w:lang w:val="sr-Cyrl-RS"/>
        </w:rPr>
        <w:t>.</w:t>
      </w:r>
    </w:p>
    <w:p w14:paraId="469EA90F" w14:textId="0687108D" w:rsidR="004C68E2" w:rsidRPr="006424C2" w:rsidRDefault="004C68E2" w:rsidP="004C68E2">
      <w:pPr>
        <w:rPr>
          <w:rStyle w:val="fontstyle01"/>
          <w:rFonts w:ascii="Times New Roman" w:hAnsi="Times New Roman"/>
          <w:sz w:val="24"/>
          <w:szCs w:val="24"/>
          <w:lang w:val="sr-Cyrl-RS"/>
        </w:rPr>
      </w:pPr>
      <w:r w:rsidRPr="006424C2">
        <w:rPr>
          <w:rStyle w:val="fontstyle01"/>
          <w:rFonts w:ascii="Times New Roman" w:hAnsi="Times New Roman"/>
          <w:sz w:val="24"/>
          <w:szCs w:val="24"/>
          <w:lang w:val="sr-Cyrl-RS"/>
        </w:rPr>
        <w:t xml:space="preserve">Управљачи државних путева су претходних неколико година спровели провере безбедности саобраћаја на више хиљада километара путева и </w:t>
      </w:r>
      <w:r w:rsidR="00B1089A" w:rsidRPr="006424C2">
        <w:rPr>
          <w:rStyle w:val="fontstyle01"/>
          <w:rFonts w:ascii="Times New Roman" w:hAnsi="Times New Roman"/>
          <w:sz w:val="24"/>
          <w:szCs w:val="24"/>
          <w:lang w:val="sr-Cyrl-RS"/>
        </w:rPr>
        <w:t xml:space="preserve">спровели </w:t>
      </w:r>
      <w:r w:rsidRPr="006424C2">
        <w:rPr>
          <w:rStyle w:val="fontstyle01"/>
          <w:rFonts w:ascii="Times New Roman" w:hAnsi="Times New Roman"/>
          <w:sz w:val="24"/>
          <w:szCs w:val="24"/>
          <w:lang w:val="sr-Cyrl-RS"/>
        </w:rPr>
        <w:t>десетине ревизија безбедности саобраћаја за пројекте нових путева. Ревизије су спровођене и за одређен број пројеката рехабилитације путе</w:t>
      </w:r>
      <w:r w:rsidR="00052B46">
        <w:rPr>
          <w:rStyle w:val="fontstyle01"/>
          <w:rFonts w:ascii="Times New Roman" w:hAnsi="Times New Roman"/>
          <w:sz w:val="24"/>
          <w:szCs w:val="24"/>
          <w:lang w:val="sr-Cyrl-RS"/>
        </w:rPr>
        <w:t>ва,</w:t>
      </w:r>
      <w:r w:rsidR="00D263E3">
        <w:rPr>
          <w:rStyle w:val="fontstyle01"/>
          <w:rFonts w:ascii="Times New Roman" w:hAnsi="Times New Roman"/>
          <w:sz w:val="24"/>
          <w:szCs w:val="24"/>
          <w:lang w:val="sr-Cyrl-RS"/>
        </w:rPr>
        <w:t xml:space="preserve"> иако нису обавезне по</w:t>
      </w:r>
      <w:r w:rsidR="00052B46">
        <w:rPr>
          <w:rStyle w:val="fontstyle01"/>
          <w:rFonts w:ascii="Times New Roman" w:hAnsi="Times New Roman"/>
          <w:sz w:val="24"/>
          <w:szCs w:val="24"/>
          <w:lang w:val="sr-Cyrl-RS"/>
        </w:rPr>
        <w:t xml:space="preserve"> </w:t>
      </w:r>
      <w:r w:rsidR="00D263E3">
        <w:rPr>
          <w:rStyle w:val="fontstyle01"/>
          <w:rFonts w:ascii="Times New Roman" w:hAnsi="Times New Roman"/>
          <w:sz w:val="24"/>
          <w:szCs w:val="24"/>
          <w:lang w:val="sr-Cyrl-RS"/>
        </w:rPr>
        <w:t>закону</w:t>
      </w:r>
      <w:r w:rsidRPr="006424C2">
        <w:rPr>
          <w:rStyle w:val="fontstyle01"/>
          <w:rFonts w:ascii="Times New Roman" w:hAnsi="Times New Roman"/>
          <w:sz w:val="24"/>
          <w:szCs w:val="24"/>
          <w:lang w:val="sr-Cyrl-RS"/>
        </w:rPr>
        <w:t>. Без обзира на наведено, још увек је у великој мери присутан проблем нередовне примене алата за унапређење безбедности путне инфраструктуре, како на државним, тако и на општинским путевима и улицама, и потпуни изостанак примене ових алата приликом израде планске документације и приликом реализације комерцијалних уговора. Осим тога, увођење алата за унапређење безбедности путне инфраструктуре није у потпуности заокружено процесима праћења и надзора над спровођењем тих алата, процесима праћења и надзора над применом прихваћених препорука и предлога мера (које су ревизори и проверавачи предложили у својим извештајима) и процесима праћења ефеката спроведених мера, а што је изостало делом и због недоследне примене правне и ванправне одговорности управљача путева.</w:t>
      </w:r>
      <w:r w:rsidRPr="006424C2">
        <w:rPr>
          <w:rStyle w:val="fontstyle01"/>
          <w:rFonts w:ascii="Times New Roman" w:hAnsi="Times New Roman"/>
          <w:sz w:val="24"/>
          <w:szCs w:val="24"/>
          <w:lang w:val="sr-Cyrl-RS"/>
        </w:rPr>
        <w:tab/>
      </w:r>
    </w:p>
    <w:p w14:paraId="4FC883C2" w14:textId="6F2CBE31" w:rsidR="004C68E2" w:rsidRPr="006424C2" w:rsidRDefault="000E7814" w:rsidP="004C68E2">
      <w:pPr>
        <w:rPr>
          <w:rStyle w:val="fontstyle01"/>
          <w:rFonts w:ascii="Times New Roman" w:hAnsi="Times New Roman"/>
          <w:sz w:val="24"/>
          <w:szCs w:val="24"/>
          <w:lang w:val="sr-Cyrl-RS"/>
        </w:rPr>
      </w:pPr>
      <w:r w:rsidRPr="006424C2">
        <w:rPr>
          <w:noProof/>
          <w:szCs w:val="24"/>
          <w:lang w:val="en-US"/>
        </w:rPr>
        <mc:AlternateContent>
          <mc:Choice Requires="wps">
            <w:drawing>
              <wp:anchor distT="91440" distB="91440" distL="114300" distR="114300" simplePos="0" relativeHeight="251694080" behindDoc="0" locked="0" layoutInCell="1" allowOverlap="1" wp14:anchorId="70F098E7" wp14:editId="6A5AD832">
                <wp:simplePos x="0" y="0"/>
                <wp:positionH relativeFrom="page">
                  <wp:posOffset>4063365</wp:posOffset>
                </wp:positionH>
                <wp:positionV relativeFrom="paragraph">
                  <wp:posOffset>1181100</wp:posOffset>
                </wp:positionV>
                <wp:extent cx="2611755" cy="1403985"/>
                <wp:effectExtent l="0" t="0" r="0" b="5080"/>
                <wp:wrapThrough wrapText="bothSides">
                  <wp:wrapPolygon edited="0">
                    <wp:start x="473" y="0"/>
                    <wp:lineTo x="473" y="21339"/>
                    <wp:lineTo x="21112" y="21339"/>
                    <wp:lineTo x="21112" y="0"/>
                    <wp:lineTo x="473" y="0"/>
                  </wp:wrapPolygon>
                </wp:wrapThrough>
                <wp:docPr id="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1755" cy="1403985"/>
                        </a:xfrm>
                        <a:prstGeom prst="rect">
                          <a:avLst/>
                        </a:prstGeom>
                        <a:noFill/>
                        <a:ln w="9525">
                          <a:noFill/>
                          <a:miter lim="800000"/>
                          <a:headEnd/>
                          <a:tailEnd/>
                        </a:ln>
                      </wps:spPr>
                      <wps:txbx>
                        <w:txbxContent>
                          <w:p w14:paraId="34E1D2A4" w14:textId="19F98F4A" w:rsidR="00D35FF8" w:rsidRPr="0015423C" w:rsidRDefault="00D35FF8" w:rsidP="000E7814">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 xml:space="preserve">Изостанак </w:t>
                            </w:r>
                            <w:r>
                              <w:rPr>
                                <w:b/>
                                <w:bCs/>
                                <w:color w:val="5B9BD5" w:themeColor="accent1"/>
                                <w:szCs w:val="24"/>
                                <w:lang w:val="sr-Cyrl-RS"/>
                              </w:rPr>
                              <w:t>примене мера ради отклањања утицаја пута на настанак и последице саобраћајних незгода</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0F098E7" id="_x0000_s1036" type="#_x0000_t202" style="position:absolute;left:0;text-align:left;margin-left:319.95pt;margin-top:93pt;width:205.65pt;height:110.55pt;z-index:251694080;visibility:visible;mso-wrap-style:square;mso-width-percent:0;mso-height-percent:200;mso-wrap-distance-left:9pt;mso-wrap-distance-top:7.2pt;mso-wrap-distance-right:9pt;mso-wrap-distance-bottom:7.2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" filled="f" stroked="f">
                <v:textbox style="mso-fit-shape-to-text:t">
                  <w:txbxContent>
                    <w:p w14:paraId="34E1D2A4" w14:textId="19F98F4A" w:rsidR="00D35FF8" w:rsidRPr="0015423C" w:rsidRDefault="00D35FF8" w:rsidP="000E7814">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 xml:space="preserve">Изостанак </w:t>
                      </w:r>
                      <w:r>
                        <w:rPr>
                          <w:b/>
                          <w:bCs/>
                          <w:color w:val="5B9BD5" w:themeColor="accent1"/>
                          <w:szCs w:val="24"/>
                          <w:lang w:val="sr-Cyrl-RS"/>
                        </w:rPr>
                        <w:t>примене мера ради отклањања утицаја пута на настанак и последице саобраћајних незгода</w:t>
                      </w:r>
                    </w:p>
                  </w:txbxContent>
                </v:textbox>
                <w10:wrap type="through" anchorx="page"/>
              </v:shape>
            </w:pict>
          </mc:Fallback>
        </mc:AlternateContent>
      </w:r>
      <w:r w:rsidR="004C68E2" w:rsidRPr="006424C2">
        <w:rPr>
          <w:rStyle w:val="fontstyle01"/>
          <w:rFonts w:ascii="Times New Roman" w:hAnsi="Times New Roman"/>
          <w:sz w:val="24"/>
          <w:szCs w:val="24"/>
          <w:lang w:val="sr-Cyrl-RS"/>
        </w:rPr>
        <w:t>Побољшање постојећих путева захтева стручан и одговоран приступ у идентификацији утицајних фактора пута који узрокују или доприносе настанку саобраћајних незгода и увећању последица саобраћајних незгода, а све у циљу</w:t>
      </w:r>
      <w:r w:rsidR="00966143">
        <w:rPr>
          <w:rStyle w:val="fontstyle01"/>
          <w:rFonts w:ascii="Times New Roman" w:hAnsi="Times New Roman"/>
          <w:sz w:val="24"/>
          <w:szCs w:val="24"/>
          <w:lang w:val="sr-Cyrl-RS"/>
        </w:rPr>
        <w:t xml:space="preserve"> да се ти фактори отклоне. У ''Н</w:t>
      </w:r>
      <w:r w:rsidR="004C68E2" w:rsidRPr="006424C2">
        <w:rPr>
          <w:rStyle w:val="fontstyle01"/>
          <w:rFonts w:ascii="Times New Roman" w:hAnsi="Times New Roman"/>
          <w:sz w:val="24"/>
          <w:szCs w:val="24"/>
          <w:lang w:val="sr-Cyrl-RS"/>
        </w:rPr>
        <w:t>езависним оценама утицаја пута на настанак саобраћајних незгода са погинулим лицима'', пут је</w:t>
      </w:r>
      <w:r w:rsidR="00D263E3">
        <w:rPr>
          <w:rStyle w:val="fontstyle01"/>
          <w:rFonts w:ascii="Times New Roman" w:hAnsi="Times New Roman"/>
          <w:sz w:val="24"/>
          <w:szCs w:val="24"/>
          <w:lang w:val="sr-Cyrl-RS"/>
        </w:rPr>
        <w:t xml:space="preserve"> </w:t>
      </w:r>
      <w:r w:rsidR="00D263E3" w:rsidRPr="006424C2">
        <w:rPr>
          <w:rStyle w:val="fontstyle01"/>
          <w:rFonts w:ascii="Times New Roman" w:hAnsi="Times New Roman"/>
          <w:sz w:val="24"/>
          <w:szCs w:val="24"/>
          <w:lang w:val="sr-Cyrl-RS"/>
        </w:rPr>
        <w:t xml:space="preserve">као утицајни фактор </w:t>
      </w:r>
      <w:r w:rsidR="004C68E2" w:rsidRPr="006424C2">
        <w:rPr>
          <w:rStyle w:val="fontstyle01"/>
          <w:rFonts w:ascii="Times New Roman" w:hAnsi="Times New Roman"/>
          <w:sz w:val="24"/>
          <w:szCs w:val="24"/>
          <w:lang w:val="sr-Cyrl-RS"/>
        </w:rPr>
        <w:t>на држа</w:t>
      </w:r>
      <w:r w:rsidR="00D263E3">
        <w:rPr>
          <w:rStyle w:val="fontstyle01"/>
          <w:rFonts w:ascii="Times New Roman" w:hAnsi="Times New Roman"/>
          <w:sz w:val="24"/>
          <w:szCs w:val="24"/>
          <w:lang w:val="sr-Cyrl-RS"/>
        </w:rPr>
        <w:t>вним путевима Републике Србије,</w:t>
      </w:r>
      <w:r w:rsidR="004C68E2" w:rsidRPr="006424C2">
        <w:rPr>
          <w:rStyle w:val="fontstyle01"/>
          <w:rFonts w:ascii="Times New Roman" w:hAnsi="Times New Roman"/>
          <w:sz w:val="24"/>
          <w:szCs w:val="24"/>
          <w:lang w:val="sr-Cyrl-RS"/>
        </w:rPr>
        <w:t xml:space="preserve"> препознат у преко 20%, док је у Београду овај проценат био у преко 40% случајева саобраћајних незгода са погинулим лицима. С обзиром на уочен утицај пута на настанак </w:t>
      </w:r>
      <w:r w:rsidR="006424C2" w:rsidRPr="006424C2">
        <w:rPr>
          <w:rStyle w:val="fontstyle01"/>
          <w:rFonts w:ascii="Times New Roman" w:hAnsi="Times New Roman"/>
          <w:sz w:val="24"/>
          <w:szCs w:val="24"/>
          <w:lang w:val="sr-Cyrl-RS"/>
        </w:rPr>
        <w:t>саобраћа</w:t>
      </w:r>
      <w:r w:rsidR="00966143">
        <w:rPr>
          <w:rStyle w:val="fontstyle01"/>
          <w:rFonts w:ascii="Times New Roman" w:hAnsi="Times New Roman"/>
          <w:sz w:val="24"/>
          <w:szCs w:val="24"/>
          <w:lang w:val="sr-Cyrl-RS"/>
        </w:rPr>
        <w:t>ј</w:t>
      </w:r>
      <w:r w:rsidR="006424C2" w:rsidRPr="006424C2">
        <w:rPr>
          <w:rStyle w:val="fontstyle01"/>
          <w:rFonts w:ascii="Times New Roman" w:hAnsi="Times New Roman"/>
          <w:sz w:val="24"/>
          <w:szCs w:val="24"/>
          <w:lang w:val="sr-Cyrl-RS"/>
        </w:rPr>
        <w:t>них</w:t>
      </w:r>
      <w:r w:rsidR="004C68E2" w:rsidRPr="006424C2">
        <w:rPr>
          <w:rStyle w:val="fontstyle01"/>
          <w:rFonts w:ascii="Times New Roman" w:hAnsi="Times New Roman"/>
          <w:sz w:val="24"/>
          <w:szCs w:val="24"/>
          <w:lang w:val="sr-Cyrl-RS"/>
        </w:rPr>
        <w:t xml:space="preserve"> незгода и последице тих незгода, са једне стране, и на изостанак примене мера ради отклањања уочених утицаја пута, са друге стране, у претходном периоду је пропуштен потенцијал да се побољша безбедност пута. Поред тога, општине не спроводе независне оцене утицаја пута на настанак незгода са погинулим лицима, што додатно онемогућава побољшање безбедности саобраћаја, са аспекта пута. </w:t>
      </w:r>
    </w:p>
    <w:p w14:paraId="5A73851D" w14:textId="75294450" w:rsidR="004C68E2" w:rsidRPr="006424C2" w:rsidRDefault="004C68E2" w:rsidP="004C68E2">
      <w:pPr>
        <w:rPr>
          <w:rStyle w:val="fontstyle01"/>
          <w:rFonts w:ascii="Times New Roman" w:hAnsi="Times New Roman"/>
          <w:sz w:val="24"/>
          <w:szCs w:val="24"/>
          <w:lang w:val="sr-Cyrl-RS"/>
        </w:rPr>
      </w:pPr>
      <w:r w:rsidRPr="006424C2">
        <w:rPr>
          <w:rStyle w:val="fontstyle01"/>
          <w:rFonts w:ascii="Times New Roman" w:hAnsi="Times New Roman"/>
          <w:sz w:val="24"/>
          <w:szCs w:val="24"/>
          <w:lang w:val="sr-Cyrl-RS"/>
        </w:rPr>
        <w:t>У претходном периоду је постојала велика дисперзија око препознавања утицајних фактора на настанак незгода и последица незгода од стране службеника саобраћајне полиције који врше увиђаје саобраћајних незгода због непостојања периодичних обука и усавршавања. Додатни проблем код прецизнијег дефинисања проблема</w:t>
      </w:r>
      <w:r w:rsidR="00966143">
        <w:rPr>
          <w:rStyle w:val="fontstyle01"/>
          <w:rFonts w:ascii="Times New Roman" w:hAnsi="Times New Roman"/>
          <w:sz w:val="24"/>
          <w:szCs w:val="24"/>
          <w:lang w:val="sr-Cyrl-RS"/>
        </w:rPr>
        <w:t xml:space="preserve"> је и неуспостављање процеса ''Д</w:t>
      </w:r>
      <w:r w:rsidRPr="006424C2">
        <w:rPr>
          <w:rStyle w:val="fontstyle01"/>
          <w:rFonts w:ascii="Times New Roman" w:hAnsi="Times New Roman"/>
          <w:sz w:val="24"/>
          <w:szCs w:val="24"/>
          <w:lang w:val="sr-Cyrl-RS"/>
        </w:rPr>
        <w:t xml:space="preserve">убинских анализа саобраћајних незгода''. Све претходно наведено је довело до изостанка квалитетних анализа података о узроцима и </w:t>
      </w:r>
      <w:r w:rsidRPr="006424C2">
        <w:rPr>
          <w:rStyle w:val="fontstyle01"/>
          <w:rFonts w:ascii="Times New Roman" w:hAnsi="Times New Roman"/>
          <w:sz w:val="24"/>
          <w:szCs w:val="24"/>
          <w:lang w:val="sr-Cyrl-RS"/>
        </w:rPr>
        <w:lastRenderedPageBreak/>
        <w:t>утицајним факторима пута и бољег уочавања и сагледавања проблема безбедности саобраћаја и мера за смањење негативног утицаја пута на безбедност саобраћаја.</w:t>
      </w:r>
    </w:p>
    <w:p w14:paraId="1CC688FF" w14:textId="77777777" w:rsidR="004C68E2" w:rsidRPr="006424C2" w:rsidRDefault="004C68E2" w:rsidP="004C68E2">
      <w:pPr>
        <w:rPr>
          <w:rStyle w:val="fontstyle01"/>
          <w:rFonts w:ascii="Times New Roman" w:hAnsi="Times New Roman"/>
          <w:sz w:val="24"/>
          <w:szCs w:val="24"/>
          <w:lang w:val="sr-Cyrl-RS"/>
        </w:rPr>
      </w:pPr>
      <w:r w:rsidRPr="006424C2">
        <w:rPr>
          <w:rStyle w:val="fontstyle01"/>
          <w:rFonts w:ascii="Times New Roman" w:hAnsi="Times New Roman"/>
          <w:sz w:val="24"/>
          <w:szCs w:val="24"/>
          <w:lang w:val="sr-Cyrl-RS"/>
        </w:rPr>
        <w:t>Освртом на органе и институције надлежне за путну инфраструктуру, на државном и локалном нивоу, уочава се проблем недовољних капацитета за вршење сложених послова безбедности путева и недовољног броја запослених који се баве проблемом безбедности путне инфраструктуре. Због малог броја инспектора за путеве отежана је доследна примена правне и ванправне одговорности управљача путева.</w:t>
      </w:r>
    </w:p>
    <w:p w14:paraId="490F30A3" w14:textId="593D423B" w:rsidR="00AD703E" w:rsidRPr="006424C2" w:rsidRDefault="004C68E2" w:rsidP="004C68E2">
      <w:pPr>
        <w:rPr>
          <w:rStyle w:val="fontstyle01"/>
          <w:rFonts w:ascii="Times New Roman" w:hAnsi="Times New Roman"/>
          <w:sz w:val="24"/>
          <w:szCs w:val="24"/>
          <w:lang w:val="sr-Cyrl-RS"/>
        </w:rPr>
      </w:pPr>
      <w:r w:rsidRPr="006424C2">
        <w:rPr>
          <w:rStyle w:val="fontstyle01"/>
          <w:rFonts w:ascii="Times New Roman" w:hAnsi="Times New Roman"/>
          <w:sz w:val="24"/>
          <w:szCs w:val="24"/>
          <w:lang w:val="sr-Cyrl-RS"/>
        </w:rPr>
        <w:t xml:space="preserve">Недовољна промоција и примена концепта </w:t>
      </w:r>
      <w:r w:rsidR="006424C2" w:rsidRPr="006424C2">
        <w:rPr>
          <w:rStyle w:val="fontstyle01"/>
          <w:rFonts w:ascii="Times New Roman" w:hAnsi="Times New Roman"/>
          <w:sz w:val="24"/>
          <w:szCs w:val="24"/>
          <w:lang w:val="sr-Cyrl-RS"/>
        </w:rPr>
        <w:t>самобјашњавајућих</w:t>
      </w:r>
      <w:r w:rsidRPr="006424C2">
        <w:rPr>
          <w:rStyle w:val="fontstyle01"/>
          <w:rFonts w:ascii="Times New Roman" w:hAnsi="Times New Roman"/>
          <w:sz w:val="24"/>
          <w:szCs w:val="24"/>
          <w:lang w:val="sr-Cyrl-RS"/>
        </w:rPr>
        <w:t xml:space="preserve"> и опраштајућих путева и неусклађеност функције пута са његовом стварном наменом, узрокује небезбедне ситуације на путевима, које су најчешће настале као последица неусклађености између ограничења и стварних брзина кретања возила. Ово потврђују </w:t>
      </w:r>
      <w:r w:rsidR="00966143">
        <w:rPr>
          <w:rStyle w:val="fontstyle01"/>
          <w:rFonts w:ascii="Times New Roman" w:hAnsi="Times New Roman"/>
          <w:sz w:val="24"/>
          <w:szCs w:val="24"/>
          <w:lang w:val="sr-Cyrl-RS"/>
        </w:rPr>
        <w:t>и подаци из студије, коју је Агенција</w:t>
      </w:r>
      <w:r w:rsidRPr="006424C2">
        <w:rPr>
          <w:rStyle w:val="fontstyle01"/>
          <w:rFonts w:ascii="Times New Roman" w:hAnsi="Times New Roman"/>
          <w:sz w:val="24"/>
          <w:szCs w:val="24"/>
          <w:lang w:val="sr-Cyrl-RS"/>
        </w:rPr>
        <w:t xml:space="preserve"> спровела 2019. године</w:t>
      </w:r>
      <w:r w:rsidRPr="006424C2">
        <w:rPr>
          <w:rStyle w:val="FootnoteReference"/>
          <w:rFonts w:ascii="Times New Roman" w:hAnsi="Times New Roman"/>
          <w:szCs w:val="24"/>
          <w:lang w:val="sr-Cyrl-RS"/>
        </w:rPr>
        <w:footnoteReference w:id="3"/>
      </w:r>
      <w:r w:rsidRPr="006424C2">
        <w:rPr>
          <w:rStyle w:val="fontstyle01"/>
          <w:rFonts w:ascii="Times New Roman" w:hAnsi="Times New Roman"/>
          <w:sz w:val="24"/>
          <w:szCs w:val="24"/>
          <w:lang w:val="sr-Cyrl-RS"/>
        </w:rPr>
        <w:t xml:space="preserve">, да свако друго путничко возило прекорачује дозвољену брзину кретања у насељу. Свему овоме треба додати и проблеме небезбедних пролазака државних путева кроз насеља, недостатак обилазница и непостојећу, недовољну или неусклађену инфраструктуру за рањиве учеснике у саобраћају. </w:t>
      </w:r>
      <w:r w:rsidR="00B1089A" w:rsidRPr="006424C2">
        <w:rPr>
          <w:rStyle w:val="fontstyle01"/>
          <w:rFonts w:ascii="Times New Roman" w:hAnsi="Times New Roman"/>
          <w:sz w:val="24"/>
          <w:szCs w:val="24"/>
          <w:lang w:val="sr-Cyrl-RS"/>
        </w:rPr>
        <w:t>З</w:t>
      </w:r>
      <w:r w:rsidRPr="006424C2">
        <w:rPr>
          <w:rStyle w:val="fontstyle01"/>
          <w:rFonts w:ascii="Times New Roman" w:hAnsi="Times New Roman"/>
          <w:sz w:val="24"/>
          <w:szCs w:val="24"/>
          <w:lang w:val="sr-Cyrl-RS"/>
        </w:rPr>
        <w:t>оне школа</w:t>
      </w:r>
      <w:r w:rsidR="00B1089A" w:rsidRPr="006424C2">
        <w:rPr>
          <w:rStyle w:val="fontstyle01"/>
          <w:rFonts w:ascii="Times New Roman" w:hAnsi="Times New Roman"/>
          <w:sz w:val="24"/>
          <w:szCs w:val="24"/>
          <w:lang w:val="sr-Cyrl-RS"/>
        </w:rPr>
        <w:t>, у Републици Србији, нису све</w:t>
      </w:r>
      <w:r w:rsidRPr="006424C2">
        <w:rPr>
          <w:rStyle w:val="fontstyle01"/>
          <w:rFonts w:ascii="Times New Roman" w:hAnsi="Times New Roman"/>
          <w:sz w:val="24"/>
          <w:szCs w:val="24"/>
          <w:lang w:val="sr-Cyrl-RS"/>
        </w:rPr>
        <w:t xml:space="preserve"> уређене, као ни локације где се очекује већ</w:t>
      </w:r>
      <w:r w:rsidR="00B1089A" w:rsidRPr="006424C2">
        <w:rPr>
          <w:rStyle w:val="fontstyle01"/>
          <w:rFonts w:ascii="Times New Roman" w:hAnsi="Times New Roman"/>
          <w:sz w:val="24"/>
          <w:szCs w:val="24"/>
          <w:lang w:val="sr-Cyrl-RS"/>
        </w:rPr>
        <w:t>е</w:t>
      </w:r>
      <w:r w:rsidRPr="006424C2">
        <w:rPr>
          <w:rStyle w:val="fontstyle01"/>
          <w:rFonts w:ascii="Times New Roman" w:hAnsi="Times New Roman"/>
          <w:sz w:val="24"/>
          <w:szCs w:val="24"/>
          <w:lang w:val="sr-Cyrl-RS"/>
        </w:rPr>
        <w:t xml:space="preserve"> прису</w:t>
      </w:r>
      <w:r w:rsidR="00B1089A" w:rsidRPr="006424C2">
        <w:rPr>
          <w:rStyle w:val="fontstyle01"/>
          <w:rFonts w:ascii="Times New Roman" w:hAnsi="Times New Roman"/>
          <w:sz w:val="24"/>
          <w:szCs w:val="24"/>
          <w:lang w:val="sr-Cyrl-RS"/>
        </w:rPr>
        <w:t>ство</w:t>
      </w:r>
      <w:r w:rsidRPr="006424C2">
        <w:rPr>
          <w:rStyle w:val="fontstyle01"/>
          <w:rFonts w:ascii="Times New Roman" w:hAnsi="Times New Roman"/>
          <w:sz w:val="24"/>
          <w:szCs w:val="24"/>
          <w:lang w:val="sr-Cyrl-RS"/>
        </w:rPr>
        <w:t xml:space="preserve"> рањивих учесника у саобраћају, нпр. централне зоне урбаних подручја. Велики проблем представља и неодговарајуће одржавање путева, којем често доприноси нередован надзор над стањем путне инфраструктуре, а посебно стањем саобраћајне сигнализације и коловоза, нарочито када су неповољни временски услови. Неодговарајуће обезбеђење и уређење зона радова на путу и недовољан надзор над спровођењем радова се, такође, издваја као велики проблем на путевима. Поред свега тога, велики проблем у ЈЛС је неодређивање управљача пута, па се често ''не зна ко је надлежан'' за управљање путевима.</w:t>
      </w:r>
    </w:p>
    <w:p w14:paraId="2FF0990D" w14:textId="12373968" w:rsidR="004C68E2" w:rsidRPr="006424C2" w:rsidRDefault="00B1089A" w:rsidP="004C68E2">
      <w:pPr>
        <w:rPr>
          <w:rStyle w:val="fontstyle01"/>
          <w:rFonts w:ascii="Times New Roman" w:hAnsi="Times New Roman"/>
          <w:sz w:val="24"/>
          <w:szCs w:val="24"/>
          <w:lang w:val="sr-Cyrl-RS"/>
        </w:rPr>
      </w:pPr>
      <w:r w:rsidRPr="006424C2">
        <w:rPr>
          <w:rStyle w:val="fontstyle01"/>
          <w:rFonts w:ascii="Times New Roman" w:hAnsi="Times New Roman"/>
          <w:sz w:val="24"/>
          <w:szCs w:val="24"/>
          <w:lang w:val="sr-Cyrl-RS"/>
        </w:rPr>
        <w:t xml:space="preserve">На укупној железничкој мрежи </w:t>
      </w:r>
      <w:r w:rsidR="00966143" w:rsidRPr="00966143">
        <w:rPr>
          <w:rStyle w:val="fontstyle01"/>
          <w:rFonts w:ascii="Times New Roman" w:hAnsi="Times New Roman"/>
          <w:sz w:val="24"/>
          <w:szCs w:val="24"/>
          <w:lang w:val="sr-Cyrl-RS"/>
        </w:rPr>
        <w:t>Инфраструктура железнице Србије а.д.</w:t>
      </w:r>
      <w:r w:rsidR="00966143">
        <w:rPr>
          <w:rStyle w:val="fontstyle01"/>
          <w:rFonts w:ascii="Times New Roman" w:hAnsi="Times New Roman"/>
          <w:sz w:val="24"/>
          <w:szCs w:val="24"/>
          <w:lang w:val="sr-Cyrl-RS"/>
        </w:rPr>
        <w:t xml:space="preserve"> (</w:t>
      </w:r>
      <w:r w:rsidRPr="006424C2">
        <w:rPr>
          <w:rStyle w:val="fontstyle01"/>
          <w:rFonts w:ascii="Times New Roman" w:hAnsi="Times New Roman"/>
          <w:sz w:val="24"/>
          <w:szCs w:val="24"/>
          <w:lang w:val="sr-Cyrl-RS"/>
        </w:rPr>
        <w:t>ИЖС</w:t>
      </w:r>
      <w:r w:rsidR="00966143">
        <w:rPr>
          <w:rStyle w:val="fontstyle01"/>
          <w:rFonts w:ascii="Times New Roman" w:hAnsi="Times New Roman"/>
          <w:sz w:val="24"/>
          <w:szCs w:val="24"/>
          <w:lang w:val="sr-Cyrl-RS"/>
        </w:rPr>
        <w:t>)</w:t>
      </w:r>
      <w:r w:rsidR="00277254">
        <w:rPr>
          <w:rStyle w:val="fontstyle01"/>
          <w:rFonts w:ascii="Times New Roman" w:hAnsi="Times New Roman"/>
          <w:sz w:val="24"/>
          <w:szCs w:val="24"/>
          <w:lang w:val="sr-Cyrl-RS"/>
        </w:rPr>
        <w:t>, која је дужине 3348</w:t>
      </w:r>
      <w:r w:rsidRPr="006424C2">
        <w:rPr>
          <w:rStyle w:val="fontstyle01"/>
          <w:rFonts w:ascii="Times New Roman" w:hAnsi="Times New Roman"/>
          <w:sz w:val="24"/>
          <w:szCs w:val="24"/>
          <w:lang w:val="sr-Cyrl-RS"/>
        </w:rPr>
        <w:t xml:space="preserve"> </w:t>
      </w:r>
      <w:r w:rsidRPr="00942EFC">
        <w:rPr>
          <w:rStyle w:val="fontstyle01"/>
          <w:rFonts w:ascii="Times New Roman" w:hAnsi="Times New Roman"/>
          <w:sz w:val="24"/>
          <w:szCs w:val="24"/>
          <w:lang w:val="sr-Cyrl-RS"/>
        </w:rPr>
        <w:t>km</w:t>
      </w:r>
      <w:r w:rsidR="00277254">
        <w:rPr>
          <w:rStyle w:val="fontstyle01"/>
          <w:rFonts w:ascii="Times New Roman" w:hAnsi="Times New Roman"/>
          <w:sz w:val="24"/>
          <w:szCs w:val="24"/>
          <w:lang w:val="sr-Cyrl-RS"/>
        </w:rPr>
        <w:t>, налази се 2.121</w:t>
      </w:r>
      <w:r w:rsidRPr="006424C2">
        <w:rPr>
          <w:rStyle w:val="fontstyle01"/>
          <w:rFonts w:ascii="Times New Roman" w:hAnsi="Times New Roman"/>
          <w:sz w:val="24"/>
          <w:szCs w:val="24"/>
          <w:lang w:val="sr-Cyrl-RS"/>
        </w:rPr>
        <w:t xml:space="preserve"> прелаза пута преко пруге. Чињеница да </w:t>
      </w:r>
      <w:r w:rsidR="007C5BD9" w:rsidRPr="006424C2">
        <w:rPr>
          <w:rStyle w:val="fontstyle01"/>
          <w:rFonts w:ascii="Times New Roman" w:hAnsi="Times New Roman"/>
          <w:sz w:val="24"/>
          <w:szCs w:val="24"/>
          <w:lang w:val="sr-Cyrl-RS"/>
        </w:rPr>
        <w:t>постоји велики број</w:t>
      </w:r>
      <w:r w:rsidRPr="006424C2">
        <w:rPr>
          <w:rStyle w:val="fontstyle01"/>
          <w:rFonts w:ascii="Times New Roman" w:hAnsi="Times New Roman"/>
          <w:sz w:val="24"/>
          <w:szCs w:val="24"/>
          <w:lang w:val="sr-Cyrl-RS"/>
        </w:rPr>
        <w:t xml:space="preserve"> прелаз</w:t>
      </w:r>
      <w:r w:rsidR="007C5BD9" w:rsidRPr="006424C2">
        <w:rPr>
          <w:rStyle w:val="fontstyle01"/>
          <w:rFonts w:ascii="Times New Roman" w:hAnsi="Times New Roman"/>
          <w:sz w:val="24"/>
          <w:szCs w:val="24"/>
          <w:lang w:val="sr-Cyrl-RS"/>
        </w:rPr>
        <w:t>а пута преко пруге на мало</w:t>
      </w:r>
      <w:r w:rsidRPr="006424C2">
        <w:rPr>
          <w:rStyle w:val="fontstyle01"/>
          <w:rFonts w:ascii="Times New Roman" w:hAnsi="Times New Roman"/>
          <w:sz w:val="24"/>
          <w:szCs w:val="24"/>
          <w:lang w:val="sr-Cyrl-RS"/>
        </w:rPr>
        <w:t>м</w:t>
      </w:r>
      <w:r w:rsidR="00126AFC" w:rsidRPr="006424C2">
        <w:rPr>
          <w:rStyle w:val="fontstyle01"/>
          <w:rFonts w:ascii="Times New Roman" w:hAnsi="Times New Roman"/>
          <w:sz w:val="24"/>
          <w:szCs w:val="24"/>
          <w:lang w:val="sr-Cyrl-RS"/>
        </w:rPr>
        <w:t xml:space="preserve"> међусобн</w:t>
      </w:r>
      <w:r w:rsidR="007C5BD9" w:rsidRPr="006424C2">
        <w:rPr>
          <w:rStyle w:val="fontstyle01"/>
          <w:rFonts w:ascii="Times New Roman" w:hAnsi="Times New Roman"/>
          <w:sz w:val="24"/>
          <w:szCs w:val="24"/>
          <w:lang w:val="sr-Cyrl-RS"/>
        </w:rPr>
        <w:t>о</w:t>
      </w:r>
      <w:r w:rsidR="00126AFC" w:rsidRPr="006424C2">
        <w:rPr>
          <w:rStyle w:val="fontstyle01"/>
          <w:rFonts w:ascii="Times New Roman" w:hAnsi="Times New Roman"/>
          <w:sz w:val="24"/>
          <w:szCs w:val="24"/>
          <w:lang w:val="sr-Cyrl-RS"/>
        </w:rPr>
        <w:t xml:space="preserve">м </w:t>
      </w:r>
      <w:r w:rsidRPr="006424C2">
        <w:rPr>
          <w:rStyle w:val="fontstyle01"/>
          <w:rFonts w:ascii="Times New Roman" w:hAnsi="Times New Roman"/>
          <w:sz w:val="24"/>
          <w:szCs w:val="24"/>
          <w:lang w:val="sr-Cyrl-RS"/>
        </w:rPr>
        <w:t>одстојањ</w:t>
      </w:r>
      <w:r w:rsidR="007C5BD9" w:rsidRPr="006424C2">
        <w:rPr>
          <w:rStyle w:val="fontstyle01"/>
          <w:rFonts w:ascii="Times New Roman" w:hAnsi="Times New Roman"/>
          <w:sz w:val="24"/>
          <w:szCs w:val="24"/>
          <w:lang w:val="sr-Cyrl-RS"/>
        </w:rPr>
        <w:t>у</w:t>
      </w:r>
      <w:r w:rsidRPr="006424C2">
        <w:rPr>
          <w:rStyle w:val="fontstyle01"/>
          <w:rFonts w:ascii="Times New Roman" w:hAnsi="Times New Roman"/>
          <w:sz w:val="24"/>
          <w:szCs w:val="24"/>
          <w:lang w:val="sr-Cyrl-RS"/>
        </w:rPr>
        <w:t xml:space="preserve"> (77% пружних прелаза се налази на ра</w:t>
      </w:r>
      <w:r w:rsidR="00126AFC" w:rsidRPr="006424C2">
        <w:rPr>
          <w:rStyle w:val="fontstyle01"/>
          <w:rFonts w:ascii="Times New Roman" w:hAnsi="Times New Roman"/>
          <w:sz w:val="24"/>
          <w:szCs w:val="24"/>
          <w:lang w:val="sr-Cyrl-RS"/>
        </w:rPr>
        <w:t xml:space="preserve">стојању мањем од </w:t>
      </w:r>
      <w:r w:rsidR="00C91102" w:rsidRPr="00942EFC">
        <w:rPr>
          <w:rStyle w:val="fontstyle01"/>
          <w:rFonts w:ascii="Times New Roman" w:hAnsi="Times New Roman"/>
          <w:sz w:val="24"/>
          <w:szCs w:val="24"/>
          <w:lang w:val="sr-Cyrl-RS"/>
        </w:rPr>
        <w:t>2</w:t>
      </w:r>
      <w:r w:rsidR="00942EFC" w:rsidRPr="00942EFC">
        <w:rPr>
          <w:rStyle w:val="fontstyle01"/>
          <w:rFonts w:ascii="Times New Roman" w:hAnsi="Times New Roman"/>
          <w:sz w:val="24"/>
          <w:szCs w:val="24"/>
          <w:lang w:val="sr-Cyrl-RS"/>
        </w:rPr>
        <w:t>,0</w:t>
      </w:r>
      <w:r w:rsidR="00126AFC" w:rsidRPr="00942EFC">
        <w:rPr>
          <w:rStyle w:val="fontstyle01"/>
          <w:rFonts w:ascii="Times New Roman" w:hAnsi="Times New Roman"/>
          <w:sz w:val="24"/>
          <w:szCs w:val="24"/>
          <w:lang w:val="sr-Cyrl-RS"/>
        </w:rPr>
        <w:t xml:space="preserve"> </w:t>
      </w:r>
      <w:r w:rsidR="00C91102">
        <w:rPr>
          <w:rStyle w:val="fontstyle01"/>
          <w:rFonts w:ascii="Times New Roman" w:hAnsi="Times New Roman"/>
          <w:sz w:val="24"/>
          <w:szCs w:val="24"/>
          <w:lang w:val="en-GB"/>
        </w:rPr>
        <w:t>k</w:t>
      </w:r>
      <w:r w:rsidR="00C91102">
        <w:rPr>
          <w:rStyle w:val="fontstyle01"/>
          <w:rFonts w:ascii="Times New Roman" w:hAnsi="Times New Roman"/>
          <w:sz w:val="24"/>
          <w:szCs w:val="24"/>
          <w:lang w:val="sr-Latn-RS"/>
        </w:rPr>
        <w:t>m</w:t>
      </w:r>
      <w:r w:rsidR="00126AFC" w:rsidRPr="006424C2">
        <w:rPr>
          <w:rStyle w:val="fontstyle01"/>
          <w:rFonts w:ascii="Times New Roman" w:hAnsi="Times New Roman"/>
          <w:sz w:val="24"/>
          <w:szCs w:val="24"/>
          <w:lang w:val="sr-Cyrl-RS"/>
        </w:rPr>
        <w:t>),</w:t>
      </w:r>
      <w:r w:rsidRPr="006424C2">
        <w:rPr>
          <w:rStyle w:val="fontstyle01"/>
          <w:rFonts w:ascii="Times New Roman" w:hAnsi="Times New Roman"/>
          <w:sz w:val="24"/>
          <w:szCs w:val="24"/>
          <w:lang w:val="sr-Cyrl-RS"/>
        </w:rPr>
        <w:t xml:space="preserve"> заједно са ометеном прегледношћу </w:t>
      </w:r>
      <w:r w:rsidR="00126AFC" w:rsidRPr="006424C2">
        <w:rPr>
          <w:rStyle w:val="fontstyle01"/>
          <w:rFonts w:ascii="Times New Roman" w:hAnsi="Times New Roman"/>
          <w:sz w:val="24"/>
          <w:szCs w:val="24"/>
          <w:lang w:val="sr-Cyrl-RS"/>
        </w:rPr>
        <w:t xml:space="preserve">на прелазима </w:t>
      </w:r>
      <w:r w:rsidRPr="006424C2">
        <w:rPr>
          <w:rStyle w:val="fontstyle01"/>
          <w:rFonts w:ascii="Times New Roman" w:hAnsi="Times New Roman"/>
          <w:sz w:val="24"/>
          <w:szCs w:val="24"/>
          <w:lang w:val="sr-Cyrl-RS"/>
        </w:rPr>
        <w:t>и слабом уочљивошћу (неозначено</w:t>
      </w:r>
      <w:r w:rsidR="00126AFC" w:rsidRPr="006424C2">
        <w:rPr>
          <w:rStyle w:val="fontstyle01"/>
          <w:rFonts w:ascii="Times New Roman" w:hAnsi="Times New Roman"/>
          <w:sz w:val="24"/>
          <w:szCs w:val="24"/>
          <w:lang w:val="sr-Cyrl-RS"/>
        </w:rPr>
        <w:t>шћу</w:t>
      </w:r>
      <w:r w:rsidRPr="006424C2">
        <w:rPr>
          <w:rStyle w:val="fontstyle01"/>
          <w:rFonts w:ascii="Times New Roman" w:hAnsi="Times New Roman"/>
          <w:sz w:val="24"/>
          <w:szCs w:val="24"/>
          <w:lang w:val="sr-Cyrl-RS"/>
        </w:rPr>
        <w:t xml:space="preserve">) самих прелаза </w:t>
      </w:r>
      <w:r w:rsidR="00126AFC" w:rsidRPr="006424C2">
        <w:rPr>
          <w:rStyle w:val="fontstyle01"/>
          <w:rFonts w:ascii="Times New Roman" w:hAnsi="Times New Roman"/>
          <w:sz w:val="24"/>
          <w:szCs w:val="24"/>
          <w:lang w:val="sr-Cyrl-RS"/>
        </w:rPr>
        <w:t xml:space="preserve">пута </w:t>
      </w:r>
      <w:r w:rsidRPr="006424C2">
        <w:rPr>
          <w:rStyle w:val="fontstyle01"/>
          <w:rFonts w:ascii="Times New Roman" w:hAnsi="Times New Roman"/>
          <w:sz w:val="24"/>
          <w:szCs w:val="24"/>
          <w:lang w:val="sr-Cyrl-RS"/>
        </w:rPr>
        <w:t>преко пруге</w:t>
      </w:r>
      <w:r w:rsidR="00126AFC" w:rsidRPr="006424C2">
        <w:rPr>
          <w:rStyle w:val="fontstyle01"/>
          <w:rFonts w:ascii="Times New Roman" w:hAnsi="Times New Roman"/>
          <w:sz w:val="24"/>
          <w:szCs w:val="24"/>
          <w:lang w:val="sr-Cyrl-RS"/>
        </w:rPr>
        <w:t>,</w:t>
      </w:r>
      <w:r w:rsidRPr="006424C2">
        <w:rPr>
          <w:rStyle w:val="fontstyle01"/>
          <w:rFonts w:ascii="Times New Roman" w:hAnsi="Times New Roman"/>
          <w:sz w:val="24"/>
          <w:szCs w:val="24"/>
          <w:lang w:val="sr-Cyrl-RS"/>
        </w:rPr>
        <w:t xml:space="preserve"> </w:t>
      </w:r>
      <w:r w:rsidR="00126AFC" w:rsidRPr="006424C2">
        <w:rPr>
          <w:rStyle w:val="fontstyle01"/>
          <w:rFonts w:ascii="Times New Roman" w:hAnsi="Times New Roman"/>
          <w:sz w:val="24"/>
          <w:szCs w:val="24"/>
          <w:lang w:val="sr-Cyrl-RS"/>
        </w:rPr>
        <w:t xml:space="preserve">представља </w:t>
      </w:r>
      <w:r w:rsidRPr="006424C2">
        <w:rPr>
          <w:rStyle w:val="fontstyle01"/>
          <w:rFonts w:ascii="Times New Roman" w:hAnsi="Times New Roman"/>
          <w:sz w:val="24"/>
          <w:szCs w:val="24"/>
          <w:lang w:val="sr-Cyrl-RS"/>
        </w:rPr>
        <w:t>јед</w:t>
      </w:r>
      <w:r w:rsidR="00126AFC" w:rsidRPr="006424C2">
        <w:rPr>
          <w:rStyle w:val="fontstyle01"/>
          <w:rFonts w:ascii="Times New Roman" w:hAnsi="Times New Roman"/>
          <w:sz w:val="24"/>
          <w:szCs w:val="24"/>
          <w:lang w:val="sr-Cyrl-RS"/>
        </w:rPr>
        <w:t>ан</w:t>
      </w:r>
      <w:r w:rsidRPr="006424C2">
        <w:rPr>
          <w:rStyle w:val="fontstyle01"/>
          <w:rFonts w:ascii="Times New Roman" w:hAnsi="Times New Roman"/>
          <w:sz w:val="24"/>
          <w:szCs w:val="24"/>
          <w:lang w:val="sr-Cyrl-RS"/>
        </w:rPr>
        <w:t xml:space="preserve"> од проблема који доприносе настанку ризичних ситуација</w:t>
      </w:r>
      <w:r w:rsidR="00126AFC" w:rsidRPr="006424C2">
        <w:rPr>
          <w:rStyle w:val="fontstyle01"/>
          <w:rFonts w:ascii="Times New Roman" w:hAnsi="Times New Roman"/>
          <w:sz w:val="24"/>
          <w:szCs w:val="24"/>
          <w:lang w:val="sr-Cyrl-RS"/>
        </w:rPr>
        <w:t xml:space="preserve"> у саобраћају</w:t>
      </w:r>
      <w:r w:rsidRPr="006424C2">
        <w:rPr>
          <w:rStyle w:val="fontstyle01"/>
          <w:rFonts w:ascii="Times New Roman" w:hAnsi="Times New Roman"/>
          <w:sz w:val="24"/>
          <w:szCs w:val="24"/>
          <w:lang w:val="sr-Cyrl-RS"/>
        </w:rPr>
        <w:t xml:space="preserve">. </w:t>
      </w:r>
      <w:r w:rsidR="00660DB5" w:rsidRPr="006424C2">
        <w:rPr>
          <w:rStyle w:val="fontstyle01"/>
          <w:rFonts w:ascii="Times New Roman" w:hAnsi="Times New Roman"/>
          <w:sz w:val="24"/>
          <w:szCs w:val="24"/>
          <w:lang w:val="sr-Cyrl-RS"/>
        </w:rPr>
        <w:t>Р</w:t>
      </w:r>
      <w:r w:rsidR="00126AFC" w:rsidRPr="006424C2">
        <w:rPr>
          <w:rStyle w:val="fontstyle01"/>
          <w:rFonts w:ascii="Times New Roman" w:hAnsi="Times New Roman"/>
          <w:sz w:val="24"/>
          <w:szCs w:val="24"/>
          <w:lang w:val="sr-Cyrl-RS"/>
        </w:rPr>
        <w:t xml:space="preserve">езултати истраживања </w:t>
      </w:r>
      <w:r w:rsidRPr="006424C2">
        <w:rPr>
          <w:rStyle w:val="fontstyle01"/>
          <w:rFonts w:ascii="Times New Roman" w:hAnsi="Times New Roman"/>
          <w:sz w:val="24"/>
          <w:szCs w:val="24"/>
          <w:lang w:val="sr-Cyrl-RS"/>
        </w:rPr>
        <w:t>кој</w:t>
      </w:r>
      <w:r w:rsidR="00126AFC" w:rsidRPr="006424C2">
        <w:rPr>
          <w:rStyle w:val="fontstyle01"/>
          <w:rFonts w:ascii="Times New Roman" w:hAnsi="Times New Roman"/>
          <w:sz w:val="24"/>
          <w:szCs w:val="24"/>
          <w:lang w:val="sr-Cyrl-RS"/>
        </w:rPr>
        <w:t>е</w:t>
      </w:r>
      <w:r w:rsidR="00966143">
        <w:rPr>
          <w:rStyle w:val="fontstyle01"/>
          <w:rFonts w:ascii="Times New Roman" w:hAnsi="Times New Roman"/>
          <w:sz w:val="24"/>
          <w:szCs w:val="24"/>
          <w:lang w:val="sr-Cyrl-RS"/>
        </w:rPr>
        <w:t xml:space="preserve"> је Агенција</w:t>
      </w:r>
      <w:r w:rsidRPr="006424C2">
        <w:rPr>
          <w:rStyle w:val="fontstyle01"/>
          <w:rFonts w:ascii="Times New Roman" w:hAnsi="Times New Roman"/>
          <w:sz w:val="24"/>
          <w:szCs w:val="24"/>
          <w:lang w:val="sr-Cyrl-RS"/>
        </w:rPr>
        <w:t xml:space="preserve"> спровела током 2017. године</w:t>
      </w:r>
      <w:r w:rsidRPr="006424C2">
        <w:rPr>
          <w:rStyle w:val="FootnoteReference"/>
          <w:rFonts w:ascii="Times New Roman" w:hAnsi="Times New Roman"/>
          <w:szCs w:val="24"/>
          <w:lang w:val="sr-Cyrl-RS"/>
        </w:rPr>
        <w:footnoteReference w:id="4"/>
      </w:r>
      <w:r w:rsidRPr="006424C2">
        <w:rPr>
          <w:rStyle w:val="fontstyle01"/>
          <w:rFonts w:ascii="Times New Roman" w:hAnsi="Times New Roman"/>
          <w:sz w:val="24"/>
          <w:szCs w:val="24"/>
          <w:lang w:val="sr-Cyrl-RS"/>
        </w:rPr>
        <w:t xml:space="preserve"> и 2018. године</w:t>
      </w:r>
      <w:r w:rsidRPr="006424C2">
        <w:rPr>
          <w:rStyle w:val="FootnoteReference"/>
          <w:rFonts w:ascii="Times New Roman" w:hAnsi="Times New Roman"/>
          <w:szCs w:val="24"/>
          <w:lang w:val="sr-Cyrl-RS"/>
        </w:rPr>
        <w:footnoteReference w:id="5"/>
      </w:r>
      <w:r w:rsidRPr="006424C2">
        <w:rPr>
          <w:rStyle w:val="fontstyle01"/>
          <w:rFonts w:ascii="Times New Roman" w:hAnsi="Times New Roman"/>
          <w:sz w:val="24"/>
          <w:szCs w:val="24"/>
          <w:lang w:val="sr-Cyrl-RS"/>
        </w:rPr>
        <w:t xml:space="preserve"> показују да је најчешћи фактор настанка ризичних ситуација које доводе до саобраћајних незгода на прелазима пута преко пруге небезбедно понашање учесника друмског саобраћаја, најчешће узроковано </w:t>
      </w:r>
      <w:r w:rsidRPr="006424C2">
        <w:rPr>
          <w:szCs w:val="24"/>
          <w:lang w:val="sr-Cyrl-RS"/>
        </w:rPr>
        <w:t xml:space="preserve">непознавањем рада система заштите на прелазима. </w:t>
      </w:r>
      <w:r w:rsidR="009B137D" w:rsidRPr="006424C2">
        <w:rPr>
          <w:rStyle w:val="fontstyle01"/>
          <w:rFonts w:ascii="Times New Roman" w:hAnsi="Times New Roman"/>
          <w:sz w:val="24"/>
          <w:szCs w:val="24"/>
          <w:lang w:val="sr-Cyrl-RS"/>
        </w:rPr>
        <w:t>Н</w:t>
      </w:r>
      <w:r w:rsidR="004C68E2" w:rsidRPr="006424C2">
        <w:rPr>
          <w:rStyle w:val="fontstyle01"/>
          <w:rFonts w:ascii="Times New Roman" w:hAnsi="Times New Roman"/>
          <w:sz w:val="24"/>
          <w:szCs w:val="24"/>
          <w:lang w:val="sr-Cyrl-RS"/>
        </w:rPr>
        <w:t>епостојање програма унапређења безбедности саобраћаја на прелазима пута преко пруге, који би детаљније разрадио будуће мере и активности</w:t>
      </w:r>
      <w:r w:rsidR="00660DB5" w:rsidRPr="006424C2">
        <w:rPr>
          <w:rStyle w:val="fontstyle01"/>
          <w:rFonts w:ascii="Times New Roman" w:hAnsi="Times New Roman"/>
          <w:sz w:val="24"/>
          <w:szCs w:val="24"/>
          <w:lang w:val="sr-Cyrl-RS"/>
        </w:rPr>
        <w:t>,</w:t>
      </w:r>
      <w:r w:rsidR="00126AFC" w:rsidRPr="006424C2">
        <w:rPr>
          <w:rStyle w:val="fontstyle01"/>
          <w:rFonts w:ascii="Times New Roman" w:hAnsi="Times New Roman"/>
          <w:sz w:val="24"/>
          <w:szCs w:val="24"/>
          <w:lang w:val="sr-Cyrl-RS"/>
        </w:rPr>
        <w:t xml:space="preserve"> се издваја као </w:t>
      </w:r>
      <w:r w:rsidR="007C5BD9" w:rsidRPr="006424C2">
        <w:rPr>
          <w:rStyle w:val="fontstyle01"/>
          <w:rFonts w:ascii="Times New Roman" w:hAnsi="Times New Roman"/>
          <w:sz w:val="24"/>
          <w:szCs w:val="24"/>
          <w:lang w:val="sr-Cyrl-RS"/>
        </w:rPr>
        <w:t xml:space="preserve">још </w:t>
      </w:r>
      <w:r w:rsidR="00126AFC" w:rsidRPr="006424C2">
        <w:rPr>
          <w:rStyle w:val="fontstyle01"/>
          <w:rFonts w:ascii="Times New Roman" w:hAnsi="Times New Roman"/>
          <w:sz w:val="24"/>
          <w:szCs w:val="24"/>
          <w:lang w:val="sr-Cyrl-RS"/>
        </w:rPr>
        <w:t>један од проблема за ефикасно управљање безбедношћу саобраћаја на прелазима пута преко пруге</w:t>
      </w:r>
      <w:r w:rsidR="004C68E2" w:rsidRPr="006424C2">
        <w:rPr>
          <w:rStyle w:val="fontstyle01"/>
          <w:rFonts w:ascii="Times New Roman" w:hAnsi="Times New Roman"/>
          <w:sz w:val="24"/>
          <w:szCs w:val="24"/>
          <w:lang w:val="sr-Cyrl-RS"/>
        </w:rPr>
        <w:t xml:space="preserve">. </w:t>
      </w:r>
    </w:p>
    <w:p w14:paraId="3C2C4BAF" w14:textId="5DB8BDC8" w:rsidR="004C68E2" w:rsidRPr="006424C2" w:rsidRDefault="007C5BD9" w:rsidP="004C68E2">
      <w:pPr>
        <w:rPr>
          <w:rStyle w:val="fontstyle01"/>
          <w:rFonts w:ascii="Times New Roman" w:hAnsi="Times New Roman"/>
          <w:sz w:val="24"/>
          <w:szCs w:val="24"/>
          <w:lang w:val="sr-Cyrl-RS"/>
        </w:rPr>
      </w:pPr>
      <w:r w:rsidRPr="006424C2">
        <w:rPr>
          <w:rStyle w:val="fontstyle01"/>
          <w:rFonts w:ascii="Times New Roman" w:hAnsi="Times New Roman"/>
          <w:sz w:val="24"/>
          <w:szCs w:val="24"/>
          <w:lang w:val="sr-Cyrl-RS"/>
        </w:rPr>
        <w:t xml:space="preserve">Још један од </w:t>
      </w:r>
      <w:r w:rsidR="004C68E2" w:rsidRPr="006424C2">
        <w:rPr>
          <w:rStyle w:val="fontstyle01"/>
          <w:rFonts w:ascii="Times New Roman" w:hAnsi="Times New Roman"/>
          <w:sz w:val="24"/>
          <w:szCs w:val="24"/>
          <w:lang w:val="sr-Cyrl-RS"/>
        </w:rPr>
        <w:t>проблем</w:t>
      </w:r>
      <w:r w:rsidRPr="006424C2">
        <w:rPr>
          <w:rStyle w:val="fontstyle01"/>
          <w:rFonts w:ascii="Times New Roman" w:hAnsi="Times New Roman"/>
          <w:sz w:val="24"/>
          <w:szCs w:val="24"/>
          <w:lang w:val="sr-Cyrl-RS"/>
        </w:rPr>
        <w:t>а је</w:t>
      </w:r>
      <w:r w:rsidR="004C68E2" w:rsidRPr="006424C2">
        <w:rPr>
          <w:rStyle w:val="fontstyle01"/>
          <w:rFonts w:ascii="Times New Roman" w:hAnsi="Times New Roman"/>
          <w:sz w:val="24"/>
          <w:szCs w:val="24"/>
          <w:lang w:val="sr-Cyrl-RS"/>
        </w:rPr>
        <w:t xml:space="preserve"> несразмерна и неадекватна употреба постојећих </w:t>
      </w:r>
      <w:r w:rsidRPr="006424C2">
        <w:rPr>
          <w:rStyle w:val="fontstyle01"/>
          <w:rFonts w:ascii="Times New Roman" w:hAnsi="Times New Roman"/>
          <w:sz w:val="24"/>
          <w:szCs w:val="24"/>
          <w:lang w:val="sr-Cyrl-RS"/>
        </w:rPr>
        <w:t xml:space="preserve">финансијских </w:t>
      </w:r>
      <w:r w:rsidR="004C68E2" w:rsidRPr="006424C2">
        <w:rPr>
          <w:rStyle w:val="fontstyle01"/>
          <w:rFonts w:ascii="Times New Roman" w:hAnsi="Times New Roman"/>
          <w:sz w:val="24"/>
          <w:szCs w:val="24"/>
          <w:lang w:val="sr-Cyrl-RS"/>
        </w:rPr>
        <w:t xml:space="preserve">средстава за унапређење безбедности путне инфраструктуре. Наиме, опредељена средства за унапређење безбедности путне инфраструктуре често нису довољна, нити су сва опредељена средства трошена управо за безбедност путне </w:t>
      </w:r>
      <w:r w:rsidR="004C68E2" w:rsidRPr="006424C2">
        <w:rPr>
          <w:rStyle w:val="fontstyle01"/>
          <w:rFonts w:ascii="Times New Roman" w:hAnsi="Times New Roman"/>
          <w:sz w:val="24"/>
          <w:szCs w:val="24"/>
          <w:lang w:val="sr-Cyrl-RS"/>
        </w:rPr>
        <w:lastRenderedPageBreak/>
        <w:t>инфраструктуре, већ, на пример, на унапређење нивоа услуге и брзина на путевима. Са друге стране, средства намењена унапређењу других елемената безбедности саобраћаја на нивоу ЈЛС, нпр. средства за кампање безбедности саобраћаја су</w:t>
      </w:r>
      <w:r w:rsidRPr="006424C2">
        <w:rPr>
          <w:rStyle w:val="fontstyle01"/>
          <w:rFonts w:ascii="Times New Roman" w:hAnsi="Times New Roman"/>
          <w:sz w:val="24"/>
          <w:szCs w:val="24"/>
          <w:lang w:val="sr-Cyrl-RS"/>
        </w:rPr>
        <w:t>,</w:t>
      </w:r>
      <w:r w:rsidR="004C68E2" w:rsidRPr="006424C2">
        <w:rPr>
          <w:rStyle w:val="fontstyle01"/>
          <w:rFonts w:ascii="Times New Roman" w:hAnsi="Times New Roman"/>
          <w:sz w:val="24"/>
          <w:szCs w:val="24"/>
          <w:lang w:val="sr-Cyrl-RS"/>
        </w:rPr>
        <w:t xml:space="preserve"> не тако ретко</w:t>
      </w:r>
      <w:r w:rsidRPr="006424C2">
        <w:rPr>
          <w:rStyle w:val="fontstyle01"/>
          <w:rFonts w:ascii="Times New Roman" w:hAnsi="Times New Roman"/>
          <w:sz w:val="24"/>
          <w:szCs w:val="24"/>
          <w:lang w:val="sr-Cyrl-RS"/>
        </w:rPr>
        <w:t>,</w:t>
      </w:r>
      <w:r w:rsidR="004C68E2" w:rsidRPr="006424C2">
        <w:rPr>
          <w:rStyle w:val="fontstyle01"/>
          <w:rFonts w:ascii="Times New Roman" w:hAnsi="Times New Roman"/>
          <w:sz w:val="24"/>
          <w:szCs w:val="24"/>
          <w:lang w:val="sr-Cyrl-RS"/>
        </w:rPr>
        <w:t xml:space="preserve"> трош</w:t>
      </w:r>
      <w:r w:rsidRPr="006424C2">
        <w:rPr>
          <w:rStyle w:val="fontstyle01"/>
          <w:rFonts w:ascii="Times New Roman" w:hAnsi="Times New Roman"/>
          <w:sz w:val="24"/>
          <w:szCs w:val="24"/>
          <w:lang w:val="sr-Cyrl-RS"/>
        </w:rPr>
        <w:t>ена на асфалтирање, што је често</w:t>
      </w:r>
      <w:r w:rsidR="004C68E2" w:rsidRPr="006424C2">
        <w:rPr>
          <w:rStyle w:val="fontstyle01"/>
          <w:rFonts w:ascii="Times New Roman" w:hAnsi="Times New Roman"/>
          <w:sz w:val="24"/>
          <w:szCs w:val="24"/>
          <w:lang w:val="sr-Cyrl-RS"/>
        </w:rPr>
        <w:t xml:space="preserve"> угрожавало безбедност саобраћаја. С обзиром на претходно наведено, од изузетног значаја је да се обезбеди потпуна контрола трошења ових средстава. </w:t>
      </w:r>
    </w:p>
    <w:p w14:paraId="7F40F019" w14:textId="5A30AACF" w:rsidR="00FF2142" w:rsidRPr="006424C2" w:rsidRDefault="004C68E2" w:rsidP="004C68E2">
      <w:pPr>
        <w:rPr>
          <w:rStyle w:val="fontstyle01"/>
          <w:rFonts w:ascii="Times New Roman" w:hAnsi="Times New Roman"/>
          <w:sz w:val="24"/>
          <w:szCs w:val="24"/>
          <w:lang w:val="sr-Cyrl-RS"/>
        </w:rPr>
      </w:pPr>
      <w:r w:rsidRPr="006424C2">
        <w:rPr>
          <w:rStyle w:val="fontstyle01"/>
          <w:rFonts w:ascii="Times New Roman" w:hAnsi="Times New Roman"/>
          <w:sz w:val="24"/>
          <w:szCs w:val="24"/>
          <w:lang w:val="sr-Cyrl-RS"/>
        </w:rPr>
        <w:t>Оно што се, такође, може уочити у претходном периоду је изостанак план</w:t>
      </w:r>
      <w:r w:rsidR="00966143">
        <w:rPr>
          <w:rStyle w:val="fontstyle01"/>
          <w:rFonts w:ascii="Times New Roman" w:hAnsi="Times New Roman"/>
          <w:sz w:val="24"/>
          <w:szCs w:val="24"/>
          <w:lang w:val="sr-Cyrl-RS"/>
        </w:rPr>
        <w:t>ирања и примене савремених инф</w:t>
      </w:r>
      <w:r w:rsidR="00D263E3">
        <w:rPr>
          <w:rStyle w:val="fontstyle01"/>
          <w:rFonts w:ascii="Times New Roman" w:hAnsi="Times New Roman"/>
          <w:sz w:val="24"/>
          <w:szCs w:val="24"/>
          <w:lang w:val="sr-Cyrl-RS"/>
        </w:rPr>
        <w:t>ор</w:t>
      </w:r>
      <w:r w:rsidR="00966143">
        <w:rPr>
          <w:rStyle w:val="fontstyle01"/>
          <w:rFonts w:ascii="Times New Roman" w:hAnsi="Times New Roman"/>
          <w:sz w:val="24"/>
          <w:szCs w:val="24"/>
          <w:lang w:val="sr-Cyrl-RS"/>
        </w:rPr>
        <w:t>мационо- телекомуникационих система</w:t>
      </w:r>
      <w:r w:rsidRPr="006424C2">
        <w:rPr>
          <w:rStyle w:val="fontstyle01"/>
          <w:rFonts w:ascii="Times New Roman" w:hAnsi="Times New Roman"/>
          <w:sz w:val="24"/>
          <w:szCs w:val="24"/>
          <w:lang w:val="sr-Cyrl-RS"/>
        </w:rPr>
        <w:t xml:space="preserve"> и других активности које иду у сусрет будућих захтева за аутономна возила.</w:t>
      </w:r>
    </w:p>
    <w:p w14:paraId="6C4F6089" w14:textId="37B904B9" w:rsidR="007E30CE" w:rsidRPr="006424C2" w:rsidRDefault="007E30CE" w:rsidP="00300AD1">
      <w:pPr>
        <w:pStyle w:val="Heading3"/>
        <w:numPr>
          <w:ilvl w:val="2"/>
          <w:numId w:val="26"/>
        </w:numPr>
        <w:tabs>
          <w:tab w:val="clear" w:pos="720"/>
        </w:tabs>
        <w:ind w:left="567" w:hanging="567"/>
        <w:rPr>
          <w:lang w:val="sr-Cyrl-RS"/>
        </w:rPr>
      </w:pPr>
      <w:bookmarkStart w:id="29" w:name="_Toc145365468"/>
      <w:r w:rsidRPr="006424C2">
        <w:rPr>
          <w:lang w:val="sr-Cyrl-RS"/>
        </w:rPr>
        <w:t>Безбедна возила</w:t>
      </w:r>
      <w:bookmarkEnd w:id="29"/>
    </w:p>
    <w:p w14:paraId="3C0F12B2" w14:textId="6D6CD78C" w:rsidR="00B111B1" w:rsidRPr="006424C2" w:rsidRDefault="00D63222" w:rsidP="00B111B1">
      <w:pPr>
        <w:rPr>
          <w:szCs w:val="24"/>
          <w:lang w:val="sr-Cyrl-RS"/>
        </w:rPr>
      </w:pPr>
      <w:r w:rsidRPr="006424C2">
        <w:rPr>
          <w:noProof/>
          <w:szCs w:val="24"/>
          <w:lang w:val="en-US"/>
        </w:rPr>
        <mc:AlternateContent>
          <mc:Choice Requires="wps">
            <w:drawing>
              <wp:anchor distT="91440" distB="91440" distL="114300" distR="114300" simplePos="0" relativeHeight="251681792" behindDoc="0" locked="0" layoutInCell="1" allowOverlap="1" wp14:anchorId="42F8770F" wp14:editId="689D0470">
                <wp:simplePos x="0" y="0"/>
                <wp:positionH relativeFrom="page">
                  <wp:posOffset>4067175</wp:posOffset>
                </wp:positionH>
                <wp:positionV relativeFrom="paragraph">
                  <wp:posOffset>412750</wp:posOffset>
                </wp:positionV>
                <wp:extent cx="2611755" cy="1403985"/>
                <wp:effectExtent l="0" t="0" r="0" b="5080"/>
                <wp:wrapThrough wrapText="bothSides">
                  <wp:wrapPolygon edited="0">
                    <wp:start x="473" y="0"/>
                    <wp:lineTo x="473" y="21339"/>
                    <wp:lineTo x="21112" y="21339"/>
                    <wp:lineTo x="21112" y="0"/>
                    <wp:lineTo x="473" y="0"/>
                  </wp:wrapPolygon>
                </wp:wrapThrough>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1755" cy="1403985"/>
                        </a:xfrm>
                        <a:prstGeom prst="rect">
                          <a:avLst/>
                        </a:prstGeom>
                        <a:noFill/>
                        <a:ln w="9525">
                          <a:noFill/>
                          <a:miter lim="800000"/>
                          <a:headEnd/>
                          <a:tailEnd/>
                        </a:ln>
                      </wps:spPr>
                      <wps:txbx>
                        <w:txbxContent>
                          <w:p w14:paraId="731B94A8" w14:textId="10A2F0A2" w:rsidR="00D35FF8" w:rsidRPr="00992499" w:rsidRDefault="00D35FF8" w:rsidP="002879DC">
                            <w:pPr>
                              <w:pBdr>
                                <w:top w:val="single" w:sz="24" w:space="8" w:color="5B9BD5" w:themeColor="accent1"/>
                                <w:bottom w:val="single" w:sz="24" w:space="8" w:color="5B9BD5" w:themeColor="accent1"/>
                              </w:pBdr>
                              <w:spacing w:after="0"/>
                              <w:jc w:val="center"/>
                              <w:rPr>
                                <w:b/>
                                <w:bCs/>
                                <w:color w:val="5B9BD5" w:themeColor="accent1"/>
                                <w:lang w:val="sr-Cyrl-RS"/>
                              </w:rPr>
                            </w:pPr>
                            <w:r>
                              <w:rPr>
                                <w:b/>
                                <w:bCs/>
                                <w:color w:val="5B9BD5" w:themeColor="accent1"/>
                                <w:szCs w:val="24"/>
                                <w:lang w:val="sr-Cyrl-RS"/>
                              </w:rPr>
                              <w:t>П</w:t>
                            </w:r>
                            <w:r w:rsidRPr="00D23235">
                              <w:rPr>
                                <w:b/>
                                <w:bCs/>
                                <w:color w:val="5B9BD5" w:themeColor="accent1"/>
                                <w:szCs w:val="24"/>
                                <w:lang w:val="sr-Cyrl-RS"/>
                              </w:rPr>
                              <w:t xml:space="preserve">росечна </w:t>
                            </w:r>
                            <w:r w:rsidRPr="00D23235">
                              <w:rPr>
                                <w:b/>
                                <w:bCs/>
                                <w:color w:val="5B9BD5" w:themeColor="accent1"/>
                                <w:szCs w:val="24"/>
                                <w:lang w:val="sr-Cyrl-RS"/>
                              </w:rPr>
                              <w:t>старост рег</w:t>
                            </w:r>
                            <w:r>
                              <w:rPr>
                                <w:b/>
                                <w:bCs/>
                                <w:color w:val="5B9BD5" w:themeColor="accent1"/>
                                <w:szCs w:val="24"/>
                                <w:lang w:val="sr-Cyrl-RS"/>
                              </w:rPr>
                              <w:t>истрованих путничких возила у Републици</w:t>
                            </w:r>
                            <w:r w:rsidRPr="00D23235">
                              <w:rPr>
                                <w:b/>
                                <w:bCs/>
                                <w:color w:val="5B9BD5" w:themeColor="accent1"/>
                                <w:szCs w:val="24"/>
                                <w:lang w:val="sr-Cyrl-RS"/>
                              </w:rPr>
                              <w:t xml:space="preserve"> Србији је била 17,3 година</w:t>
                            </w:r>
                            <w:r>
                              <w:rPr>
                                <w:b/>
                                <w:bCs/>
                                <w:color w:val="5B9BD5" w:themeColor="accent1"/>
                                <w:szCs w:val="24"/>
                                <w:lang w:val="en-GB"/>
                              </w:rPr>
                              <w:t xml:space="preserve"> </w:t>
                            </w:r>
                            <w:r>
                              <w:rPr>
                                <w:b/>
                                <w:bCs/>
                                <w:color w:val="5B9BD5" w:themeColor="accent1"/>
                                <w:szCs w:val="24"/>
                                <w:lang w:val="sr-Cyrl-RS"/>
                              </w:rPr>
                              <w:t>у 2020. години</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2F8770F" id="_x0000_s1037" type="#_x0000_t202" style="position:absolute;left:0;text-align:left;margin-left:320.25pt;margin-top:32.5pt;width:205.65pt;height:110.55pt;z-index:251681792;visibility:visible;mso-wrap-style:square;mso-width-percent:0;mso-height-percent:200;mso-wrap-distance-left:9pt;mso-wrap-distance-top:7.2pt;mso-wrap-distance-right:9pt;mso-wrap-distance-bottom:7.2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" filled="f" stroked="f">
                <v:textbox style="mso-fit-shape-to-text:t">
                  <w:txbxContent>
                    <w:p w14:paraId="731B94A8" w14:textId="10A2F0A2" w:rsidR="00D35FF8" w:rsidRPr="00992499" w:rsidRDefault="00D35FF8" w:rsidP="002879DC">
                      <w:pPr>
                        <w:pBdr>
                          <w:top w:val="single" w:sz="24" w:space="8" w:color="5B9BD5" w:themeColor="accent1"/>
                          <w:bottom w:val="single" w:sz="24" w:space="8" w:color="5B9BD5" w:themeColor="accent1"/>
                        </w:pBdr>
                        <w:spacing w:after="0"/>
                        <w:jc w:val="center"/>
                        <w:rPr>
                          <w:b/>
                          <w:bCs/>
                          <w:color w:val="5B9BD5" w:themeColor="accent1"/>
                          <w:lang w:val="sr-Cyrl-RS"/>
                        </w:rPr>
                      </w:pPr>
                      <w:r>
                        <w:rPr>
                          <w:b/>
                          <w:bCs/>
                          <w:color w:val="5B9BD5" w:themeColor="accent1"/>
                          <w:szCs w:val="24"/>
                          <w:lang w:val="sr-Cyrl-RS"/>
                        </w:rPr>
                        <w:t>П</w:t>
                      </w:r>
                      <w:r w:rsidRPr="00D23235">
                        <w:rPr>
                          <w:b/>
                          <w:bCs/>
                          <w:color w:val="5B9BD5" w:themeColor="accent1"/>
                          <w:szCs w:val="24"/>
                          <w:lang w:val="sr-Cyrl-RS"/>
                        </w:rPr>
                        <w:t xml:space="preserve">росечна </w:t>
                      </w:r>
                      <w:r w:rsidRPr="00D23235">
                        <w:rPr>
                          <w:b/>
                          <w:bCs/>
                          <w:color w:val="5B9BD5" w:themeColor="accent1"/>
                          <w:szCs w:val="24"/>
                          <w:lang w:val="sr-Cyrl-RS"/>
                        </w:rPr>
                        <w:t>старост рег</w:t>
                      </w:r>
                      <w:r>
                        <w:rPr>
                          <w:b/>
                          <w:bCs/>
                          <w:color w:val="5B9BD5" w:themeColor="accent1"/>
                          <w:szCs w:val="24"/>
                          <w:lang w:val="sr-Cyrl-RS"/>
                        </w:rPr>
                        <w:t>истрованих путничких возила у Републици</w:t>
                      </w:r>
                      <w:r w:rsidRPr="00D23235">
                        <w:rPr>
                          <w:b/>
                          <w:bCs/>
                          <w:color w:val="5B9BD5" w:themeColor="accent1"/>
                          <w:szCs w:val="24"/>
                          <w:lang w:val="sr-Cyrl-RS"/>
                        </w:rPr>
                        <w:t xml:space="preserve"> Србији је била 17,3 година</w:t>
                      </w:r>
                      <w:r>
                        <w:rPr>
                          <w:b/>
                          <w:bCs/>
                          <w:color w:val="5B9BD5" w:themeColor="accent1"/>
                          <w:szCs w:val="24"/>
                          <w:lang w:val="en-GB"/>
                        </w:rPr>
                        <w:t xml:space="preserve"> </w:t>
                      </w:r>
                      <w:r>
                        <w:rPr>
                          <w:b/>
                          <w:bCs/>
                          <w:color w:val="5B9BD5" w:themeColor="accent1"/>
                          <w:szCs w:val="24"/>
                          <w:lang w:val="sr-Cyrl-RS"/>
                        </w:rPr>
                        <w:t>у 2020. години</w:t>
                      </w:r>
                    </w:p>
                  </w:txbxContent>
                </v:textbox>
                <w10:wrap type="through" anchorx="page"/>
              </v:shape>
            </w:pict>
          </mc:Fallback>
        </mc:AlternateContent>
      </w:r>
      <w:r w:rsidR="00B111B1" w:rsidRPr="006424C2">
        <w:rPr>
          <w:szCs w:val="24"/>
          <w:lang w:val="sr-Cyrl-RS"/>
        </w:rPr>
        <w:t xml:space="preserve">У Републици Србији је, 2020. године, било регистровано 2.560.000 моторних возила, од чега 2.134.000 путничких </w:t>
      </w:r>
      <w:r w:rsidR="00023F7C">
        <w:rPr>
          <w:szCs w:val="24"/>
          <w:lang w:val="sr-Cyrl-RS"/>
        </w:rPr>
        <w:t>возила</w:t>
      </w:r>
      <w:r w:rsidR="00966143">
        <w:rPr>
          <w:szCs w:val="24"/>
          <w:lang w:val="sr-Cyrl-RS"/>
        </w:rPr>
        <w:t xml:space="preserve">, 255.904 теретних возила, </w:t>
      </w:r>
      <w:r w:rsidR="00B111B1" w:rsidRPr="006424C2">
        <w:rPr>
          <w:szCs w:val="24"/>
          <w:lang w:val="sr-Cyrl-RS"/>
        </w:rPr>
        <w:t>9.900 аутобуса</w:t>
      </w:r>
      <w:r w:rsidR="00966143">
        <w:rPr>
          <w:szCs w:val="24"/>
          <w:lang w:val="sr-Cyrl-RS"/>
        </w:rPr>
        <w:t xml:space="preserve"> и осталих</w:t>
      </w:r>
      <w:r w:rsidR="00B111B1" w:rsidRPr="006424C2">
        <w:rPr>
          <w:szCs w:val="24"/>
          <w:lang w:val="sr-Cyrl-RS"/>
        </w:rPr>
        <w:t xml:space="preserve">. У периоду од 2011. до 2020. године, број путничких </w:t>
      </w:r>
      <w:r w:rsidR="00023F7C">
        <w:rPr>
          <w:szCs w:val="24"/>
          <w:lang w:val="sr-Cyrl-RS"/>
        </w:rPr>
        <w:t>возила</w:t>
      </w:r>
      <w:r w:rsidR="00B111B1" w:rsidRPr="006424C2">
        <w:rPr>
          <w:szCs w:val="24"/>
          <w:lang w:val="sr-Cyrl-RS"/>
        </w:rPr>
        <w:t xml:space="preserve"> је повећан за 29%, а с</w:t>
      </w:r>
      <w:r w:rsidR="00966143">
        <w:rPr>
          <w:szCs w:val="24"/>
          <w:lang w:val="sr-Cyrl-RS"/>
        </w:rPr>
        <w:t>тепен моторизације се повећао са 232 на 314 ПА</w:t>
      </w:r>
      <w:r w:rsidR="00B111B1" w:rsidRPr="006424C2">
        <w:rPr>
          <w:szCs w:val="24"/>
          <w:lang w:val="sr-Cyrl-RS"/>
        </w:rPr>
        <w:t xml:space="preserve">/1000 становника, односно за око 35%. </w:t>
      </w:r>
      <w:r w:rsidR="006424C2" w:rsidRPr="006424C2">
        <w:rPr>
          <w:szCs w:val="24"/>
          <w:lang w:val="sr-Cyrl-RS"/>
        </w:rPr>
        <w:t>У Европској</w:t>
      </w:r>
      <w:r w:rsidR="00B111B1" w:rsidRPr="006424C2">
        <w:rPr>
          <w:szCs w:val="24"/>
          <w:lang w:val="sr-Cyrl-RS"/>
        </w:rPr>
        <w:t xml:space="preserve"> унији је, у 2019. години,</w:t>
      </w:r>
      <w:r w:rsidR="00966143">
        <w:rPr>
          <w:szCs w:val="24"/>
          <w:lang w:val="sr-Cyrl-RS"/>
        </w:rPr>
        <w:t xml:space="preserve"> степен моторизације био 569 ПА</w:t>
      </w:r>
      <w:r w:rsidR="00B111B1" w:rsidRPr="006424C2">
        <w:rPr>
          <w:szCs w:val="24"/>
          <w:lang w:val="sr-Cyrl-RS"/>
        </w:rPr>
        <w:t xml:space="preserve">/1000 становника. У наредном периоду треба очекивати да ће се степен моторизације значајно повећати. </w:t>
      </w:r>
    </w:p>
    <w:p w14:paraId="294D0C62" w14:textId="6DC40E80" w:rsidR="00B111B1" w:rsidRPr="006424C2" w:rsidRDefault="00B111B1" w:rsidP="00B111B1">
      <w:pPr>
        <w:rPr>
          <w:szCs w:val="24"/>
          <w:lang w:val="sr-Cyrl-RS"/>
        </w:rPr>
      </w:pPr>
      <w:r w:rsidRPr="006424C2">
        <w:rPr>
          <w:szCs w:val="24"/>
          <w:lang w:val="sr-Cyrl-RS"/>
        </w:rPr>
        <w:t>На крају 2020. године просечна старост регистрованих путничких возила у Р</w:t>
      </w:r>
      <w:r w:rsidR="00942EFC">
        <w:rPr>
          <w:szCs w:val="24"/>
          <w:lang w:val="sr-Cyrl-RS"/>
        </w:rPr>
        <w:t>епублици</w:t>
      </w:r>
      <w:r w:rsidRPr="006424C2">
        <w:rPr>
          <w:szCs w:val="24"/>
          <w:lang w:val="sr-Cyrl-RS"/>
        </w:rPr>
        <w:t xml:space="preserve"> Србији је била 17,3 година и ова старост се повећава. </w:t>
      </w:r>
      <w:r w:rsidR="00966143">
        <w:rPr>
          <w:szCs w:val="24"/>
          <w:lang w:val="sr-Cyrl-RS"/>
        </w:rPr>
        <w:t xml:space="preserve">Наиме, </w:t>
      </w:r>
      <w:r w:rsidRPr="006424C2">
        <w:rPr>
          <w:szCs w:val="24"/>
          <w:lang w:val="sr-Cyrl-RS"/>
        </w:rPr>
        <w:t>у 2018. износила</w:t>
      </w:r>
      <w:r w:rsidR="00966143">
        <w:rPr>
          <w:szCs w:val="24"/>
          <w:lang w:val="sr-Cyrl-RS"/>
        </w:rPr>
        <w:t xml:space="preserve"> је</w:t>
      </w:r>
      <w:r w:rsidRPr="006424C2">
        <w:rPr>
          <w:szCs w:val="24"/>
          <w:lang w:val="sr-Cyrl-RS"/>
        </w:rPr>
        <w:t xml:space="preserve"> 16,4 годи</w:t>
      </w:r>
      <w:r w:rsidR="00966143">
        <w:rPr>
          <w:szCs w:val="24"/>
          <w:lang w:val="sr-Cyrl-RS"/>
        </w:rPr>
        <w:t>не, а у 2016. години била је 15,</w:t>
      </w:r>
      <w:r w:rsidRPr="006424C2">
        <w:rPr>
          <w:szCs w:val="24"/>
          <w:lang w:val="sr-Cyrl-RS"/>
        </w:rPr>
        <w:t xml:space="preserve">6 година. Просечна старост путничких возила у земљама ЕУ, у 2019 години, била је 11,5 година (кретала се у распону од 16 година у Румунији, до 6,5 година у Луксембургу). </w:t>
      </w:r>
    </w:p>
    <w:p w14:paraId="0BE0DDA7" w14:textId="5AD756CD" w:rsidR="00B111B1" w:rsidRPr="006424C2" w:rsidRDefault="00B111B1" w:rsidP="00B111B1">
      <w:pPr>
        <w:rPr>
          <w:szCs w:val="24"/>
          <w:lang w:val="sr-Cyrl-RS"/>
        </w:rPr>
      </w:pPr>
      <w:r w:rsidRPr="006424C2">
        <w:rPr>
          <w:szCs w:val="24"/>
          <w:lang w:val="sr-Cyrl-RS"/>
        </w:rPr>
        <w:t xml:space="preserve">У </w:t>
      </w:r>
      <w:r w:rsidR="00942EFC">
        <w:rPr>
          <w:szCs w:val="24"/>
          <w:lang w:val="sr-Cyrl-RS"/>
        </w:rPr>
        <w:t>Републици Србији</w:t>
      </w:r>
      <w:r w:rsidRPr="006424C2">
        <w:rPr>
          <w:szCs w:val="24"/>
          <w:lang w:val="sr-Cyrl-RS"/>
        </w:rPr>
        <w:t xml:space="preserve">, </w:t>
      </w:r>
      <w:r w:rsidR="00023F7C">
        <w:rPr>
          <w:szCs w:val="24"/>
          <w:lang w:val="sr-Cyrl-RS"/>
        </w:rPr>
        <w:t>путничка возила</w:t>
      </w:r>
      <w:r w:rsidRPr="006424C2">
        <w:rPr>
          <w:szCs w:val="24"/>
          <w:lang w:val="sr-Cyrl-RS"/>
        </w:rPr>
        <w:t xml:space="preserve"> млађи од 6 година чине само 7% возног парка (у ЕУ, око 44%), док </w:t>
      </w:r>
      <w:r w:rsidR="00023F7C">
        <w:rPr>
          <w:szCs w:val="24"/>
          <w:lang w:val="sr-Cyrl-RS"/>
        </w:rPr>
        <w:t>путничка возила старија</w:t>
      </w:r>
      <w:r w:rsidRPr="006424C2">
        <w:rPr>
          <w:szCs w:val="24"/>
          <w:lang w:val="sr-Cyrl-RS"/>
        </w:rPr>
        <w:t xml:space="preserve"> од 10 година чине 76% возног парка (у ЕУ</w:t>
      </w:r>
      <w:r w:rsidR="00966143">
        <w:rPr>
          <w:szCs w:val="24"/>
          <w:lang w:val="sr-Cyrl-RS"/>
        </w:rPr>
        <w:t xml:space="preserve"> око 35%). Чак 36% </w:t>
      </w:r>
      <w:r w:rsidR="00023F7C">
        <w:rPr>
          <w:szCs w:val="24"/>
          <w:lang w:val="sr-Cyrl-RS"/>
        </w:rPr>
        <w:t>путничких возила</w:t>
      </w:r>
      <w:r w:rsidR="00966143">
        <w:rPr>
          <w:szCs w:val="24"/>
          <w:lang w:val="sr-Cyrl-RS"/>
        </w:rPr>
        <w:t xml:space="preserve"> </w:t>
      </w:r>
      <w:r w:rsidR="00023F7C">
        <w:rPr>
          <w:szCs w:val="24"/>
          <w:lang w:val="sr-Cyrl-RS"/>
        </w:rPr>
        <w:t>је</w:t>
      </w:r>
      <w:r w:rsidRPr="006424C2">
        <w:rPr>
          <w:szCs w:val="24"/>
          <w:lang w:val="sr-Cyrl-RS"/>
        </w:rPr>
        <w:t xml:space="preserve"> старије од 15 година. </w:t>
      </w:r>
      <w:r w:rsidRPr="00966143">
        <w:rPr>
          <w:szCs w:val="24"/>
          <w:shd w:val="clear" w:color="auto" w:fill="FFFFFF"/>
          <w:lang w:val="sr-Cyrl-RS"/>
        </w:rPr>
        <w:t xml:space="preserve">Додатно, постоје значајне разлике у квалитету и старости возног парка у различитим регионима, тако да је, у појединим регионима, просечна старост </w:t>
      </w:r>
      <w:r w:rsidR="00023F7C">
        <w:rPr>
          <w:szCs w:val="24"/>
          <w:shd w:val="clear" w:color="auto" w:fill="FFFFFF"/>
          <w:lang w:val="sr-Cyrl-RS"/>
        </w:rPr>
        <w:t xml:space="preserve">путничких </w:t>
      </w:r>
      <w:r w:rsidRPr="00966143">
        <w:rPr>
          <w:szCs w:val="24"/>
          <w:shd w:val="clear" w:color="auto" w:fill="FFFFFF"/>
          <w:lang w:val="sr-Cyrl-RS"/>
        </w:rPr>
        <w:t xml:space="preserve">возила преко 20 година. </w:t>
      </w:r>
      <w:r w:rsidRPr="006424C2">
        <w:rPr>
          <w:szCs w:val="24"/>
          <w:lang w:val="sr-Cyrl-RS"/>
        </w:rPr>
        <w:t xml:space="preserve">Возила са оваквом старосном структуром </w:t>
      </w:r>
      <w:r w:rsidR="00966143">
        <w:rPr>
          <w:szCs w:val="24"/>
          <w:lang w:val="sr-Cyrl-RS"/>
        </w:rPr>
        <w:t>немају савремене</w:t>
      </w:r>
      <w:r w:rsidRPr="006424C2">
        <w:rPr>
          <w:szCs w:val="24"/>
          <w:lang w:val="sr-Cyrl-RS"/>
        </w:rPr>
        <w:t xml:space="preserve"> пакете опреме која доприноси смањивању ризика и последица саобраћајних незгода.</w:t>
      </w:r>
      <w:r w:rsidR="002879DC" w:rsidRPr="006424C2">
        <w:rPr>
          <w:noProof/>
          <w:szCs w:val="24"/>
          <w:lang w:val="sr-Cyrl-RS" w:eastAsia="en-GB"/>
        </w:rPr>
        <w:t xml:space="preserve"> </w:t>
      </w:r>
    </w:p>
    <w:p w14:paraId="4CA3FF2C" w14:textId="5728FFB2" w:rsidR="00B111B1" w:rsidRPr="006424C2" w:rsidRDefault="00B111B1" w:rsidP="00B111B1">
      <w:pPr>
        <w:rPr>
          <w:szCs w:val="24"/>
          <w:lang w:val="sr-Cyrl-RS"/>
        </w:rPr>
      </w:pPr>
      <w:r w:rsidRPr="006424C2">
        <w:rPr>
          <w:szCs w:val="24"/>
          <w:lang w:val="sr-Cyrl-RS"/>
        </w:rPr>
        <w:t>Старост возила је обележје воз</w:t>
      </w:r>
      <w:r w:rsidR="00966143">
        <w:rPr>
          <w:szCs w:val="24"/>
          <w:lang w:val="sr-Cyrl-RS"/>
        </w:rPr>
        <w:t>ила које је веома повезано са на</w:t>
      </w:r>
      <w:r w:rsidRPr="006424C2">
        <w:rPr>
          <w:szCs w:val="24"/>
          <w:lang w:val="sr-Cyrl-RS"/>
        </w:rPr>
        <w:t xml:space="preserve">станком и </w:t>
      </w:r>
      <w:r w:rsidR="00966143">
        <w:rPr>
          <w:szCs w:val="24"/>
          <w:lang w:val="sr-Cyrl-RS"/>
        </w:rPr>
        <w:t>тежином</w:t>
      </w:r>
      <w:r w:rsidRPr="006424C2">
        <w:rPr>
          <w:szCs w:val="24"/>
          <w:lang w:val="sr-Cyrl-RS"/>
        </w:rPr>
        <w:t xml:space="preserve"> последица саобраћајних незгода. Критична граница старости возила после које значајно расту последице незгода је 15 година</w:t>
      </w:r>
      <w:r w:rsidRPr="006424C2">
        <w:rPr>
          <w:rStyle w:val="FootnoteReference"/>
          <w:szCs w:val="24"/>
          <w:lang w:val="sr-Cyrl-RS"/>
        </w:rPr>
        <w:footnoteReference w:id="6"/>
      </w:r>
      <w:r w:rsidRPr="006424C2">
        <w:rPr>
          <w:szCs w:val="24"/>
          <w:lang w:val="sr-Cyrl-RS"/>
        </w:rPr>
        <w:t xml:space="preserve">. С обзиром на просечну старост возила у </w:t>
      </w:r>
      <w:r w:rsidR="00966143">
        <w:rPr>
          <w:szCs w:val="24"/>
          <w:lang w:val="sr-Cyrl-RS"/>
        </w:rPr>
        <w:t xml:space="preserve">Републици </w:t>
      </w:r>
      <w:r w:rsidRPr="006424C2">
        <w:rPr>
          <w:szCs w:val="24"/>
          <w:lang w:val="sr-Cyrl-RS"/>
        </w:rPr>
        <w:t xml:space="preserve">Србији од преко 16 година, старост возила је најзначајније обележје возила које доприноси ризику и последицама саобраћајних незгода. </w:t>
      </w:r>
    </w:p>
    <w:p w14:paraId="4A811AF8" w14:textId="6118B6FE" w:rsidR="00B111B1" w:rsidRDefault="00B111B1" w:rsidP="00B111B1">
      <w:pPr>
        <w:rPr>
          <w:szCs w:val="24"/>
          <w:lang w:val="sr-Cyrl-RS"/>
        </w:rPr>
      </w:pPr>
      <w:r w:rsidRPr="006424C2">
        <w:rPr>
          <w:szCs w:val="24"/>
          <w:lang w:val="sr-Cyrl-RS"/>
        </w:rPr>
        <w:t>Посебан проблем представља</w:t>
      </w:r>
      <w:r w:rsidR="00F22627">
        <w:rPr>
          <w:szCs w:val="24"/>
          <w:lang w:val="sr-Cyrl-RS"/>
        </w:rPr>
        <w:t>ју старост и стање трактора</w:t>
      </w:r>
      <w:r w:rsidRPr="006424C2">
        <w:rPr>
          <w:szCs w:val="24"/>
          <w:lang w:val="sr-Cyrl-RS"/>
        </w:rPr>
        <w:t>. Од пописаних око 450</w:t>
      </w:r>
      <w:r w:rsidR="00F22627">
        <w:rPr>
          <w:szCs w:val="24"/>
          <w:lang w:val="sr-Cyrl-RS"/>
        </w:rPr>
        <w:t>.</w:t>
      </w:r>
      <w:r w:rsidRPr="006424C2">
        <w:rPr>
          <w:szCs w:val="24"/>
          <w:lang w:val="sr-Cyrl-RS"/>
        </w:rPr>
        <w:t xml:space="preserve">000 трактора, регистровано је само 188.000. Око 95% трактора су старији од 10 година, док је преко 86% трактора старије од 20 година. Ово захтева дефинисање додатних мера и активности за унапређење безбедности трактора. </w:t>
      </w:r>
    </w:p>
    <w:p w14:paraId="0C3108F1" w14:textId="77777777" w:rsidR="00ED2B1A" w:rsidRPr="006424C2" w:rsidRDefault="00ED2B1A" w:rsidP="00B111B1">
      <w:pPr>
        <w:rPr>
          <w:szCs w:val="24"/>
          <w:lang w:val="sr-Cyrl-RS"/>
        </w:rPr>
      </w:pPr>
    </w:p>
    <w:p w14:paraId="55F469B8" w14:textId="1FD66A9B" w:rsidR="00B111B1" w:rsidRPr="006424C2" w:rsidRDefault="00B111B1" w:rsidP="00B111B1">
      <w:pPr>
        <w:shd w:val="clear" w:color="auto" w:fill="FFFFFF"/>
        <w:rPr>
          <w:color w:val="333333"/>
          <w:szCs w:val="24"/>
          <w:shd w:val="clear" w:color="auto" w:fill="FFFFFF"/>
          <w:lang w:val="sr-Cyrl-RS"/>
        </w:rPr>
      </w:pPr>
      <w:r w:rsidRPr="006424C2">
        <w:rPr>
          <w:szCs w:val="24"/>
          <w:lang w:val="sr-Cyrl-RS" w:eastAsia="sr-Latn-RS"/>
        </w:rPr>
        <w:lastRenderedPageBreak/>
        <w:t>Велика старост возила указује на малу примену нових технологија на возилима која се увозе и која су у употреби у Републици Србији. К</w:t>
      </w:r>
      <w:r w:rsidRPr="00F22627">
        <w:rPr>
          <w:szCs w:val="24"/>
          <w:shd w:val="clear" w:color="auto" w:fill="FFFFFF"/>
          <w:lang w:val="sr-Cyrl-RS"/>
        </w:rPr>
        <w:t xml:space="preserve">уповна моћ грађана умногоме утиче на просечну старост возног парка, а самим тим и присутност релативно застарелих технологија. </w:t>
      </w:r>
    </w:p>
    <w:p w14:paraId="1C889894" w14:textId="693D7DD4" w:rsidR="00B111B1" w:rsidRPr="006424C2" w:rsidRDefault="00B111B1" w:rsidP="00B111B1">
      <w:pPr>
        <w:shd w:val="clear" w:color="auto" w:fill="FFFFFF"/>
        <w:rPr>
          <w:szCs w:val="24"/>
          <w:lang w:val="sr-Cyrl-RS"/>
        </w:rPr>
      </w:pPr>
      <w:r w:rsidRPr="006424C2">
        <w:rPr>
          <w:szCs w:val="24"/>
          <w:lang w:val="sr-Cyrl-RS"/>
        </w:rPr>
        <w:t>Провера саобразности возила пре пуштања у саобраћај подразумева поступак којим се утврђује да ли предметно возило испуњава прописане услове који важе у Републици Србији и односи се на моторна и прикључна возила која се појединачно или серијски производе или преправљају, као и на њихове уређаје, склопове и опрему. Државни орган који је одговоран за предметну област је Агенција, а део послова поверен је овлашћеним организацијама. Национални законски оквир за управљање безбедношћу возила и за проверу саобразности возила пре пуштања у с</w:t>
      </w:r>
      <w:r w:rsidR="00F22627">
        <w:rPr>
          <w:szCs w:val="24"/>
          <w:lang w:val="sr-Cyrl-RS"/>
        </w:rPr>
        <w:t xml:space="preserve">аобраћај тренутно чине: ЗоБС </w:t>
      </w:r>
      <w:r w:rsidRPr="006424C2">
        <w:rPr>
          <w:szCs w:val="24"/>
          <w:lang w:val="sr-Cyrl-RS"/>
        </w:rPr>
        <w:t xml:space="preserve">и подзаконски акти. Примењују се и важећи УН Правилници и технички стандарди из области возила прихваћени од стране Републике Србије. </w:t>
      </w:r>
    </w:p>
    <w:p w14:paraId="3F522C59" w14:textId="75594029" w:rsidR="00B111B1" w:rsidRPr="006424C2" w:rsidRDefault="00B111B1" w:rsidP="00B111B1">
      <w:pPr>
        <w:rPr>
          <w:szCs w:val="24"/>
          <w:lang w:val="sr-Cyrl-RS"/>
        </w:rPr>
      </w:pPr>
      <w:r w:rsidRPr="006424C2">
        <w:rPr>
          <w:szCs w:val="24"/>
          <w:lang w:val="sr-Cyrl-RS"/>
        </w:rPr>
        <w:t>Периодична контрола техничке исправности возила је највише унапређена у последњих пет година као најзначајнија мера унапређења безбедности возила у саобраћају. Периодични технички прегледи су важни и за праћење општег стања возног парка Републике Србије. Надлежне институције (МГСИ, МУП и А</w:t>
      </w:r>
      <w:r w:rsidR="00F22627">
        <w:rPr>
          <w:szCs w:val="24"/>
          <w:lang w:val="sr-Cyrl-RS"/>
        </w:rPr>
        <w:t>генција</w:t>
      </w:r>
      <w:r w:rsidRPr="006424C2">
        <w:rPr>
          <w:szCs w:val="24"/>
          <w:lang w:val="sr-Cyrl-RS"/>
        </w:rPr>
        <w:t>) су значајно унапредиле процес и поступак обавезне контроле техничке исправности возила током 2021</w:t>
      </w:r>
      <w:r w:rsidR="00F22627">
        <w:rPr>
          <w:szCs w:val="24"/>
          <w:lang w:val="sr-Cyrl-RS"/>
        </w:rPr>
        <w:t>.</w:t>
      </w:r>
      <w:r w:rsidRPr="006424C2">
        <w:rPr>
          <w:szCs w:val="24"/>
          <w:lang w:val="sr-Cyrl-RS"/>
        </w:rPr>
        <w:t xml:space="preserve"> године. </w:t>
      </w:r>
    </w:p>
    <w:p w14:paraId="4E7C3037" w14:textId="77777777" w:rsidR="00B111B1" w:rsidRPr="006424C2" w:rsidRDefault="00B111B1" w:rsidP="00B111B1">
      <w:pPr>
        <w:rPr>
          <w:szCs w:val="24"/>
          <w:lang w:val="sr-Cyrl-RS"/>
        </w:rPr>
      </w:pPr>
      <w:r w:rsidRPr="006424C2">
        <w:rPr>
          <w:color w:val="333333"/>
          <w:szCs w:val="24"/>
          <w:shd w:val="clear" w:color="auto" w:fill="FFFFFF"/>
          <w:lang w:val="sr-Cyrl-RS"/>
        </w:rPr>
        <w:t>Ниска техничка култура доводи до занемаривања редовног одржавања возила, a нарочито у погледу система који утичу на безбедност саобраћаја. Посебно в</w:t>
      </w:r>
      <w:r w:rsidRPr="006424C2">
        <w:rPr>
          <w:szCs w:val="24"/>
          <w:lang w:val="sr-Cyrl-RS"/>
        </w:rPr>
        <w:t>елики проблем ствара и црно тржишта нових нехомологованих и половних резервних делова.</w:t>
      </w:r>
    </w:p>
    <w:p w14:paraId="0D529EAD" w14:textId="62815A01" w:rsidR="00B111B1" w:rsidRPr="006424C2" w:rsidRDefault="00B111B1" w:rsidP="00B111B1">
      <w:pPr>
        <w:rPr>
          <w:rStyle w:val="fontstyle01"/>
          <w:rFonts w:ascii="Times New Roman" w:hAnsi="Times New Roman"/>
          <w:color w:val="auto"/>
          <w:sz w:val="24"/>
          <w:szCs w:val="24"/>
          <w:lang w:val="sr-Cyrl-RS"/>
        </w:rPr>
      </w:pPr>
      <w:r w:rsidRPr="006424C2">
        <w:rPr>
          <w:rStyle w:val="fontstyle01"/>
          <w:rFonts w:ascii="Times New Roman" w:hAnsi="Times New Roman"/>
          <w:color w:val="auto"/>
          <w:sz w:val="24"/>
          <w:szCs w:val="24"/>
          <w:lang w:val="sr-Cyrl-RS"/>
        </w:rPr>
        <w:t xml:space="preserve">Држава има ограничене могућности да утиче на обнову возног парка. Безбедносна својства возила и напредни системи безбедности прате еколошка својства, емисионе нивое и </w:t>
      </w:r>
      <w:r w:rsidR="006424C2" w:rsidRPr="006424C2">
        <w:rPr>
          <w:rStyle w:val="fontstyle01"/>
          <w:rFonts w:ascii="Times New Roman" w:hAnsi="Times New Roman"/>
          <w:color w:val="auto"/>
          <w:sz w:val="24"/>
          <w:szCs w:val="24"/>
          <w:lang w:val="sr-Cyrl-RS"/>
        </w:rPr>
        <w:t>декарбонизација</w:t>
      </w:r>
      <w:r w:rsidRPr="006424C2">
        <w:rPr>
          <w:rStyle w:val="fontstyle01"/>
          <w:rFonts w:ascii="Times New Roman" w:hAnsi="Times New Roman"/>
          <w:color w:val="auto"/>
          <w:sz w:val="24"/>
          <w:szCs w:val="24"/>
          <w:lang w:val="sr-Cyrl-RS"/>
        </w:rPr>
        <w:t xml:space="preserve"> возила. Подстицајне мере које држава током претходне две године даје за еколошки </w:t>
      </w:r>
      <w:r w:rsidR="006424C2" w:rsidRPr="006424C2">
        <w:rPr>
          <w:rStyle w:val="fontstyle01"/>
          <w:rFonts w:ascii="Times New Roman" w:hAnsi="Times New Roman"/>
          <w:color w:val="auto"/>
          <w:sz w:val="24"/>
          <w:szCs w:val="24"/>
          <w:lang w:val="sr-Cyrl-RS"/>
        </w:rPr>
        <w:t>напредна</w:t>
      </w:r>
      <w:r w:rsidRPr="006424C2">
        <w:rPr>
          <w:rStyle w:val="fontstyle01"/>
          <w:rFonts w:ascii="Times New Roman" w:hAnsi="Times New Roman"/>
          <w:color w:val="auto"/>
          <w:sz w:val="24"/>
          <w:szCs w:val="24"/>
          <w:lang w:val="sr-Cyrl-RS"/>
        </w:rPr>
        <w:t xml:space="preserve"> возила имају позитиван утицај на унапређење безбедносних карактеристика возила, али је проблем у превеликом обухваћеном ценовном оквиру. </w:t>
      </w:r>
    </w:p>
    <w:p w14:paraId="4CD7BB11" w14:textId="77777777" w:rsidR="00742A87" w:rsidRPr="006424C2" w:rsidRDefault="00B111B1" w:rsidP="00B111B1">
      <w:pPr>
        <w:rPr>
          <w:rStyle w:val="fontstyle01"/>
          <w:rFonts w:ascii="Times New Roman" w:hAnsi="Times New Roman"/>
          <w:color w:val="auto"/>
          <w:sz w:val="24"/>
          <w:szCs w:val="24"/>
          <w:lang w:val="sr-Cyrl-RS"/>
        </w:rPr>
      </w:pPr>
      <w:r w:rsidRPr="006424C2">
        <w:rPr>
          <w:rStyle w:val="fontstyle01"/>
          <w:rFonts w:ascii="Times New Roman" w:hAnsi="Times New Roman"/>
          <w:color w:val="auto"/>
          <w:sz w:val="24"/>
          <w:szCs w:val="24"/>
          <w:lang w:val="sr-Cyrl-RS"/>
        </w:rPr>
        <w:t xml:space="preserve">На основу наведеног, кључни проблем безбедности возила у Републици Србији је старост возила. Мале су могућности унапређења система редовног техничког прегледа возила, али нису исцрпљене могућности мотивације (субвенција) за обнову возног парка и контроле возила на путу, у реалним условима вожње. </w:t>
      </w:r>
    </w:p>
    <w:p w14:paraId="0B79636A" w14:textId="59979F4C" w:rsidR="00B111B1" w:rsidRPr="006424C2" w:rsidRDefault="00B111B1" w:rsidP="00B111B1">
      <w:pPr>
        <w:rPr>
          <w:szCs w:val="24"/>
          <w:lang w:val="sr-Cyrl-RS"/>
        </w:rPr>
      </w:pPr>
      <w:r w:rsidRPr="006424C2">
        <w:rPr>
          <w:szCs w:val="24"/>
          <w:lang w:val="sr-Cyrl-RS" w:eastAsia="sr-Latn-RS"/>
        </w:rPr>
        <w:t>У 2030</w:t>
      </w:r>
      <w:r w:rsidR="00F22627">
        <w:rPr>
          <w:szCs w:val="24"/>
          <w:lang w:val="sr-Cyrl-RS" w:eastAsia="sr-Latn-RS"/>
        </w:rPr>
        <w:t>.</w:t>
      </w:r>
      <w:r w:rsidRPr="006424C2">
        <w:rPr>
          <w:szCs w:val="24"/>
          <w:lang w:val="sr-Cyrl-RS" w:eastAsia="sr-Latn-RS"/>
        </w:rPr>
        <w:t xml:space="preserve"> години се може очекивати не мање </w:t>
      </w:r>
      <w:r w:rsidR="00F22627">
        <w:rPr>
          <w:szCs w:val="24"/>
          <w:lang w:val="sr-Cyrl-RS" w:eastAsia="sr-Latn-RS"/>
        </w:rPr>
        <w:t xml:space="preserve">од </w:t>
      </w:r>
      <w:r w:rsidRPr="006424C2">
        <w:rPr>
          <w:szCs w:val="24"/>
          <w:lang w:val="sr-Cyrl-RS" w:eastAsia="sr-Latn-RS"/>
        </w:rPr>
        <w:t xml:space="preserve">3.000.000 возила у </w:t>
      </w:r>
      <w:r w:rsidR="00F22627">
        <w:rPr>
          <w:szCs w:val="24"/>
          <w:lang w:val="sr-Cyrl-RS" w:eastAsia="sr-Latn-RS"/>
        </w:rPr>
        <w:t xml:space="preserve">Републици </w:t>
      </w:r>
      <w:r w:rsidRPr="006424C2">
        <w:rPr>
          <w:szCs w:val="24"/>
          <w:lang w:val="sr-Cyrl-RS" w:eastAsia="sr-Latn-RS"/>
        </w:rPr>
        <w:t>Србији. Уколико се не предузму никакве мере може се очекивати увећање просечне старости возила на око 20 година.</w:t>
      </w:r>
    </w:p>
    <w:p w14:paraId="69B6C614" w14:textId="606FB2FA" w:rsidR="007E30CE" w:rsidRPr="006424C2" w:rsidRDefault="007E30CE" w:rsidP="00300AD1">
      <w:pPr>
        <w:pStyle w:val="Heading3"/>
        <w:numPr>
          <w:ilvl w:val="2"/>
          <w:numId w:val="26"/>
        </w:numPr>
        <w:tabs>
          <w:tab w:val="clear" w:pos="720"/>
        </w:tabs>
        <w:ind w:left="567" w:hanging="567"/>
        <w:rPr>
          <w:lang w:val="sr-Cyrl-RS"/>
        </w:rPr>
      </w:pPr>
      <w:bookmarkStart w:id="30" w:name="_Toc145365469"/>
      <w:r w:rsidRPr="006424C2">
        <w:rPr>
          <w:lang w:val="sr-Cyrl-RS"/>
        </w:rPr>
        <w:t>Безбедни учесници у саобраћају</w:t>
      </w:r>
      <w:bookmarkEnd w:id="30"/>
    </w:p>
    <w:p w14:paraId="316515B0" w14:textId="566A322F" w:rsidR="00B111B1" w:rsidRPr="006424C2" w:rsidRDefault="00B111B1" w:rsidP="00B111B1">
      <w:pPr>
        <w:rPr>
          <w:lang w:val="sr-Cyrl-RS"/>
        </w:rPr>
      </w:pPr>
      <w:r w:rsidRPr="006424C2">
        <w:rPr>
          <w:lang w:val="sr-Cyrl-RS"/>
        </w:rPr>
        <w:t>Опште је позната чињеница да фактор „човек</w:t>
      </w:r>
      <w:r w:rsidR="00444BCC">
        <w:rPr>
          <w:lang w:val="sr-Cyrl-RS"/>
        </w:rPr>
        <w:t>”</w:t>
      </w:r>
      <w:r w:rsidRPr="006424C2">
        <w:rPr>
          <w:lang w:val="sr-Cyrl-RS"/>
        </w:rPr>
        <w:t xml:space="preserve"> у систему фактора безбедности саобраћаја човек – возило – пут – окружење, има утицај на настанак саобраћајних незгода у око 95% случајева. Из тих разлога, највећи потенцијал за унапређење нивоа безбедности саобраћаја и достизање предвиђених циљева управо почива на предузимању мера и активности усмерених ка фактору „човек</w:t>
      </w:r>
      <w:r w:rsidR="00ED2B1A" w:rsidRPr="003546D6">
        <w:rPr>
          <w:color w:val="333333"/>
        </w:rPr>
        <w:t>”</w:t>
      </w:r>
      <w:r w:rsidRPr="006424C2">
        <w:rPr>
          <w:lang w:val="sr-Cyrl-RS"/>
        </w:rPr>
        <w:t xml:space="preserve">. Како би био успостављен одржив систем безбедности саобраћаја неопходно је достићи опште прихваћено позитивно понашање учесника у саобраћају, засновано на знању и на позитивним ставовима. </w:t>
      </w:r>
    </w:p>
    <w:p w14:paraId="0DFDC731" w14:textId="28C71AAD" w:rsidR="00B111B1" w:rsidRPr="006424C2" w:rsidRDefault="00B111B1" w:rsidP="00B111B1">
      <w:pPr>
        <w:rPr>
          <w:lang w:val="sr-Cyrl-RS"/>
        </w:rPr>
      </w:pPr>
      <w:r w:rsidRPr="006424C2">
        <w:rPr>
          <w:lang w:val="sr-Cyrl-RS"/>
        </w:rPr>
        <w:lastRenderedPageBreak/>
        <w:t>У претходном периоду, према истраживањима понашања учесника у саобраћају спроведених од стране Агенције, забележен је позитиван тренд када је реч о унапређењу понашања учесника у саобраћају. Наиме, мерења индикатора безбедности саобраћаја указују на то да све већи број учесника у саобраћају користи заштитне системе, док се проценат прекорачења брзине смањује. Ипак, достигнути резултати на пољу индикатора безбедности саобраћаја у нашим оквирима су још увек далеко од резултата најразвијенијих земаља Европе.</w:t>
      </w:r>
    </w:p>
    <w:p w14:paraId="5BCF6CC1" w14:textId="7547E3BE" w:rsidR="00B111B1" w:rsidRPr="006424C2" w:rsidRDefault="00B111B1" w:rsidP="00B111B1">
      <w:pPr>
        <w:rPr>
          <w:lang w:val="sr-Cyrl-RS"/>
        </w:rPr>
      </w:pPr>
      <w:r w:rsidRPr="006424C2">
        <w:rPr>
          <w:lang w:val="sr-Cyrl-RS"/>
        </w:rPr>
        <w:t xml:space="preserve">Искуства најразвијенијих земаља Европе указују да се унапређење понашања учесника у саобраћају може остварити оптималним балансом саобраћајног образовања и васпитања, кампања и одговарајуће принуде. Дакле, уклапање понашања учесника у саобраћају у шаблон безбедног и одговорног понашања у саобраћају оптимално се остварује преношењем знања и развијањем позитивних ставова о безбедном учешћу у саобраћају, као и принудом у случају одступања од жељеног понашања, која мора задовољити превентивне, васпитне и репресивне аспекте. </w:t>
      </w:r>
    </w:p>
    <w:p w14:paraId="3F8C0CAB" w14:textId="7F19E0C9" w:rsidR="00B111B1" w:rsidRPr="006424C2" w:rsidRDefault="00A035D7" w:rsidP="00B111B1">
      <w:pPr>
        <w:rPr>
          <w:szCs w:val="24"/>
          <w:lang w:val="sr-Cyrl-RS"/>
        </w:rPr>
      </w:pPr>
      <w:r w:rsidRPr="006424C2">
        <w:rPr>
          <w:noProof/>
          <w:szCs w:val="24"/>
          <w:lang w:val="en-US"/>
        </w:rPr>
        <mc:AlternateContent>
          <mc:Choice Requires="wps">
            <w:drawing>
              <wp:anchor distT="91440" distB="91440" distL="114300" distR="114300" simplePos="0" relativeHeight="251696128" behindDoc="0" locked="0" layoutInCell="1" allowOverlap="1" wp14:anchorId="418904ED" wp14:editId="15EC7EA4">
                <wp:simplePos x="0" y="0"/>
                <wp:positionH relativeFrom="page">
                  <wp:posOffset>4062499</wp:posOffset>
                </wp:positionH>
                <wp:positionV relativeFrom="paragraph">
                  <wp:posOffset>0</wp:posOffset>
                </wp:positionV>
                <wp:extent cx="2611755" cy="1403985"/>
                <wp:effectExtent l="0" t="0" r="0" b="5080"/>
                <wp:wrapThrough wrapText="bothSides">
                  <wp:wrapPolygon edited="0">
                    <wp:start x="473" y="0"/>
                    <wp:lineTo x="473" y="21339"/>
                    <wp:lineTo x="21112" y="21339"/>
                    <wp:lineTo x="21112" y="0"/>
                    <wp:lineTo x="473" y="0"/>
                  </wp:wrapPolygon>
                </wp:wrapThrough>
                <wp:docPr id="4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1755" cy="1403985"/>
                        </a:xfrm>
                        <a:prstGeom prst="rect">
                          <a:avLst/>
                        </a:prstGeom>
                        <a:noFill/>
                        <a:ln w="9525">
                          <a:noFill/>
                          <a:miter lim="800000"/>
                          <a:headEnd/>
                          <a:tailEnd/>
                        </a:ln>
                      </wps:spPr>
                      <wps:txbx>
                        <w:txbxContent>
                          <w:p w14:paraId="6FF4709C" w14:textId="77777777" w:rsidR="00D35FF8" w:rsidRPr="0015423C" w:rsidRDefault="00D35FF8" w:rsidP="00A035D7">
                            <w:pPr>
                              <w:pBdr>
                                <w:top w:val="single" w:sz="24" w:space="8" w:color="5B9BD5" w:themeColor="accent1"/>
                                <w:bottom w:val="single" w:sz="24" w:space="8" w:color="5B9BD5" w:themeColor="accent1"/>
                              </w:pBdr>
                              <w:spacing w:after="0"/>
                              <w:jc w:val="center"/>
                              <w:rPr>
                                <w:b/>
                                <w:bCs/>
                                <w:color w:val="5B9BD5" w:themeColor="accent1"/>
                              </w:rPr>
                            </w:pPr>
                            <w:r w:rsidRPr="00A035D7">
                              <w:rPr>
                                <w:b/>
                                <w:bCs/>
                                <w:color w:val="5B9BD5" w:themeColor="accent1"/>
                                <w:szCs w:val="24"/>
                                <w:lang w:val="sr-Cyrl-RS"/>
                              </w:rPr>
                              <w:t xml:space="preserve">Нису </w:t>
                            </w:r>
                            <w:r w:rsidRPr="00A035D7">
                              <w:rPr>
                                <w:b/>
                                <w:bCs/>
                                <w:color w:val="5B9BD5" w:themeColor="accent1"/>
                                <w:szCs w:val="24"/>
                                <w:lang w:val="sr-Cyrl-RS"/>
                              </w:rPr>
                              <w:t>достигнути зацртани циљеви у погледу индикатора перформанси система безбедности саобраћаја</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18904ED" id="_x0000_s1038" type="#_x0000_t202" style="position:absolute;left:0;text-align:left;margin-left:319.9pt;margin-top:0;width:205.65pt;height:110.55pt;z-index:251696128;visibility:visible;mso-wrap-style:square;mso-width-percent:0;mso-height-percent:200;mso-wrap-distance-left:9pt;mso-wrap-distance-top:7.2pt;mso-wrap-distance-right:9pt;mso-wrap-distance-bottom:7.2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" filled="f" stroked="f">
                <v:textbox style="mso-fit-shape-to-text:t">
                  <w:txbxContent>
                    <w:p w14:paraId="6FF4709C" w14:textId="77777777" w:rsidR="00D35FF8" w:rsidRPr="0015423C" w:rsidRDefault="00D35FF8" w:rsidP="00A035D7">
                      <w:pPr>
                        <w:pBdr>
                          <w:top w:val="single" w:sz="24" w:space="8" w:color="5B9BD5" w:themeColor="accent1"/>
                          <w:bottom w:val="single" w:sz="24" w:space="8" w:color="5B9BD5" w:themeColor="accent1"/>
                        </w:pBdr>
                        <w:spacing w:after="0"/>
                        <w:jc w:val="center"/>
                        <w:rPr>
                          <w:b/>
                          <w:bCs/>
                          <w:color w:val="5B9BD5" w:themeColor="accent1"/>
                        </w:rPr>
                      </w:pPr>
                      <w:r w:rsidRPr="00A035D7">
                        <w:rPr>
                          <w:b/>
                          <w:bCs/>
                          <w:color w:val="5B9BD5" w:themeColor="accent1"/>
                          <w:szCs w:val="24"/>
                          <w:lang w:val="sr-Cyrl-RS"/>
                        </w:rPr>
                        <w:t xml:space="preserve">Нису </w:t>
                      </w:r>
                      <w:r w:rsidRPr="00A035D7">
                        <w:rPr>
                          <w:b/>
                          <w:bCs/>
                          <w:color w:val="5B9BD5" w:themeColor="accent1"/>
                          <w:szCs w:val="24"/>
                          <w:lang w:val="sr-Cyrl-RS"/>
                        </w:rPr>
                        <w:t>достигнути зацртани циљеви у погледу индикатора перформанси система безбедности саобраћаја</w:t>
                      </w:r>
                    </w:p>
                  </w:txbxContent>
                </v:textbox>
                <w10:wrap type="through" anchorx="page"/>
              </v:shape>
            </w:pict>
          </mc:Fallback>
        </mc:AlternateContent>
      </w:r>
      <w:r w:rsidR="00B111B1" w:rsidRPr="006424C2">
        <w:rPr>
          <w:lang w:val="sr-Cyrl-RS"/>
        </w:rPr>
        <w:t>Како би претходно наведени предуслови могли бити испуњени неопходно је постојање одговарајуће законске регулативе. У претходном периоду дошло је до значајног унапређења законске регулативе, пре</w:t>
      </w:r>
      <w:r w:rsidR="00F22627">
        <w:rPr>
          <w:lang w:val="sr-Cyrl-RS"/>
        </w:rPr>
        <w:t xml:space="preserve"> свега ЗоБС</w:t>
      </w:r>
      <w:r w:rsidR="00B111B1" w:rsidRPr="006424C2">
        <w:rPr>
          <w:lang w:val="sr-Cyrl-RS"/>
        </w:rPr>
        <w:t xml:space="preserve">, </w:t>
      </w:r>
      <w:r w:rsidR="00F22627">
        <w:rPr>
          <w:spacing w:val="-2"/>
          <w:lang w:val="sr-Cyrl-RS"/>
        </w:rPr>
        <w:t>ЗоПрек</w:t>
      </w:r>
      <w:r w:rsidR="00B111B1" w:rsidRPr="006424C2">
        <w:rPr>
          <w:spacing w:val="-2"/>
          <w:lang w:val="sr-Cyrl-RS"/>
        </w:rPr>
        <w:t xml:space="preserve">, Закона о радном времену посаде возила у друмском превозу и тахографима, као и других релеватних закона везаних за безбедност учесника у саобраћају. </w:t>
      </w:r>
      <w:r w:rsidR="00B111B1" w:rsidRPr="006424C2">
        <w:rPr>
          <w:lang w:val="sr-Cyrl-RS"/>
        </w:rPr>
        <w:t>Ипак, нови изазови намећу потребу нормативног регулисања употребе возила, односно превозних средстава микромобилности</w:t>
      </w:r>
      <w:r w:rsidR="00B111B1" w:rsidRPr="006424C2">
        <w:rPr>
          <w:szCs w:val="24"/>
          <w:lang w:val="sr-Cyrl-RS"/>
        </w:rPr>
        <w:t xml:space="preserve">, обавезне употребе заштитних кацига за све двоточкаше, као и опреме за повећање уочљивости у условима смањене видљивости, промене старосних граница за (младе) професионалне возаче, унапређење система управљања брзинама возила, увођења интермедијарних (нових, додатних) мера за возаче којима се изричу казнени поени, као и мера унапређења </w:t>
      </w:r>
      <w:r w:rsidR="00023F7C">
        <w:rPr>
          <w:szCs w:val="24"/>
          <w:lang w:val="sr-Cyrl-RS"/>
        </w:rPr>
        <w:t xml:space="preserve">понашања </w:t>
      </w:r>
      <w:r w:rsidR="00B111B1" w:rsidRPr="006424C2">
        <w:rPr>
          <w:szCs w:val="24"/>
          <w:lang w:val="sr-Cyrl-RS"/>
        </w:rPr>
        <w:t>возача којима је одузета возачка дозвола. Када је реч о вожњи под утицајем</w:t>
      </w:r>
      <w:r w:rsidR="00023F7C">
        <w:rPr>
          <w:szCs w:val="24"/>
          <w:lang w:val="sr-Cyrl-RS"/>
        </w:rPr>
        <w:t xml:space="preserve"> алкохола и психоактивних супстанци</w:t>
      </w:r>
      <w:r w:rsidR="00B111B1" w:rsidRPr="006424C2">
        <w:rPr>
          <w:szCs w:val="24"/>
          <w:lang w:val="sr-Cyrl-RS"/>
        </w:rPr>
        <w:t xml:space="preserve">, није креиран ефикасан модел елиминације повратника код којих вожња под утицајем </w:t>
      </w:r>
      <w:r w:rsidR="00023F7C" w:rsidRPr="00023F7C">
        <w:rPr>
          <w:szCs w:val="24"/>
          <w:lang w:val="sr-Cyrl-RS"/>
        </w:rPr>
        <w:t xml:space="preserve">алкохола и психоактивних супстанци </w:t>
      </w:r>
      <w:r w:rsidR="00B111B1" w:rsidRPr="006424C2">
        <w:rPr>
          <w:szCs w:val="24"/>
          <w:lang w:val="sr-Cyrl-RS"/>
        </w:rPr>
        <w:t>представља здравствени проблем, па је неопходно упућивање на лечење у одговарајуће установе, а потом интензиван рад на социјализацији и уклапању у безбедан начин понашања у саобраћају.</w:t>
      </w:r>
    </w:p>
    <w:p w14:paraId="6A945FD1" w14:textId="0B312D70" w:rsidR="00B111B1" w:rsidRPr="006424C2" w:rsidRDefault="00A035D7" w:rsidP="00B111B1">
      <w:pPr>
        <w:rPr>
          <w:szCs w:val="24"/>
          <w:lang w:val="sr-Cyrl-RS"/>
        </w:rPr>
      </w:pPr>
      <w:r w:rsidRPr="006424C2">
        <w:rPr>
          <w:noProof/>
          <w:szCs w:val="24"/>
          <w:lang w:val="en-US"/>
        </w:rPr>
        <mc:AlternateContent>
          <mc:Choice Requires="wps">
            <w:drawing>
              <wp:anchor distT="91440" distB="91440" distL="114300" distR="114300" simplePos="0" relativeHeight="251683840" behindDoc="0" locked="0" layoutInCell="1" allowOverlap="1" wp14:anchorId="2EC72D0F" wp14:editId="521AC0C8">
                <wp:simplePos x="0" y="0"/>
                <wp:positionH relativeFrom="page">
                  <wp:posOffset>4049799</wp:posOffset>
                </wp:positionH>
                <wp:positionV relativeFrom="paragraph">
                  <wp:posOffset>36195</wp:posOffset>
                </wp:positionV>
                <wp:extent cx="2611755" cy="1403985"/>
                <wp:effectExtent l="0" t="0" r="0" b="5080"/>
                <wp:wrapThrough wrapText="bothSides">
                  <wp:wrapPolygon edited="0">
                    <wp:start x="473" y="0"/>
                    <wp:lineTo x="473" y="21339"/>
                    <wp:lineTo x="21112" y="21339"/>
                    <wp:lineTo x="21112" y="0"/>
                    <wp:lineTo x="473" y="0"/>
                  </wp:wrapPolygon>
                </wp:wrapThrough>
                <wp:docPr id="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1755" cy="1403985"/>
                        </a:xfrm>
                        <a:prstGeom prst="rect">
                          <a:avLst/>
                        </a:prstGeom>
                        <a:noFill/>
                        <a:ln w="9525">
                          <a:noFill/>
                          <a:miter lim="800000"/>
                          <a:headEnd/>
                          <a:tailEnd/>
                        </a:ln>
                      </wps:spPr>
                      <wps:txbx>
                        <w:txbxContent>
                          <w:p w14:paraId="553A7882" w14:textId="6CF51B05" w:rsidR="00D35FF8" w:rsidRPr="0015423C" w:rsidRDefault="00D35FF8" w:rsidP="002879DC">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 xml:space="preserve">Систем </w:t>
                            </w:r>
                            <w:r>
                              <w:rPr>
                                <w:b/>
                                <w:bCs/>
                                <w:color w:val="5B9BD5" w:themeColor="accent1"/>
                                <w:szCs w:val="24"/>
                                <w:lang w:val="sr-Cyrl-RS"/>
                              </w:rPr>
                              <w:t>саобраћајног образовања и васпитања није успостављен у пуном капацитету</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EC72D0F" id="_x0000_s1039" type="#_x0000_t202" style="position:absolute;left:0;text-align:left;margin-left:318.9pt;margin-top:2.85pt;width:205.65pt;height:110.55pt;z-index:251683840;visibility:visible;mso-wrap-style:square;mso-width-percent:0;mso-height-percent:200;mso-wrap-distance-left:9pt;mso-wrap-distance-top:7.2pt;mso-wrap-distance-right:9pt;mso-wrap-distance-bottom:7.2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" filled="f" stroked="f">
                <v:textbox style="mso-fit-shape-to-text:t">
                  <w:txbxContent>
                    <w:p w14:paraId="553A7882" w14:textId="6CF51B05" w:rsidR="00D35FF8" w:rsidRPr="0015423C" w:rsidRDefault="00D35FF8" w:rsidP="002879DC">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 xml:space="preserve">Систем </w:t>
                      </w:r>
                      <w:r>
                        <w:rPr>
                          <w:b/>
                          <w:bCs/>
                          <w:color w:val="5B9BD5" w:themeColor="accent1"/>
                          <w:szCs w:val="24"/>
                          <w:lang w:val="sr-Cyrl-RS"/>
                        </w:rPr>
                        <w:t>саобраћајног образовања и васпитања није успостављен у пуном капацитету</w:t>
                      </w:r>
                    </w:p>
                  </w:txbxContent>
                </v:textbox>
                <w10:wrap type="through" anchorx="page"/>
              </v:shape>
            </w:pict>
          </mc:Fallback>
        </mc:AlternateContent>
      </w:r>
      <w:r w:rsidR="00B111B1" w:rsidRPr="006424C2">
        <w:rPr>
          <w:szCs w:val="24"/>
          <w:lang w:val="sr-Cyrl-RS"/>
        </w:rPr>
        <w:t>Истраживања спроведена у претходном периоду указују на недостатак знања и вештина значајних за безбедно учешће у саобраћаја, а посебно код деце и младих учесника у саобраћају. У претходном периоду поједине ЈЛС су, у оквиру активности на унапређењу нивоа безбедности саобраћаја, имплементирале системе аутоматске детекције прекршаја. На овај начин се повећава</w:t>
      </w:r>
      <w:r w:rsidR="00B111B1" w:rsidRPr="006424C2">
        <w:rPr>
          <w:lang w:val="sr-Cyrl-RS"/>
        </w:rPr>
        <w:t xml:space="preserve"> субјективни ризик учесника у саобраћају да ће њихов прекршај бити ажурно идентификован и санкционисан. С обзиром на то, неопходно је подржати и охрабрити ЈЛС у погледу увођења, односно повећања покривености мреже путева и улица системима аутоматске детекције. </w:t>
      </w:r>
    </w:p>
    <w:p w14:paraId="392EBCF2" w14:textId="592CB25C" w:rsidR="007E30CE" w:rsidRPr="006424C2" w:rsidRDefault="00B111B1" w:rsidP="00B111B1">
      <w:pPr>
        <w:rPr>
          <w:lang w:val="sr-Cyrl-RS"/>
        </w:rPr>
      </w:pPr>
      <w:r w:rsidRPr="006424C2">
        <w:rPr>
          <w:lang w:val="sr-Cyrl-RS"/>
        </w:rPr>
        <w:t xml:space="preserve">У претходном периоду интензивиране су активности везане за примену друштвеног маркетинга, односно кампања усмерених на развијање знања, ставова и понашања у </w:t>
      </w:r>
      <w:r w:rsidRPr="006424C2">
        <w:rPr>
          <w:lang w:val="sr-Cyrl-RS"/>
        </w:rPr>
        <w:lastRenderedPageBreak/>
        <w:t>саобраћају. Ипак, потенцијал друштвеног маркетинга није довољно искоришћен. Наиме, изостала је одговарајућа друштвена подршка и координација у спровођењу ових кампања.</w:t>
      </w:r>
    </w:p>
    <w:p w14:paraId="5DAA7C43" w14:textId="390E9E2B" w:rsidR="007E30CE" w:rsidRPr="006424C2" w:rsidRDefault="00B111B1" w:rsidP="00300AD1">
      <w:pPr>
        <w:pStyle w:val="Heading3"/>
        <w:numPr>
          <w:ilvl w:val="2"/>
          <w:numId w:val="26"/>
        </w:numPr>
        <w:tabs>
          <w:tab w:val="clear" w:pos="720"/>
        </w:tabs>
        <w:ind w:left="567" w:hanging="567"/>
        <w:rPr>
          <w:lang w:val="sr-Cyrl-RS"/>
        </w:rPr>
      </w:pPr>
      <w:bookmarkStart w:id="31" w:name="_Toc145365470"/>
      <w:r w:rsidRPr="006424C2">
        <w:rPr>
          <w:lang w:val="sr-Cyrl-RS"/>
        </w:rPr>
        <w:t>Деловање</w:t>
      </w:r>
      <w:r w:rsidR="007E30CE" w:rsidRPr="006424C2">
        <w:rPr>
          <w:lang w:val="sr-Cyrl-RS"/>
        </w:rPr>
        <w:t xml:space="preserve"> након саобраћајне незгоде</w:t>
      </w:r>
      <w:bookmarkEnd w:id="31"/>
    </w:p>
    <w:p w14:paraId="67547894" w14:textId="52941916" w:rsidR="00B111B1" w:rsidRPr="006424C2" w:rsidRDefault="00B111B1" w:rsidP="009148AD">
      <w:pPr>
        <w:spacing w:before="0"/>
        <w:rPr>
          <w:lang w:val="sr-Cyrl-RS"/>
        </w:rPr>
      </w:pPr>
      <w:r w:rsidRPr="006424C2">
        <w:rPr>
          <w:lang w:val="sr-Cyrl-RS"/>
        </w:rPr>
        <w:t>Хитне службе које делују након саобраћајне незгоде јесу: пол</w:t>
      </w:r>
      <w:r w:rsidR="00F22627">
        <w:rPr>
          <w:lang w:val="sr-Cyrl-RS"/>
        </w:rPr>
        <w:t>иција, ватрогасно-</w:t>
      </w:r>
      <w:r w:rsidRPr="006424C2">
        <w:rPr>
          <w:lang w:val="sr-Cyrl-RS"/>
        </w:rPr>
        <w:t xml:space="preserve">спасилачке јединице (ВСЈ), преболничка хитна медицинска помоћ (ПХМП) и болничка хитна медицинска помоћ (БХМП). Полиција и ВСЈ јесу централизоване службе у саставу Министарства унутрашњих послова, </w:t>
      </w:r>
      <w:r w:rsidR="006424C2" w:rsidRPr="006424C2">
        <w:rPr>
          <w:lang w:val="sr-Cyrl-RS"/>
        </w:rPr>
        <w:t>хијерархијски</w:t>
      </w:r>
      <w:r w:rsidRPr="006424C2">
        <w:rPr>
          <w:lang w:val="sr-Cyrl-RS"/>
        </w:rPr>
        <w:t xml:space="preserve"> организоване по принципу субординације. Установе које пружају ПХМП јесу специјализовани заводи и домови здравља. </w:t>
      </w:r>
    </w:p>
    <w:p w14:paraId="2EA2B57C" w14:textId="54607BBA" w:rsidR="00B111B1" w:rsidRPr="006424C2" w:rsidRDefault="00B111B1" w:rsidP="009148AD">
      <w:pPr>
        <w:spacing w:before="0"/>
        <w:rPr>
          <w:lang w:val="sr-Cyrl-RS"/>
        </w:rPr>
      </w:pPr>
      <w:r w:rsidRPr="006424C2">
        <w:rPr>
          <w:lang w:val="sr-Cyrl-RS"/>
        </w:rPr>
        <w:t xml:space="preserve">Установе које пружају ПХМП организоване су на територијалном принципу, њихова надлежност за деловање јесте на територији </w:t>
      </w:r>
      <w:r w:rsidR="00F22627">
        <w:rPr>
          <w:lang w:val="sr-Cyrl-RS"/>
        </w:rPr>
        <w:t>ЈЛС</w:t>
      </w:r>
      <w:r w:rsidRPr="006424C2">
        <w:rPr>
          <w:lang w:val="sr-Cyrl-RS"/>
        </w:rPr>
        <w:t xml:space="preserve">. На територијама општина са мање од 25.000 становника не постоји служба </w:t>
      </w:r>
      <w:r w:rsidR="00F22627">
        <w:rPr>
          <w:lang w:val="sr-Cyrl-RS"/>
        </w:rPr>
        <w:t>хитне медицинске помоћи (</w:t>
      </w:r>
      <w:r w:rsidRPr="006424C2">
        <w:rPr>
          <w:lang w:val="sr-Cyrl-RS"/>
        </w:rPr>
        <w:t>ХМП</w:t>
      </w:r>
      <w:r w:rsidR="00F22627">
        <w:rPr>
          <w:lang w:val="sr-Cyrl-RS"/>
        </w:rPr>
        <w:t>)</w:t>
      </w:r>
      <w:r w:rsidRPr="006424C2">
        <w:rPr>
          <w:lang w:val="sr-Cyrl-RS"/>
        </w:rPr>
        <w:t>, већ здравствено особље службе опште медицине које, по потреби, указује ХМП повређенима у саобраћајној незгоди. Јединице ПХМП по правилу не пружају помоћ повређенима у саобраћајним незгодама на територији друге установе, чак и када су ближи месту незгоде. Изузетак су саобраћајне незгоде са већим бројем повређених када надлежна установа тражи помоћ суседних установа.</w:t>
      </w:r>
    </w:p>
    <w:p w14:paraId="33192938" w14:textId="4B13AA5C" w:rsidR="00B111B1" w:rsidRPr="006424C2" w:rsidRDefault="00B111B1" w:rsidP="009148AD">
      <w:pPr>
        <w:spacing w:before="0"/>
        <w:rPr>
          <w:lang w:val="sr-Cyrl-RS"/>
        </w:rPr>
      </w:pPr>
      <w:r w:rsidRPr="006424C2">
        <w:rPr>
          <w:lang w:val="sr-Cyrl-RS"/>
        </w:rPr>
        <w:t xml:space="preserve">Хеликоптерска хитна медицинска помоћ није успостављена као редовна служба. </w:t>
      </w:r>
    </w:p>
    <w:p w14:paraId="674F14A5" w14:textId="4C7B742C" w:rsidR="00B111B1" w:rsidRPr="006424C2" w:rsidRDefault="004B02A1" w:rsidP="009148AD">
      <w:pPr>
        <w:spacing w:before="0"/>
        <w:rPr>
          <w:shd w:val="clear" w:color="auto" w:fill="FFFFFF"/>
          <w:lang w:val="sr-Cyrl-RS"/>
        </w:rPr>
      </w:pPr>
      <w:r w:rsidRPr="006424C2">
        <w:rPr>
          <w:noProof/>
          <w:szCs w:val="24"/>
          <w:lang w:val="en-US"/>
        </w:rPr>
        <mc:AlternateContent>
          <mc:Choice Requires="wps">
            <w:drawing>
              <wp:anchor distT="91440" distB="91440" distL="114300" distR="114300" simplePos="0" relativeHeight="251685888" behindDoc="0" locked="0" layoutInCell="1" allowOverlap="1" wp14:anchorId="0E0E6599" wp14:editId="2840C8DD">
                <wp:simplePos x="0" y="0"/>
                <wp:positionH relativeFrom="page">
                  <wp:posOffset>3884930</wp:posOffset>
                </wp:positionH>
                <wp:positionV relativeFrom="paragraph">
                  <wp:posOffset>1287780</wp:posOffset>
                </wp:positionV>
                <wp:extent cx="2611755" cy="1403985"/>
                <wp:effectExtent l="0" t="0" r="0" b="5080"/>
                <wp:wrapThrough wrapText="bothSides">
                  <wp:wrapPolygon edited="0">
                    <wp:start x="473" y="0"/>
                    <wp:lineTo x="473" y="21339"/>
                    <wp:lineTo x="21112" y="21339"/>
                    <wp:lineTo x="21112" y="0"/>
                    <wp:lineTo x="473" y="0"/>
                  </wp:wrapPolygon>
                </wp:wrapThrough>
                <wp:docPr id="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1755" cy="1403985"/>
                        </a:xfrm>
                        <a:prstGeom prst="rect">
                          <a:avLst/>
                        </a:prstGeom>
                        <a:noFill/>
                        <a:ln w="9525">
                          <a:noFill/>
                          <a:miter lim="800000"/>
                          <a:headEnd/>
                          <a:tailEnd/>
                        </a:ln>
                      </wps:spPr>
                      <wps:txbx>
                        <w:txbxContent>
                          <w:p w14:paraId="67F67BE2" w14:textId="0CA8B167" w:rsidR="00D35FF8" w:rsidRPr="0015423C" w:rsidRDefault="00D35FF8" w:rsidP="002879DC">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 xml:space="preserve">Време </w:t>
                            </w:r>
                            <w:r>
                              <w:rPr>
                                <w:b/>
                                <w:bCs/>
                                <w:color w:val="5B9BD5" w:themeColor="accent1"/>
                                <w:szCs w:val="24"/>
                                <w:lang w:val="sr-Cyrl-RS"/>
                              </w:rPr>
                              <w:t>одзива хитних служби није на прихватљивом нивоу</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E0E6599" id="_x0000_s1040" type="#_x0000_t202" style="position:absolute;left:0;text-align:left;margin-left:305.9pt;margin-top:101.4pt;width:205.65pt;height:110.55pt;z-index:251685888;visibility:visible;mso-wrap-style:square;mso-width-percent:0;mso-height-percent:200;mso-wrap-distance-left:9pt;mso-wrap-distance-top:7.2pt;mso-wrap-distance-right:9pt;mso-wrap-distance-bottom:7.2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" filled="f" stroked="f">
                <v:textbox style="mso-fit-shape-to-text:t">
                  <w:txbxContent>
                    <w:p w14:paraId="67F67BE2" w14:textId="0CA8B167" w:rsidR="00D35FF8" w:rsidRPr="0015423C" w:rsidRDefault="00D35FF8" w:rsidP="002879DC">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 xml:space="preserve">Време </w:t>
                      </w:r>
                      <w:r>
                        <w:rPr>
                          <w:b/>
                          <w:bCs/>
                          <w:color w:val="5B9BD5" w:themeColor="accent1"/>
                          <w:szCs w:val="24"/>
                          <w:lang w:val="sr-Cyrl-RS"/>
                        </w:rPr>
                        <w:t>одзива хитних служби није на прихватљивом нивоу</w:t>
                      </w:r>
                    </w:p>
                  </w:txbxContent>
                </v:textbox>
                <w10:wrap type="through" anchorx="page"/>
              </v:shape>
            </w:pict>
          </mc:Fallback>
        </mc:AlternateContent>
      </w:r>
      <w:r w:rsidR="00B111B1" w:rsidRPr="006424C2">
        <w:rPr>
          <w:shd w:val="clear" w:color="auto" w:fill="FFFFFF"/>
          <w:lang w:val="sr-Cyrl-RS"/>
        </w:rPr>
        <w:t xml:space="preserve">Процедуре деловања хитних служби након саобраћајних незгода генерално не постоје, уз поједине изузетке попут прописане полицијске процедуре за обезбеђење места саобраћајне незгоде и вршења увиђаја саобраћајних незгода. Међу установама које пружају ХМП процедура углавном  нема или су неписане. Постојеће писане и неписане процедуре нису уједначене, како међу установама, тако и међу запосленима у установи. Број установа које имају процедуру деловања након масовних саобраћајних незгода је занемарљив. </w:t>
      </w:r>
    </w:p>
    <w:p w14:paraId="5FD7ECD5" w14:textId="27DFA82C" w:rsidR="00B111B1" w:rsidRPr="006424C2" w:rsidRDefault="00B111B1" w:rsidP="009148AD">
      <w:pPr>
        <w:spacing w:before="0"/>
        <w:rPr>
          <w:shd w:val="clear" w:color="auto" w:fill="FFFFFF"/>
          <w:lang w:val="sr-Cyrl-RS"/>
        </w:rPr>
      </w:pPr>
      <w:r w:rsidRPr="006424C2">
        <w:rPr>
          <w:shd w:val="clear" w:color="auto" w:fill="FFFFFF"/>
          <w:lang w:val="sr-Cyrl-RS"/>
        </w:rPr>
        <w:t xml:space="preserve">Јединице полиције и ВСЈ присутне су у свим  </w:t>
      </w:r>
      <w:r w:rsidR="00F22627">
        <w:rPr>
          <w:shd w:val="clear" w:color="auto" w:fill="FFFFFF"/>
          <w:lang w:val="sr-Cyrl-RS"/>
        </w:rPr>
        <w:t>ЈЛС</w:t>
      </w:r>
      <w:r w:rsidRPr="006424C2">
        <w:rPr>
          <w:shd w:val="clear" w:color="auto" w:fill="FFFFFF"/>
          <w:lang w:val="sr-Cyrl-RS"/>
        </w:rPr>
        <w:t xml:space="preserve">, с тим да су на територији Београда и седишта полицијских управа бројније. Ван седишта полицијских управа ВСЈ махом сачињавају два припадника у смени, а у неким јединицама само један припадник. Домови здравља на већини територије имају најчешће једну екипу (80% ДЗ) или две екипе (16% ДЗ) за пружање ХМП. Од укупно 147 домова здравља, 71 уопште нема службу ХМП. Највећи део путне мреже обезбеђен је са по само једном јединицом ПХМП, док велики део територије не омогућава да укупно време </w:t>
      </w:r>
      <w:r w:rsidR="007D693D">
        <w:rPr>
          <w:shd w:val="clear" w:color="auto" w:fill="FFFFFF"/>
          <w:lang w:val="sr-Cyrl-RS"/>
        </w:rPr>
        <w:t xml:space="preserve">одзива </w:t>
      </w:r>
      <w:r w:rsidRPr="006424C2">
        <w:rPr>
          <w:shd w:val="clear" w:color="auto" w:fill="FFFFFF"/>
          <w:lang w:val="sr-Cyrl-RS"/>
        </w:rPr>
        <w:t xml:space="preserve">буде краће од 8, односно 15 минута. </w:t>
      </w:r>
    </w:p>
    <w:p w14:paraId="79A5A0FC" w14:textId="77777777" w:rsidR="00B111B1" w:rsidRPr="006424C2" w:rsidRDefault="00B111B1" w:rsidP="009148AD">
      <w:pPr>
        <w:spacing w:before="0"/>
        <w:rPr>
          <w:shd w:val="clear" w:color="auto" w:fill="FFFFFF"/>
          <w:lang w:val="sr-Cyrl-RS"/>
        </w:rPr>
      </w:pPr>
      <w:r w:rsidRPr="006424C2">
        <w:rPr>
          <w:shd w:val="clear" w:color="auto" w:fill="FFFFFF"/>
          <w:lang w:val="sr-Cyrl-RS"/>
        </w:rPr>
        <w:t xml:space="preserve">Систем заједничке обуке и вежби са припадницима других хитних служби не постоји. Сви припадници саобраћајне полиције пролазе основни курс, а поједини и курс за вршење увиђаја саобраћајних незгода. Припадници ВСЈ пролазе курс за техничке интервенције у саобраћају, али због ограниченог капацитета додатног курса и релативног скорог уврштавања деловања у саобраћају у основни курс, само мањи део припадника ВСЈ је стручно обучен за техничке интервенције у саобраћају. Свега 31% лекара у службама које пружају ПХМП су специјализирали ургентну медицину или анестезиологију. У домовима здравља који немају службу ХМП укупан проценат лекара који су прошли додатну обуку за збрињавање ургентних стања у саобраћају је изузетно мали. Ниво обучености и увежбаности за садејство са осталим припадницима хитних служби, као и обученост и увежбаност за поступање </w:t>
      </w:r>
      <w:r w:rsidRPr="006424C2">
        <w:rPr>
          <w:shd w:val="clear" w:color="auto" w:fill="FFFFFF"/>
          <w:lang w:val="sr-Cyrl-RS"/>
        </w:rPr>
        <w:lastRenderedPageBreak/>
        <w:t>у масовним саобраћајним незгодама и посебним условима (тунели, неприступачни терени и сл.) је на веома ниском нивоу.</w:t>
      </w:r>
    </w:p>
    <w:p w14:paraId="621DDC2E" w14:textId="74B337E8" w:rsidR="00B111B1" w:rsidRPr="006424C2" w:rsidRDefault="00B111B1" w:rsidP="009148AD">
      <w:pPr>
        <w:spacing w:before="0"/>
        <w:rPr>
          <w:color w:val="000000"/>
          <w:shd w:val="clear" w:color="auto" w:fill="FFFFFF"/>
          <w:lang w:val="sr-Cyrl-RS"/>
        </w:rPr>
      </w:pPr>
      <w:r w:rsidRPr="006424C2">
        <w:rPr>
          <w:color w:val="000000"/>
          <w:shd w:val="clear" w:color="auto" w:fill="FFFFFF"/>
          <w:lang w:val="sr-Cyrl-RS"/>
        </w:rPr>
        <w:t>Припадници саобраћајне полиције имају релативно континуирано снабдевање возилима и опремом неопходном за деловање након саобраћајних незгода. ВСЈ је, у претходном периоду, снабдевена значајним бројем возила, опреме и алата, али због непостојања континуираног снабдевања у ранијем периоду, још увек велики број јединица нема посебне алате за техничке интервенције у саобраћају (око 15%) или има застареле алате са недовољним силама сечења за ослобађање повређених из оштећених возила. Приметан је значајан недостатак лаких возила за техничке интервенције (пик-ап ватрогасна возила) са погоном на свим точковима која могу развити веће брзине ради дол</w:t>
      </w:r>
      <w:r w:rsidR="00F22627">
        <w:rPr>
          <w:color w:val="000000"/>
          <w:shd w:val="clear" w:color="auto" w:fill="FFFFFF"/>
          <w:lang w:val="sr-Cyrl-RS"/>
        </w:rPr>
        <w:t>аска на лице места. П</w:t>
      </w:r>
      <w:r w:rsidRPr="006424C2">
        <w:rPr>
          <w:color w:val="000000"/>
          <w:shd w:val="clear" w:color="auto" w:fill="FFFFFF"/>
          <w:lang w:val="sr-Cyrl-RS"/>
        </w:rPr>
        <w:t>ХМП највећи недостатак опреме има у средствима везе (свега 8% има радио везу) и у информационој опреми за пријем и евиденцију позива о саобраћајној незгоди. У појединим установама ПХМП прос</w:t>
      </w:r>
      <w:r w:rsidR="00F22627">
        <w:rPr>
          <w:color w:val="000000"/>
          <w:shd w:val="clear" w:color="auto" w:fill="FFFFFF"/>
          <w:lang w:val="sr-Cyrl-RS"/>
        </w:rPr>
        <w:t xml:space="preserve">ечна старост возила је преко </w:t>
      </w:r>
      <w:r w:rsidRPr="006424C2">
        <w:rPr>
          <w:color w:val="000000"/>
          <w:shd w:val="clear" w:color="auto" w:fill="FFFFFF"/>
          <w:lang w:val="sr-Cyrl-RS"/>
        </w:rPr>
        <w:t>10 година, са пређених више од 800.000 km. Приметан је општи недостатак личне опреме за припаднике ПХМП, осим у погледу униформи које има највећи број установа. Мотоцикл за ХМП има само једна установа у Републици Србији, а возила за ХМП са погоном на свим точковима има мали број ПХМП. У болничким пријемима уочава се недостатак опреме за збрињавање деце. У свим службама недостаје опрема за идентификацију географске позиције позиваоца, ИТ опреме за заједничку комуникацију и размену информација у центрима и возилима, опреме за пријем eCall сигнала и др. Такође, уочава се недостатак опреме за деловање у масовним саобраћајним незгодама.</w:t>
      </w:r>
    </w:p>
    <w:p w14:paraId="2E94BBA3" w14:textId="2F3C223F" w:rsidR="00B111B1" w:rsidRPr="006424C2" w:rsidRDefault="00B111B1" w:rsidP="009148AD">
      <w:pPr>
        <w:spacing w:before="0"/>
        <w:rPr>
          <w:color w:val="000000"/>
          <w:shd w:val="clear" w:color="auto" w:fill="FFFFFF"/>
          <w:lang w:val="sr-Cyrl-RS"/>
        </w:rPr>
      </w:pPr>
      <w:r w:rsidRPr="006424C2">
        <w:rPr>
          <w:color w:val="000000"/>
          <w:shd w:val="clear" w:color="auto" w:fill="FFFFFF"/>
          <w:lang w:val="sr-Cyrl-RS"/>
        </w:rPr>
        <w:t xml:space="preserve">С обзиром на то да не постоји јединствена база података о </w:t>
      </w:r>
      <w:r w:rsidR="00F22627">
        <w:rPr>
          <w:color w:val="000000"/>
          <w:shd w:val="clear" w:color="auto" w:fill="FFFFFF"/>
          <w:lang w:val="sr-Cyrl-RS"/>
        </w:rPr>
        <w:t>временима одзива</w:t>
      </w:r>
      <w:r w:rsidRPr="006424C2">
        <w:rPr>
          <w:color w:val="000000"/>
          <w:shd w:val="clear" w:color="auto" w:fill="FFFFFF"/>
          <w:lang w:val="sr-Cyrl-RS"/>
        </w:rPr>
        <w:t xml:space="preserve"> при деловању хитних служби у саобраћају, већ се подаци односе на све позиве првог реда хитности (у којима су саобраћајне незгоде само један део), није могуће донети закључак о просечном времену </w:t>
      </w:r>
      <w:r w:rsidR="00F22627">
        <w:rPr>
          <w:color w:val="000000"/>
          <w:shd w:val="clear" w:color="auto" w:fill="FFFFFF"/>
          <w:lang w:val="sr-Cyrl-RS"/>
        </w:rPr>
        <w:t>одзива</w:t>
      </w:r>
      <w:r w:rsidRPr="006424C2">
        <w:rPr>
          <w:color w:val="000000"/>
          <w:shd w:val="clear" w:color="auto" w:fill="FFFFFF"/>
          <w:lang w:val="sr-Cyrl-RS"/>
        </w:rPr>
        <w:t xml:space="preserve"> у случају саобраћајних незгода. </w:t>
      </w:r>
    </w:p>
    <w:p w14:paraId="3F44EA73" w14:textId="69BF6E25" w:rsidR="007E30CE" w:rsidRPr="006424C2" w:rsidRDefault="00B111B1" w:rsidP="009148AD">
      <w:pPr>
        <w:spacing w:before="0"/>
        <w:rPr>
          <w:color w:val="000000"/>
          <w:shd w:val="clear" w:color="auto" w:fill="FFFFFF"/>
          <w:lang w:val="sr-Cyrl-RS"/>
        </w:rPr>
      </w:pPr>
      <w:r w:rsidRPr="004C14B7">
        <w:rPr>
          <w:color w:val="000000"/>
          <w:shd w:val="clear" w:color="auto" w:fill="FFFFFF"/>
          <w:lang w:val="sr-Cyrl-RS"/>
        </w:rPr>
        <w:t>Осим тога, готово све установе имају систем евидентирања доласка екипе ХМП на лице места, тако што сам лекар уписује време у евиденцију.</w:t>
      </w:r>
      <w:r w:rsidRPr="006424C2">
        <w:rPr>
          <w:color w:val="000000"/>
          <w:shd w:val="clear" w:color="auto" w:fill="FFFFFF"/>
          <w:lang w:val="sr-Cyrl-RS"/>
        </w:rPr>
        <w:t xml:space="preserve"> Ниво размене информација, међусобно професионално разумевање, и усклађеност деловања хитних служби на веома су ниском нивоу. Пре свега због непостојања савременог система брзе и једновремене размене информација, због непостојања заједничких (усклађених) процедура рада и због недостатка заједничких обука и практичних вежби. Наведени недостаци нарочито долазе до изражаја при деловању након масовних саобраћајних незгода.</w:t>
      </w:r>
    </w:p>
    <w:p w14:paraId="3FD65DF2" w14:textId="77777777" w:rsidR="002F5D7D" w:rsidRPr="006424C2" w:rsidRDefault="005C61ED" w:rsidP="004E1112">
      <w:pPr>
        <w:pStyle w:val="1Glava"/>
      </w:pPr>
      <w:r w:rsidRPr="006424C2">
        <w:br w:type="page"/>
      </w:r>
      <w:bookmarkStart w:id="32" w:name="_Toc94521696"/>
      <w:bookmarkStart w:id="33" w:name="_Toc94521796"/>
      <w:bookmarkStart w:id="34" w:name="_Toc145365471"/>
      <w:r w:rsidR="002F5D7D" w:rsidRPr="006424C2">
        <w:lastRenderedPageBreak/>
        <w:t>Зашто морамо да наставимо?</w:t>
      </w:r>
      <w:bookmarkEnd w:id="32"/>
      <w:bookmarkEnd w:id="33"/>
      <w:bookmarkEnd w:id="34"/>
    </w:p>
    <w:p w14:paraId="0C49B829" w14:textId="687F4250" w:rsidR="006B1626" w:rsidRPr="006424C2" w:rsidRDefault="006B1626" w:rsidP="006B1626">
      <w:pPr>
        <w:rPr>
          <w:lang w:val="sr-Cyrl-RS"/>
        </w:rPr>
      </w:pPr>
      <w:r w:rsidRPr="006424C2">
        <w:rPr>
          <w:lang w:val="sr-Cyrl-RS"/>
        </w:rPr>
        <w:t xml:space="preserve">Генерална скупштина </w:t>
      </w:r>
      <w:r w:rsidR="00A202D1">
        <w:rPr>
          <w:lang w:val="sr-Cyrl-RS"/>
        </w:rPr>
        <w:t>УН</w:t>
      </w:r>
      <w:r w:rsidRPr="006424C2">
        <w:rPr>
          <w:lang w:val="sr-Cyrl-RS"/>
        </w:rPr>
        <w:t xml:space="preserve"> је усвојила резолуцију </w:t>
      </w:r>
      <w:r w:rsidR="00ED2B1A">
        <w:rPr>
          <w:lang w:val="en-US"/>
        </w:rPr>
        <w:t>,,</w:t>
      </w:r>
      <w:r w:rsidRPr="006424C2">
        <w:rPr>
          <w:lang w:val="sr-Cyrl-RS"/>
        </w:rPr>
        <w:t>Унапређење глобалне безбедности саобраћаја на путевима</w:t>
      </w:r>
      <w:r w:rsidR="00ED2B1A" w:rsidRPr="003546D6">
        <w:rPr>
          <w:color w:val="333333"/>
        </w:rPr>
        <w:t>”</w:t>
      </w:r>
      <w:r w:rsidRPr="006424C2">
        <w:rPr>
          <w:lang w:val="sr-Cyrl-RS"/>
        </w:rPr>
        <w:t xml:space="preserve"> (А/РЕС/74/299 од 31. августа 2020. године), кој</w:t>
      </w:r>
      <w:r w:rsidR="00A202D1">
        <w:rPr>
          <w:lang w:val="sr-Cyrl-RS"/>
        </w:rPr>
        <w:t xml:space="preserve">ом се проглашава период од 2021. од </w:t>
      </w:r>
      <w:r w:rsidRPr="006424C2">
        <w:rPr>
          <w:lang w:val="sr-Cyrl-RS"/>
        </w:rPr>
        <w:t xml:space="preserve">2030. године </w:t>
      </w:r>
      <w:r w:rsidRPr="006424C2">
        <w:rPr>
          <w:b/>
          <w:bCs/>
          <w:lang w:val="sr-Cyrl-RS"/>
        </w:rPr>
        <w:t>Другом деценијом акције за безбедност саобраћаја на путевима</w:t>
      </w:r>
      <w:r w:rsidRPr="006424C2">
        <w:rPr>
          <w:lang w:val="sr-Cyrl-RS"/>
        </w:rPr>
        <w:t xml:space="preserve">. </w:t>
      </w:r>
    </w:p>
    <w:p w14:paraId="1DDED9DE" w14:textId="6FE6C5FE" w:rsidR="00503DCE" w:rsidRPr="006424C2" w:rsidRDefault="006B1626" w:rsidP="00503DCE">
      <w:pPr>
        <w:rPr>
          <w:lang w:val="sr-Cyrl-RS"/>
        </w:rPr>
      </w:pPr>
      <w:r w:rsidRPr="006424C2">
        <w:rPr>
          <w:lang w:val="sr-Cyrl-RS"/>
        </w:rPr>
        <w:t xml:space="preserve">Република </w:t>
      </w:r>
      <w:r w:rsidR="00503DCE" w:rsidRPr="006424C2">
        <w:rPr>
          <w:lang w:val="sr-Cyrl-RS"/>
        </w:rPr>
        <w:t xml:space="preserve">Србија као чланица </w:t>
      </w:r>
      <w:r w:rsidR="00A202D1">
        <w:rPr>
          <w:lang w:val="sr-Cyrl-RS"/>
        </w:rPr>
        <w:t>УН</w:t>
      </w:r>
      <w:r w:rsidR="00503DCE" w:rsidRPr="006424C2">
        <w:rPr>
          <w:lang w:val="sr-Cyrl-RS"/>
        </w:rPr>
        <w:t xml:space="preserve"> треба да доследно реализује мере и активности из </w:t>
      </w:r>
      <w:r w:rsidR="00503DCE" w:rsidRPr="006424C2">
        <w:rPr>
          <w:b/>
          <w:bCs/>
          <w:lang w:val="sr-Cyrl-RS"/>
        </w:rPr>
        <w:t>Глобалног плана друге деценије акције за безбедност саобраћаја</w:t>
      </w:r>
      <w:r w:rsidR="00503DCE" w:rsidRPr="006424C2">
        <w:rPr>
          <w:lang w:val="sr-Cyrl-RS"/>
        </w:rPr>
        <w:t>, који као основни циљ предвиђа</w:t>
      </w:r>
      <w:r w:rsidRPr="006424C2">
        <w:rPr>
          <w:lang w:val="sr-Cyrl-RS"/>
        </w:rPr>
        <w:t xml:space="preserve"> смањење броја</w:t>
      </w:r>
      <w:r w:rsidR="00503DCE" w:rsidRPr="006424C2">
        <w:rPr>
          <w:lang w:val="sr-Cyrl-RS"/>
        </w:rPr>
        <w:t xml:space="preserve"> погинулих</w:t>
      </w:r>
      <w:r w:rsidRPr="006424C2">
        <w:rPr>
          <w:lang w:val="sr-Cyrl-RS"/>
        </w:rPr>
        <w:t xml:space="preserve"> и тешко повређених лица у саобраћајним незгодама до</w:t>
      </w:r>
      <w:r w:rsidR="00503DCE" w:rsidRPr="006424C2">
        <w:rPr>
          <w:lang w:val="sr-Cyrl-RS"/>
        </w:rPr>
        <w:t xml:space="preserve"> 2030. године </w:t>
      </w:r>
      <w:r w:rsidRPr="006424C2">
        <w:rPr>
          <w:lang w:val="sr-Cyrl-RS"/>
        </w:rPr>
        <w:t xml:space="preserve">за 50% </w:t>
      </w:r>
      <w:r w:rsidR="00503DCE" w:rsidRPr="006424C2">
        <w:rPr>
          <w:lang w:val="sr-Cyrl-RS"/>
        </w:rPr>
        <w:t>у односу на 2021. годину. Са друге стране, као кандидат за чланство у ЕУ, а имајући у виду да је Е</w:t>
      </w:r>
      <w:r w:rsidRPr="006424C2">
        <w:rPr>
          <w:lang w:val="sr-Cyrl-RS"/>
        </w:rPr>
        <w:t>вропа</w:t>
      </w:r>
      <w:r w:rsidR="00503DCE" w:rsidRPr="006424C2">
        <w:rPr>
          <w:lang w:val="sr-Cyrl-RS"/>
        </w:rPr>
        <w:t xml:space="preserve"> нај</w:t>
      </w:r>
      <w:r w:rsidR="00EF69DB" w:rsidRPr="006424C2">
        <w:rPr>
          <w:lang w:val="sr-Cyrl-RS"/>
        </w:rPr>
        <w:t>безбеднији</w:t>
      </w:r>
      <w:r w:rsidR="00503DCE" w:rsidRPr="006424C2">
        <w:rPr>
          <w:lang w:val="sr-Cyrl-RS"/>
        </w:rPr>
        <w:t xml:space="preserve"> регион у свету, требало би пратити њихове напредне иницијативе и тежити достизању жељеног нивоа безбедности. </w:t>
      </w:r>
    </w:p>
    <w:p w14:paraId="0958E208" w14:textId="18CAE3EA" w:rsidR="00503DCE" w:rsidRPr="006424C2" w:rsidRDefault="002879DC" w:rsidP="00503DCE">
      <w:pPr>
        <w:rPr>
          <w:lang w:val="sr-Cyrl-RS"/>
        </w:rPr>
      </w:pPr>
      <w:r w:rsidRPr="006424C2">
        <w:rPr>
          <w:noProof/>
          <w:szCs w:val="24"/>
          <w:lang w:val="en-US"/>
        </w:rPr>
        <mc:AlternateContent>
          <mc:Choice Requires="wps">
            <w:drawing>
              <wp:anchor distT="91440" distB="91440" distL="114300" distR="114300" simplePos="0" relativeHeight="251677696" behindDoc="0" locked="0" layoutInCell="1" allowOverlap="1" wp14:anchorId="53A17A83" wp14:editId="4E94A189">
                <wp:simplePos x="0" y="0"/>
                <wp:positionH relativeFrom="page">
                  <wp:posOffset>3882390</wp:posOffset>
                </wp:positionH>
                <wp:positionV relativeFrom="paragraph">
                  <wp:posOffset>710565</wp:posOffset>
                </wp:positionV>
                <wp:extent cx="2611755" cy="1403985"/>
                <wp:effectExtent l="0" t="0" r="0" b="5080"/>
                <wp:wrapThrough wrapText="bothSides">
                  <wp:wrapPolygon edited="0">
                    <wp:start x="473" y="0"/>
                    <wp:lineTo x="473" y="21339"/>
                    <wp:lineTo x="21112" y="21339"/>
                    <wp:lineTo x="21112" y="0"/>
                    <wp:lineTo x="473" y="0"/>
                  </wp:wrapPolygon>
                </wp:wrapThrough>
                <wp:docPr id="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1755" cy="1403985"/>
                        </a:xfrm>
                        <a:prstGeom prst="rect">
                          <a:avLst/>
                        </a:prstGeom>
                        <a:noFill/>
                        <a:ln w="9525">
                          <a:noFill/>
                          <a:miter lim="800000"/>
                          <a:headEnd/>
                          <a:tailEnd/>
                        </a:ln>
                      </wps:spPr>
                      <wps:txbx>
                        <w:txbxContent>
                          <w:p w14:paraId="4EB33DA6" w14:textId="36D5AEAF" w:rsidR="00D35FF8" w:rsidRPr="0015423C" w:rsidRDefault="00D35FF8" w:rsidP="009148AD">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П</w:t>
                            </w:r>
                            <w:r w:rsidRPr="009148AD">
                              <w:rPr>
                                <w:b/>
                                <w:bCs/>
                                <w:color w:val="5B9BD5" w:themeColor="accent1"/>
                                <w:szCs w:val="24"/>
                                <w:lang w:val="sr-Cyrl-RS"/>
                              </w:rPr>
                              <w:t xml:space="preserve">росечне </w:t>
                            </w:r>
                            <w:r w:rsidRPr="009148AD">
                              <w:rPr>
                                <w:b/>
                                <w:bCs/>
                                <w:color w:val="5B9BD5" w:themeColor="accent1"/>
                                <w:szCs w:val="24"/>
                                <w:lang w:val="sr-Cyrl-RS"/>
                              </w:rPr>
                              <w:t xml:space="preserve">годишње друштвено- економске последице (трошкови, губици и штете) саобраћајних незгода у Републици Србији </w:t>
                            </w:r>
                            <w:r>
                              <w:rPr>
                                <w:b/>
                                <w:bCs/>
                                <w:color w:val="5B9BD5" w:themeColor="accent1"/>
                                <w:szCs w:val="24"/>
                                <w:lang w:val="sr-Cyrl-RS"/>
                              </w:rPr>
                              <w:t xml:space="preserve">износе око </w:t>
                            </w:r>
                            <w:r w:rsidRPr="009148AD">
                              <w:rPr>
                                <w:b/>
                                <w:bCs/>
                                <w:color w:val="5B9BD5" w:themeColor="accent1"/>
                                <w:szCs w:val="24"/>
                                <w:lang w:val="sr-Cyrl-RS"/>
                              </w:rPr>
                              <w:t>4</w:t>
                            </w:r>
                            <w:r>
                              <w:rPr>
                                <w:b/>
                                <w:bCs/>
                                <w:color w:val="5B9BD5" w:themeColor="accent1"/>
                                <w:szCs w:val="24"/>
                                <w:lang w:val="sr-Cyrl-RS"/>
                              </w:rPr>
                              <w:t>,</w:t>
                            </w:r>
                            <w:r w:rsidRPr="009148AD">
                              <w:rPr>
                                <w:b/>
                                <w:bCs/>
                                <w:color w:val="5B9BD5" w:themeColor="accent1"/>
                                <w:szCs w:val="24"/>
                                <w:lang w:val="sr-Cyrl-RS"/>
                              </w:rPr>
                              <w:t>1 милијарду евра</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3A17A83" id="_x0000_s1041" type="#_x0000_t202" style="position:absolute;left:0;text-align:left;margin-left:305.7pt;margin-top:55.95pt;width:205.65pt;height:110.55pt;z-index:251677696;visibility:visible;mso-wrap-style:square;mso-width-percent:0;mso-height-percent:200;mso-wrap-distance-left:9pt;mso-wrap-distance-top:7.2pt;mso-wrap-distance-right:9pt;mso-wrap-distance-bottom:7.2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" filled="f" stroked="f">
                <v:textbox style="mso-fit-shape-to-text:t">
                  <w:txbxContent>
                    <w:p w14:paraId="4EB33DA6" w14:textId="36D5AEAF" w:rsidR="00D35FF8" w:rsidRPr="0015423C" w:rsidRDefault="00D35FF8" w:rsidP="009148AD">
                      <w:pPr>
                        <w:pBdr>
                          <w:top w:val="single" w:sz="24" w:space="8" w:color="5B9BD5" w:themeColor="accent1"/>
                          <w:bottom w:val="single" w:sz="24" w:space="8" w:color="5B9BD5" w:themeColor="accent1"/>
                        </w:pBdr>
                        <w:spacing w:after="0"/>
                        <w:jc w:val="center"/>
                        <w:rPr>
                          <w:b/>
                          <w:bCs/>
                          <w:color w:val="5B9BD5" w:themeColor="accent1"/>
                        </w:rPr>
                      </w:pPr>
                      <w:r>
                        <w:rPr>
                          <w:b/>
                          <w:bCs/>
                          <w:color w:val="5B9BD5" w:themeColor="accent1"/>
                          <w:szCs w:val="24"/>
                          <w:lang w:val="sr-Cyrl-RS"/>
                        </w:rPr>
                        <w:t>П</w:t>
                      </w:r>
                      <w:r w:rsidRPr="009148AD">
                        <w:rPr>
                          <w:b/>
                          <w:bCs/>
                          <w:color w:val="5B9BD5" w:themeColor="accent1"/>
                          <w:szCs w:val="24"/>
                          <w:lang w:val="sr-Cyrl-RS"/>
                        </w:rPr>
                        <w:t xml:space="preserve">росечне </w:t>
                      </w:r>
                      <w:r w:rsidRPr="009148AD">
                        <w:rPr>
                          <w:b/>
                          <w:bCs/>
                          <w:color w:val="5B9BD5" w:themeColor="accent1"/>
                          <w:szCs w:val="24"/>
                          <w:lang w:val="sr-Cyrl-RS"/>
                        </w:rPr>
                        <w:t xml:space="preserve">годишње друштвено- економске последице (трошкови, губици и штете) саобраћајних незгода у Републици Србији </w:t>
                      </w:r>
                      <w:r>
                        <w:rPr>
                          <w:b/>
                          <w:bCs/>
                          <w:color w:val="5B9BD5" w:themeColor="accent1"/>
                          <w:szCs w:val="24"/>
                          <w:lang w:val="sr-Cyrl-RS"/>
                        </w:rPr>
                        <w:t xml:space="preserve">износе око </w:t>
                      </w:r>
                      <w:r w:rsidRPr="009148AD">
                        <w:rPr>
                          <w:b/>
                          <w:bCs/>
                          <w:color w:val="5B9BD5" w:themeColor="accent1"/>
                          <w:szCs w:val="24"/>
                          <w:lang w:val="sr-Cyrl-RS"/>
                        </w:rPr>
                        <w:t>4</w:t>
                      </w:r>
                      <w:r>
                        <w:rPr>
                          <w:b/>
                          <w:bCs/>
                          <w:color w:val="5B9BD5" w:themeColor="accent1"/>
                          <w:szCs w:val="24"/>
                          <w:lang w:val="sr-Cyrl-RS"/>
                        </w:rPr>
                        <w:t>,</w:t>
                      </w:r>
                      <w:r w:rsidRPr="009148AD">
                        <w:rPr>
                          <w:b/>
                          <w:bCs/>
                          <w:color w:val="5B9BD5" w:themeColor="accent1"/>
                          <w:szCs w:val="24"/>
                          <w:lang w:val="sr-Cyrl-RS"/>
                        </w:rPr>
                        <w:t>1 милијарду евра</w:t>
                      </w:r>
                    </w:p>
                  </w:txbxContent>
                </v:textbox>
                <w10:wrap type="through" anchorx="page"/>
              </v:shape>
            </w:pict>
          </mc:Fallback>
        </mc:AlternateContent>
      </w:r>
      <w:r w:rsidR="00503DCE" w:rsidRPr="006424C2">
        <w:rPr>
          <w:lang w:val="sr-Cyrl-RS"/>
        </w:rPr>
        <w:t xml:space="preserve">Све развијене земље усвојиле су у оквиру својих </w:t>
      </w:r>
      <w:r w:rsidR="00CA51DE" w:rsidRPr="006424C2">
        <w:rPr>
          <w:lang w:val="sr-Cyrl-RS"/>
        </w:rPr>
        <w:t>н</w:t>
      </w:r>
      <w:r w:rsidR="00503DCE" w:rsidRPr="006424C2">
        <w:rPr>
          <w:lang w:val="sr-Cyrl-RS"/>
        </w:rPr>
        <w:t>ационалних стратегија безбедности саобраћаја принцип „</w:t>
      </w:r>
      <w:r w:rsidR="00503DCE" w:rsidRPr="006424C2">
        <w:rPr>
          <w:b/>
          <w:bCs/>
          <w:lang w:val="sr-Cyrl-RS"/>
        </w:rPr>
        <w:t>нулте толеранције</w:t>
      </w:r>
      <w:r w:rsidR="00ED2B1A" w:rsidRPr="003546D6">
        <w:rPr>
          <w:color w:val="333333"/>
        </w:rPr>
        <w:t>”</w:t>
      </w:r>
      <w:r w:rsidR="00503DCE" w:rsidRPr="006424C2">
        <w:rPr>
          <w:lang w:val="sr-Cyrl-RS"/>
        </w:rPr>
        <w:t xml:space="preserve"> </w:t>
      </w:r>
      <w:r w:rsidR="00953771" w:rsidRPr="006424C2">
        <w:rPr>
          <w:lang w:val="sr-Cyrl-RS"/>
        </w:rPr>
        <w:t>броја погинулих лица</w:t>
      </w:r>
      <w:r w:rsidR="0081014A" w:rsidRPr="006424C2">
        <w:rPr>
          <w:lang w:val="sr-Cyrl-RS"/>
        </w:rPr>
        <w:t xml:space="preserve"> у саобраћајним незгодама</w:t>
      </w:r>
      <w:r w:rsidR="00503DCE" w:rsidRPr="006424C2">
        <w:rPr>
          <w:lang w:val="sr-Cyrl-RS"/>
        </w:rPr>
        <w:t xml:space="preserve"> и доделиле сегменту безбедности саобраћаја статус националног приоритета првог реда.</w:t>
      </w:r>
    </w:p>
    <w:p w14:paraId="6D6275EF" w14:textId="2EE25C26" w:rsidR="00D942F7" w:rsidRPr="006424C2" w:rsidRDefault="00953771" w:rsidP="00503DCE">
      <w:pPr>
        <w:rPr>
          <w:lang w:val="sr-Cyrl-RS"/>
        </w:rPr>
      </w:pPr>
      <w:r w:rsidRPr="006424C2">
        <w:rPr>
          <w:lang w:val="sr-Cyrl-RS"/>
        </w:rPr>
        <w:t>Доследно пратећи принц</w:t>
      </w:r>
      <w:r w:rsidR="00E55864" w:rsidRPr="006424C2">
        <w:rPr>
          <w:lang w:val="sr-Cyrl-RS"/>
        </w:rPr>
        <w:t>ип „нулте толеранције</w:t>
      </w:r>
      <w:r w:rsidR="00444BCC">
        <w:rPr>
          <w:lang w:val="sr-Cyrl-RS"/>
        </w:rPr>
        <w:t>”</w:t>
      </w:r>
      <w:r w:rsidR="00E55864" w:rsidRPr="006424C2">
        <w:rPr>
          <w:lang w:val="sr-Cyrl-RS"/>
        </w:rPr>
        <w:t>, просечне годишње</w:t>
      </w:r>
      <w:r w:rsidRPr="006424C2">
        <w:rPr>
          <w:lang w:val="sr-Cyrl-RS"/>
        </w:rPr>
        <w:t xml:space="preserve"> </w:t>
      </w:r>
      <w:r w:rsidR="00B721FB" w:rsidRPr="006424C2">
        <w:rPr>
          <w:lang w:val="sr-Cyrl-RS"/>
        </w:rPr>
        <w:t>друштвено- економске последице (трошкови, губици и штете)</w:t>
      </w:r>
      <w:r w:rsidRPr="006424C2">
        <w:rPr>
          <w:lang w:val="sr-Cyrl-RS"/>
        </w:rPr>
        <w:t xml:space="preserve"> саобраћајних незгода у Републици Србији </w:t>
      </w:r>
      <w:r w:rsidR="004437F7" w:rsidRPr="006424C2">
        <w:rPr>
          <w:lang w:val="sr-Cyrl-RS"/>
        </w:rPr>
        <w:t>би бил</w:t>
      </w:r>
      <w:r w:rsidR="00E55864" w:rsidRPr="006424C2">
        <w:rPr>
          <w:lang w:val="sr-Cyrl-RS"/>
        </w:rPr>
        <w:t xml:space="preserve">е </w:t>
      </w:r>
      <w:r w:rsidR="00E55864" w:rsidRPr="006424C2">
        <w:rPr>
          <w:b/>
          <w:lang w:val="sr-Cyrl-RS"/>
        </w:rPr>
        <w:t>значајно мање</w:t>
      </w:r>
      <w:r w:rsidR="004437F7" w:rsidRPr="006424C2">
        <w:rPr>
          <w:b/>
          <w:lang w:val="sr-Cyrl-RS"/>
        </w:rPr>
        <w:t xml:space="preserve"> од</w:t>
      </w:r>
      <w:r w:rsidR="00170F20">
        <w:rPr>
          <w:b/>
          <w:lang w:val="sr-Cyrl-RS"/>
        </w:rPr>
        <w:t xml:space="preserve"> 4,</w:t>
      </w:r>
      <w:r w:rsidRPr="006424C2">
        <w:rPr>
          <w:b/>
          <w:lang w:val="sr-Cyrl-RS"/>
        </w:rPr>
        <w:t>1 милијарду евра</w:t>
      </w:r>
      <w:r w:rsidRPr="006424C2">
        <w:rPr>
          <w:lang w:val="sr-Cyrl-RS"/>
        </w:rPr>
        <w:t>.</w:t>
      </w:r>
      <w:r w:rsidR="00ED0938" w:rsidRPr="006424C2">
        <w:rPr>
          <w:lang w:val="sr-Cyrl-RS"/>
        </w:rPr>
        <w:t xml:space="preserve"> </w:t>
      </w:r>
      <w:r w:rsidR="00ED0938" w:rsidRPr="006424C2">
        <w:rPr>
          <w:b/>
          <w:lang w:val="sr-Cyrl-RS"/>
        </w:rPr>
        <w:t>Ф</w:t>
      </w:r>
      <w:r w:rsidR="004437F7" w:rsidRPr="006424C2">
        <w:rPr>
          <w:b/>
          <w:bCs/>
          <w:lang w:val="sr-Cyrl-RS"/>
        </w:rPr>
        <w:t xml:space="preserve">инансијски оквир за </w:t>
      </w:r>
      <w:r w:rsidR="004E5AEA" w:rsidRPr="006424C2">
        <w:rPr>
          <w:b/>
          <w:bCs/>
          <w:lang w:val="sr-Cyrl-RS"/>
        </w:rPr>
        <w:t xml:space="preserve">достизање општег циља односно </w:t>
      </w:r>
      <w:r w:rsidR="004437F7" w:rsidRPr="006424C2">
        <w:rPr>
          <w:b/>
          <w:bCs/>
          <w:lang w:val="sr-Cyrl-RS"/>
        </w:rPr>
        <w:t xml:space="preserve">реализацију свих мера и активности из </w:t>
      </w:r>
      <w:r w:rsidR="00E95D8F" w:rsidRPr="006424C2">
        <w:rPr>
          <w:b/>
          <w:bCs/>
          <w:lang w:val="sr-Cyrl-RS"/>
        </w:rPr>
        <w:t>стратегије и пратећих</w:t>
      </w:r>
      <w:r w:rsidR="00DB5529" w:rsidRPr="006424C2">
        <w:rPr>
          <w:b/>
          <w:bCs/>
          <w:lang w:val="sr-Cyrl-RS"/>
        </w:rPr>
        <w:t xml:space="preserve"> акционих</w:t>
      </w:r>
      <w:r w:rsidR="004437F7" w:rsidRPr="006424C2">
        <w:rPr>
          <w:b/>
          <w:bCs/>
          <w:lang w:val="sr-Cyrl-RS"/>
        </w:rPr>
        <w:t xml:space="preserve"> план</w:t>
      </w:r>
      <w:r w:rsidR="00DB5529" w:rsidRPr="006424C2">
        <w:rPr>
          <w:b/>
          <w:bCs/>
          <w:lang w:val="sr-Cyrl-RS"/>
        </w:rPr>
        <w:t>ова</w:t>
      </w:r>
      <w:r w:rsidR="00445136" w:rsidRPr="006424C2">
        <w:rPr>
          <w:b/>
          <w:bCs/>
          <w:lang w:val="sr-Cyrl-RS"/>
        </w:rPr>
        <w:t xml:space="preserve"> </w:t>
      </w:r>
      <w:r w:rsidR="00B721FB" w:rsidRPr="006424C2">
        <w:rPr>
          <w:b/>
          <w:bCs/>
          <w:lang w:val="sr-Cyrl-RS"/>
        </w:rPr>
        <w:t xml:space="preserve">на годишњем нивоу </w:t>
      </w:r>
      <w:r w:rsidR="004437F7" w:rsidRPr="006424C2">
        <w:rPr>
          <w:b/>
          <w:bCs/>
          <w:lang w:val="sr-Cyrl-RS"/>
        </w:rPr>
        <w:t>износи</w:t>
      </w:r>
      <w:r w:rsidR="004437F7" w:rsidRPr="006424C2">
        <w:rPr>
          <w:lang w:val="sr-Cyrl-RS"/>
        </w:rPr>
        <w:t xml:space="preserve"> </w:t>
      </w:r>
      <w:r w:rsidR="00A202D1">
        <w:rPr>
          <w:b/>
          <w:bCs/>
          <w:lang w:val="sr-Cyrl-RS"/>
        </w:rPr>
        <w:t>око 10% укупних друштвено-</w:t>
      </w:r>
      <w:r w:rsidR="00B721FB" w:rsidRPr="006424C2">
        <w:rPr>
          <w:b/>
          <w:bCs/>
          <w:lang w:val="sr-Cyrl-RS"/>
        </w:rPr>
        <w:t>економских последиц</w:t>
      </w:r>
      <w:r w:rsidR="00445136" w:rsidRPr="006424C2">
        <w:rPr>
          <w:b/>
          <w:bCs/>
          <w:lang w:val="sr-Cyrl-RS"/>
        </w:rPr>
        <w:t>а саобраћајних незгода</w:t>
      </w:r>
      <w:r w:rsidR="004437F7" w:rsidRPr="006424C2">
        <w:rPr>
          <w:lang w:val="sr-Cyrl-RS"/>
        </w:rPr>
        <w:t xml:space="preserve">. </w:t>
      </w:r>
    </w:p>
    <w:p w14:paraId="4F836C78" w14:textId="2C633E95" w:rsidR="00D942F7" w:rsidRPr="006424C2" w:rsidRDefault="00AD7D29" w:rsidP="00EE1005">
      <w:pPr>
        <w:rPr>
          <w:b/>
          <w:szCs w:val="24"/>
          <w:lang w:val="sr-Cyrl-RS"/>
        </w:rPr>
      </w:pPr>
      <w:r w:rsidRPr="006424C2">
        <w:rPr>
          <w:szCs w:val="24"/>
          <w:lang w:val="sr-Cyrl-RS"/>
        </w:rPr>
        <w:t xml:space="preserve">Доношењем </w:t>
      </w:r>
      <w:r w:rsidR="00FE7CF9" w:rsidRPr="006424C2">
        <w:rPr>
          <w:szCs w:val="24"/>
          <w:lang w:val="sr-Cyrl-RS"/>
        </w:rPr>
        <w:t>међусекторске</w:t>
      </w:r>
      <w:r w:rsidRPr="006424C2">
        <w:rPr>
          <w:szCs w:val="24"/>
          <w:lang w:val="sr-Cyrl-RS"/>
        </w:rPr>
        <w:t xml:space="preserve"> </w:t>
      </w:r>
      <w:r w:rsidR="006424C2" w:rsidRPr="006424C2">
        <w:rPr>
          <w:b/>
          <w:szCs w:val="24"/>
          <w:lang w:val="sr-Cyrl-RS"/>
        </w:rPr>
        <w:t>Стратегије</w:t>
      </w:r>
      <w:r w:rsidR="004F061F" w:rsidRPr="006424C2">
        <w:rPr>
          <w:b/>
          <w:szCs w:val="24"/>
          <w:lang w:val="sr-Cyrl-RS"/>
        </w:rPr>
        <w:t xml:space="preserve"> безбедности саобраћаја Републике Србије за период од 20</w:t>
      </w:r>
      <w:r w:rsidR="00CA748A">
        <w:rPr>
          <w:b/>
          <w:szCs w:val="24"/>
          <w:lang w:val="sr-Cyrl-RS"/>
        </w:rPr>
        <w:t>23</w:t>
      </w:r>
      <w:r w:rsidR="004F061F" w:rsidRPr="006424C2">
        <w:rPr>
          <w:b/>
          <w:szCs w:val="24"/>
          <w:lang w:val="sr-Cyrl-RS"/>
        </w:rPr>
        <w:t>. до 2030. године</w:t>
      </w:r>
      <w:r w:rsidRPr="006424C2">
        <w:rPr>
          <w:szCs w:val="24"/>
          <w:lang w:val="sr-Cyrl-RS"/>
        </w:rPr>
        <w:t xml:space="preserve"> поставља се основ за </w:t>
      </w:r>
      <w:r w:rsidRPr="006424C2">
        <w:rPr>
          <w:b/>
          <w:szCs w:val="24"/>
          <w:lang w:val="sr-Cyrl-RS"/>
        </w:rPr>
        <w:t>стварање система у којем би безбедност саобраћаја била један од друштвених приоритета свих грађана</w:t>
      </w:r>
      <w:r w:rsidR="003952EB" w:rsidRPr="006424C2">
        <w:rPr>
          <w:b/>
          <w:szCs w:val="24"/>
          <w:lang w:val="sr-Cyrl-RS"/>
        </w:rPr>
        <w:t>,</w:t>
      </w:r>
      <w:r w:rsidRPr="006424C2">
        <w:rPr>
          <w:b/>
          <w:szCs w:val="24"/>
          <w:lang w:val="sr-Cyrl-RS"/>
        </w:rPr>
        <w:t xml:space="preserve"> </w:t>
      </w:r>
      <w:r w:rsidR="003952EB" w:rsidRPr="006424C2">
        <w:rPr>
          <w:b/>
          <w:szCs w:val="24"/>
          <w:lang w:val="sr-Cyrl-RS"/>
        </w:rPr>
        <w:t xml:space="preserve">а Република Србија </w:t>
      </w:r>
      <w:r w:rsidR="00A202D1">
        <w:rPr>
          <w:b/>
          <w:szCs w:val="24"/>
          <w:lang w:val="sr-Cyrl-RS"/>
        </w:rPr>
        <w:t xml:space="preserve">би </w:t>
      </w:r>
      <w:r w:rsidR="003952EB" w:rsidRPr="006424C2">
        <w:rPr>
          <w:b/>
          <w:szCs w:val="24"/>
          <w:lang w:val="sr-Cyrl-RS"/>
        </w:rPr>
        <w:t>била међу 10 најбезбеднијих земаља Европе.</w:t>
      </w:r>
    </w:p>
    <w:p w14:paraId="35BF3B66" w14:textId="77777777" w:rsidR="000632E1" w:rsidRPr="006424C2" w:rsidRDefault="000632E1" w:rsidP="00EE1005">
      <w:pPr>
        <w:rPr>
          <w:b/>
          <w:szCs w:val="24"/>
          <w:lang w:val="sr-Cyrl-RS"/>
        </w:rPr>
      </w:pPr>
    </w:p>
    <w:p w14:paraId="0EB5A5CD" w14:textId="73268545" w:rsidR="002F5D7D" w:rsidRPr="006424C2" w:rsidRDefault="00CE5575" w:rsidP="004E1112">
      <w:pPr>
        <w:pStyle w:val="1Glava"/>
        <w:rPr>
          <w:szCs w:val="24"/>
        </w:rPr>
      </w:pPr>
      <w:r w:rsidRPr="006424C2">
        <w:rPr>
          <w:iCs/>
          <w:szCs w:val="24"/>
        </w:rPr>
        <w:br w:type="page"/>
      </w:r>
      <w:bookmarkStart w:id="35" w:name="_Toc94521697"/>
      <w:bookmarkStart w:id="36" w:name="_Toc94521797"/>
      <w:bookmarkStart w:id="37" w:name="_Toc145365472"/>
      <w:r w:rsidR="002F5D7D" w:rsidRPr="006424C2">
        <w:lastRenderedPageBreak/>
        <w:t>Циљеви које желимо да остваримо</w:t>
      </w:r>
      <w:bookmarkEnd w:id="35"/>
      <w:bookmarkEnd w:id="36"/>
      <w:bookmarkEnd w:id="37"/>
    </w:p>
    <w:p w14:paraId="69A65DC5" w14:textId="4C78F97B" w:rsidR="000B656F" w:rsidRPr="006424C2" w:rsidRDefault="000B656F" w:rsidP="004E1112">
      <w:pPr>
        <w:pStyle w:val="Heading1"/>
      </w:pPr>
      <w:bookmarkStart w:id="38" w:name="_Toc95338719"/>
      <w:bookmarkStart w:id="39" w:name="_Toc95339047"/>
      <w:bookmarkStart w:id="40" w:name="_Toc95997736"/>
      <w:bookmarkStart w:id="41" w:name="_Toc100211936"/>
      <w:bookmarkStart w:id="42" w:name="_Toc140583758"/>
      <w:bookmarkStart w:id="43" w:name="_Toc145365473"/>
      <w:r w:rsidRPr="006424C2">
        <w:t>АМБИЦИЈА</w:t>
      </w:r>
      <w:bookmarkEnd w:id="38"/>
      <w:bookmarkEnd w:id="39"/>
      <w:bookmarkEnd w:id="40"/>
      <w:bookmarkEnd w:id="41"/>
      <w:bookmarkEnd w:id="42"/>
      <w:bookmarkEnd w:id="43"/>
    </w:p>
    <w:p w14:paraId="2E684687" w14:textId="3BC288E3" w:rsidR="000B656F" w:rsidRPr="006424C2" w:rsidRDefault="000B656F" w:rsidP="000B656F">
      <w:pPr>
        <w:rPr>
          <w:szCs w:val="24"/>
          <w:lang w:val="sr-Cyrl-RS"/>
        </w:rPr>
      </w:pPr>
      <w:r w:rsidRPr="006424C2">
        <w:rPr>
          <w:szCs w:val="24"/>
          <w:lang w:val="sr-Cyrl-RS"/>
        </w:rPr>
        <w:t>Бити међу 10 најбезбеднијих земаља Европе, према вредностима јавног ризика смрти и јавног ризика тешких повреда у друмском саобраћају.</w:t>
      </w:r>
    </w:p>
    <w:p w14:paraId="71667B76" w14:textId="77777777" w:rsidR="000B656F" w:rsidRPr="006424C2" w:rsidRDefault="000B656F" w:rsidP="004E1112">
      <w:pPr>
        <w:pStyle w:val="Heading1"/>
      </w:pPr>
      <w:bookmarkStart w:id="44" w:name="_Toc95338720"/>
      <w:bookmarkStart w:id="45" w:name="_Toc95339048"/>
      <w:bookmarkStart w:id="46" w:name="_Toc95997737"/>
      <w:bookmarkStart w:id="47" w:name="_Toc100211937"/>
      <w:bookmarkStart w:id="48" w:name="_Toc140583759"/>
      <w:bookmarkStart w:id="49" w:name="_Toc145365474"/>
      <w:r w:rsidRPr="006424C2">
        <w:t>МИСИЈА</w:t>
      </w:r>
      <w:bookmarkEnd w:id="44"/>
      <w:bookmarkEnd w:id="45"/>
      <w:bookmarkEnd w:id="46"/>
      <w:bookmarkEnd w:id="47"/>
      <w:bookmarkEnd w:id="48"/>
      <w:bookmarkEnd w:id="49"/>
    </w:p>
    <w:p w14:paraId="039B5695" w14:textId="77777777" w:rsidR="000B656F" w:rsidRPr="006424C2" w:rsidRDefault="000B656F" w:rsidP="000B656F">
      <w:pPr>
        <w:rPr>
          <w:szCs w:val="24"/>
          <w:lang w:val="sr-Cyrl-RS"/>
        </w:rPr>
      </w:pPr>
      <w:r w:rsidRPr="006424C2">
        <w:rPr>
          <w:szCs w:val="24"/>
          <w:lang w:val="sr-Cyrl-RS"/>
        </w:rPr>
        <w:t>Систем безбедности друмског саобраћаја који омогућава безбедан приступ и одрживу мобилност свих учесника у саобраћају, уз минималне штетне последице.</w:t>
      </w:r>
    </w:p>
    <w:p w14:paraId="79553737" w14:textId="77777777" w:rsidR="000B656F" w:rsidRPr="006424C2" w:rsidRDefault="000B656F" w:rsidP="004E1112">
      <w:pPr>
        <w:pStyle w:val="Heading1"/>
      </w:pPr>
      <w:bookmarkStart w:id="50" w:name="_Toc95338721"/>
      <w:bookmarkStart w:id="51" w:name="_Toc95339049"/>
      <w:bookmarkStart w:id="52" w:name="_Toc95997738"/>
      <w:bookmarkStart w:id="53" w:name="_Toc100211938"/>
      <w:bookmarkStart w:id="54" w:name="_Toc140583760"/>
      <w:bookmarkStart w:id="55" w:name="_Toc145365475"/>
      <w:r w:rsidRPr="006424C2">
        <w:t>ВИЗИЈА</w:t>
      </w:r>
      <w:bookmarkEnd w:id="50"/>
      <w:bookmarkEnd w:id="51"/>
      <w:bookmarkEnd w:id="52"/>
      <w:bookmarkEnd w:id="53"/>
      <w:bookmarkEnd w:id="54"/>
      <w:bookmarkEnd w:id="55"/>
    </w:p>
    <w:p w14:paraId="553435CF" w14:textId="77777777" w:rsidR="000B656F" w:rsidRPr="006424C2" w:rsidRDefault="000B656F" w:rsidP="000B656F">
      <w:pPr>
        <w:rPr>
          <w:szCs w:val="24"/>
          <w:lang w:val="sr-Cyrl-RS"/>
        </w:rPr>
      </w:pPr>
      <w:r w:rsidRPr="006424C2">
        <w:rPr>
          <w:szCs w:val="24"/>
          <w:lang w:val="sr-Cyrl-RS"/>
        </w:rPr>
        <w:t>Друмски саобраћај без погинулих и без тешко повређених лица у саобраћају.</w:t>
      </w:r>
    </w:p>
    <w:p w14:paraId="7CC3486F" w14:textId="77777777" w:rsidR="00C67264" w:rsidRPr="006424C2" w:rsidRDefault="00C67264" w:rsidP="00300AD1">
      <w:pPr>
        <w:pStyle w:val="Heading2"/>
        <w:numPr>
          <w:ilvl w:val="1"/>
          <w:numId w:val="20"/>
        </w:numPr>
        <w:tabs>
          <w:tab w:val="clear" w:pos="720"/>
        </w:tabs>
        <w:ind w:left="567" w:hanging="567"/>
        <w:rPr>
          <w:lang w:val="sr-Cyrl-RS"/>
        </w:rPr>
      </w:pPr>
      <w:bookmarkStart w:id="56" w:name="_Toc94521798"/>
      <w:bookmarkStart w:id="57" w:name="_Toc95338542"/>
      <w:bookmarkStart w:id="58" w:name="_Toc95338722"/>
      <w:bookmarkStart w:id="59" w:name="_Toc145365476"/>
      <w:r w:rsidRPr="006424C2">
        <w:rPr>
          <w:lang w:val="sr-Cyrl-RS"/>
        </w:rPr>
        <w:t>Општи циљ</w:t>
      </w:r>
      <w:bookmarkEnd w:id="56"/>
      <w:bookmarkEnd w:id="57"/>
      <w:bookmarkEnd w:id="58"/>
      <w:bookmarkEnd w:id="59"/>
    </w:p>
    <w:p w14:paraId="6ABECC2C" w14:textId="77777777" w:rsidR="00D9665F" w:rsidRPr="006424C2" w:rsidRDefault="00A078B3" w:rsidP="00D9665F">
      <w:pPr>
        <w:rPr>
          <w:szCs w:val="24"/>
          <w:lang w:val="sr-Cyrl-RS"/>
        </w:rPr>
      </w:pPr>
      <w:r w:rsidRPr="006424C2">
        <w:rPr>
          <w:b/>
          <w:lang w:val="sr-Cyrl-RS"/>
        </w:rPr>
        <w:t>Општи циљ</w:t>
      </w:r>
      <w:r w:rsidR="00162814" w:rsidRPr="006424C2">
        <w:rPr>
          <w:b/>
          <w:lang w:val="sr-Cyrl-RS"/>
        </w:rPr>
        <w:t>:</w:t>
      </w:r>
      <w:r w:rsidRPr="006424C2">
        <w:rPr>
          <w:lang w:val="sr-Cyrl-RS"/>
        </w:rPr>
        <w:t xml:space="preserve"> </w:t>
      </w:r>
      <w:r w:rsidR="00D9665F" w:rsidRPr="006424C2">
        <w:rPr>
          <w:szCs w:val="24"/>
          <w:lang w:val="sr-Cyrl-RS"/>
        </w:rPr>
        <w:t>смање</w:t>
      </w:r>
      <w:r w:rsidR="00513265" w:rsidRPr="006424C2">
        <w:rPr>
          <w:szCs w:val="24"/>
          <w:lang w:val="sr-Cyrl-RS"/>
        </w:rPr>
        <w:t>н</w:t>
      </w:r>
      <w:r w:rsidR="00D9665F" w:rsidRPr="006424C2">
        <w:rPr>
          <w:szCs w:val="24"/>
          <w:lang w:val="sr-Cyrl-RS"/>
        </w:rPr>
        <w:t xml:space="preserve"> број погинулих и тешко повређених лица за 50% до 2030. године, у односу на 2019. годину и без погинуле деце у саобраћају </w:t>
      </w:r>
      <w:r w:rsidR="00162814" w:rsidRPr="006424C2">
        <w:rPr>
          <w:szCs w:val="24"/>
          <w:lang w:val="sr-Cyrl-RS"/>
        </w:rPr>
        <w:t xml:space="preserve">од </w:t>
      </w:r>
      <w:r w:rsidR="00D9665F" w:rsidRPr="006424C2">
        <w:rPr>
          <w:szCs w:val="24"/>
          <w:lang w:val="sr-Cyrl-RS"/>
        </w:rPr>
        <w:t>2030. године.</w:t>
      </w:r>
    </w:p>
    <w:p w14:paraId="34ABABF2" w14:textId="77777777" w:rsidR="0014406A" w:rsidRPr="006424C2" w:rsidRDefault="0014406A" w:rsidP="0014406A">
      <w:pPr>
        <w:rPr>
          <w:szCs w:val="24"/>
          <w:lang w:val="sr-Cyrl-RS"/>
        </w:rPr>
      </w:pPr>
      <w:r w:rsidRPr="006424C2">
        <w:rPr>
          <w:b/>
          <w:color w:val="7BA0CD"/>
          <w:szCs w:val="24"/>
          <w:lang w:val="sr-Cyrl-RS"/>
        </w:rPr>
        <w:t>Показатељи исхода (успешности) за општи циљ</w:t>
      </w:r>
      <w:r w:rsidRPr="006424C2">
        <w:rPr>
          <w:color w:val="5B9BD5"/>
          <w:szCs w:val="24"/>
          <w:lang w:val="sr-Cyrl-RS"/>
        </w:rPr>
        <w:t xml:space="preserve"> </w:t>
      </w:r>
      <w:r w:rsidRPr="006424C2">
        <w:rPr>
          <w:szCs w:val="24"/>
          <w:lang w:val="sr-Cyrl-RS"/>
        </w:rPr>
        <w:t xml:space="preserve">су: </w:t>
      </w:r>
    </w:p>
    <w:p w14:paraId="38F03556" w14:textId="77777777" w:rsidR="0014406A" w:rsidRPr="006424C2" w:rsidRDefault="0014406A" w:rsidP="0069323F">
      <w:pPr>
        <w:pStyle w:val="00Nabrajanja"/>
      </w:pPr>
      <w:r w:rsidRPr="006424C2">
        <w:t>проценат смањења броја погинулих лица, у односу на 2019. годину</w:t>
      </w:r>
      <w:r w:rsidR="0069323F" w:rsidRPr="006424C2">
        <w:t xml:space="preserve"> (Дијаграм 6.1.)</w:t>
      </w:r>
    </w:p>
    <w:p w14:paraId="723AF696" w14:textId="48A97F2C" w:rsidR="004778BC" w:rsidRPr="006424C2" w:rsidRDefault="00961610" w:rsidP="00325CD1">
      <w:pPr>
        <w:jc w:val="center"/>
        <w:rPr>
          <w:szCs w:val="24"/>
          <w:lang w:val="sr-Cyrl-RS"/>
        </w:rPr>
      </w:pPr>
      <w:r>
        <w:rPr>
          <w:noProof/>
          <w:szCs w:val="24"/>
          <w:lang w:val="en-US"/>
        </w:rPr>
        <w:drawing>
          <wp:inline distT="0" distB="0" distL="0" distR="0" wp14:anchorId="676C4E5A" wp14:editId="0B1D209A">
            <wp:extent cx="5649499" cy="3171825"/>
            <wp:effectExtent l="19050" t="19050" r="27940" b="952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69145" cy="3182855"/>
                    </a:xfrm>
                    <a:prstGeom prst="rect">
                      <a:avLst/>
                    </a:prstGeom>
                    <a:noFill/>
                    <a:ln w="3175">
                      <a:solidFill>
                        <a:schemeClr val="tx1"/>
                      </a:solidFill>
                    </a:ln>
                  </pic:spPr>
                </pic:pic>
              </a:graphicData>
            </a:graphic>
          </wp:inline>
        </w:drawing>
      </w:r>
    </w:p>
    <w:p w14:paraId="5B12CA3B" w14:textId="77777777" w:rsidR="0069323F" w:rsidRPr="006424C2" w:rsidRDefault="0069323F" w:rsidP="0069323F">
      <w:pPr>
        <w:pStyle w:val="Caption"/>
        <w:jc w:val="center"/>
        <w:rPr>
          <w:i/>
          <w:color w:val="5B9BD5" w:themeColor="accent1"/>
          <w:lang w:val="sr-Cyrl-RS"/>
        </w:rPr>
      </w:pPr>
      <w:r w:rsidRPr="006424C2">
        <w:rPr>
          <w:i/>
          <w:color w:val="5B9BD5" w:themeColor="accent1"/>
          <w:lang w:val="sr-Cyrl-RS"/>
        </w:rPr>
        <w:t>Дијаграм 6.1. Проценат смањења броја погинулих лица, у односу на 2019. годину</w:t>
      </w:r>
    </w:p>
    <w:p w14:paraId="7AE52F71" w14:textId="77777777" w:rsidR="001B61D0" w:rsidRPr="006424C2" w:rsidRDefault="001B61D0" w:rsidP="0069323F">
      <w:pPr>
        <w:pStyle w:val="00Nabrajanja"/>
        <w:rPr>
          <w:szCs w:val="24"/>
        </w:rPr>
      </w:pPr>
      <w:r w:rsidRPr="006424C2">
        <w:rPr>
          <w:rStyle w:val="00NabrajanjaChar"/>
        </w:rPr>
        <w:t>проценат смањења броја тешко повређених лица, у односу на 2019. годину</w:t>
      </w:r>
      <w:r w:rsidR="0069323F" w:rsidRPr="006424C2">
        <w:rPr>
          <w:rStyle w:val="00NabrajanjaChar"/>
        </w:rPr>
        <w:t xml:space="preserve"> (Дијаграм 6.2.)</w:t>
      </w:r>
    </w:p>
    <w:p w14:paraId="455A057A" w14:textId="34C050F9" w:rsidR="001B61D0" w:rsidRPr="006424C2" w:rsidRDefault="00961610" w:rsidP="0081014A">
      <w:pPr>
        <w:jc w:val="center"/>
        <w:rPr>
          <w:szCs w:val="24"/>
          <w:lang w:val="sr-Cyrl-RS"/>
        </w:rPr>
      </w:pPr>
      <w:r>
        <w:rPr>
          <w:noProof/>
          <w:szCs w:val="24"/>
          <w:lang w:val="en-US"/>
        </w:rPr>
        <w:lastRenderedPageBreak/>
        <w:drawing>
          <wp:inline distT="0" distB="0" distL="0" distR="0" wp14:anchorId="080ECE16" wp14:editId="21DC7A20">
            <wp:extent cx="4042018" cy="2304000"/>
            <wp:effectExtent l="19050" t="19050" r="15875" b="2032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042018" cy="2304000"/>
                    </a:xfrm>
                    <a:prstGeom prst="rect">
                      <a:avLst/>
                    </a:prstGeom>
                    <a:noFill/>
                    <a:ln w="3175">
                      <a:solidFill>
                        <a:schemeClr val="tx1"/>
                      </a:solidFill>
                    </a:ln>
                  </pic:spPr>
                </pic:pic>
              </a:graphicData>
            </a:graphic>
          </wp:inline>
        </w:drawing>
      </w:r>
    </w:p>
    <w:p w14:paraId="2990E3E0" w14:textId="77777777" w:rsidR="0069323F" w:rsidRPr="006424C2" w:rsidRDefault="0069323F" w:rsidP="0069323F">
      <w:pPr>
        <w:pStyle w:val="Caption"/>
        <w:jc w:val="center"/>
        <w:rPr>
          <w:i/>
          <w:color w:val="5B9BD5" w:themeColor="accent1"/>
          <w:lang w:val="sr-Cyrl-RS"/>
        </w:rPr>
      </w:pPr>
      <w:r w:rsidRPr="006424C2">
        <w:rPr>
          <w:i/>
          <w:color w:val="5B9BD5" w:themeColor="accent1"/>
          <w:lang w:val="sr-Cyrl-RS"/>
        </w:rPr>
        <w:t>Дијаграм 6.2. Проценат смањења броја тешко повређених лица, у односу на 2019. годину</w:t>
      </w:r>
    </w:p>
    <w:p w14:paraId="3682D7F3" w14:textId="77777777" w:rsidR="001B61D0" w:rsidRPr="006424C2" w:rsidRDefault="001B61D0" w:rsidP="0069323F">
      <w:pPr>
        <w:pStyle w:val="00Nabrajanja"/>
      </w:pPr>
      <w:r w:rsidRPr="006424C2">
        <w:t>проценат смањења броја тешко повређене деце, у односу на 2019. годину</w:t>
      </w:r>
      <w:r w:rsidR="0069323F" w:rsidRPr="006424C2">
        <w:t xml:space="preserve"> (Дијаграм 6.3.)</w:t>
      </w:r>
    </w:p>
    <w:p w14:paraId="54A35B5E" w14:textId="401D2C3A" w:rsidR="0069323F" w:rsidRPr="006424C2" w:rsidRDefault="00961610" w:rsidP="0081014A">
      <w:pPr>
        <w:jc w:val="center"/>
        <w:rPr>
          <w:lang w:val="sr-Cyrl-RS"/>
        </w:rPr>
      </w:pPr>
      <w:r>
        <w:rPr>
          <w:noProof/>
          <w:lang w:val="en-US"/>
        </w:rPr>
        <w:drawing>
          <wp:inline distT="0" distB="0" distL="0" distR="0" wp14:anchorId="4EB59D35" wp14:editId="239440AC">
            <wp:extent cx="4038600" cy="2303627"/>
            <wp:effectExtent l="19050" t="19050" r="19050" b="2095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068945" cy="2320936"/>
                    </a:xfrm>
                    <a:prstGeom prst="rect">
                      <a:avLst/>
                    </a:prstGeom>
                    <a:noFill/>
                    <a:ln w="3175">
                      <a:solidFill>
                        <a:schemeClr val="tx1"/>
                      </a:solidFill>
                    </a:ln>
                  </pic:spPr>
                </pic:pic>
              </a:graphicData>
            </a:graphic>
          </wp:inline>
        </w:drawing>
      </w:r>
    </w:p>
    <w:p w14:paraId="19F51A0A" w14:textId="77777777" w:rsidR="0069323F" w:rsidRPr="006424C2" w:rsidRDefault="0069323F" w:rsidP="0069323F">
      <w:pPr>
        <w:pStyle w:val="Caption"/>
        <w:jc w:val="center"/>
        <w:rPr>
          <w:i/>
          <w:color w:val="5B9BD5" w:themeColor="accent1"/>
          <w:lang w:val="sr-Cyrl-RS"/>
        </w:rPr>
      </w:pPr>
      <w:r w:rsidRPr="006424C2">
        <w:rPr>
          <w:i/>
          <w:color w:val="5B9BD5" w:themeColor="accent1"/>
          <w:lang w:val="sr-Cyrl-RS"/>
        </w:rPr>
        <w:t>Дијаграм 6.3. Проценат смањења броја тешко повређене деце, у односу на 2019. годину</w:t>
      </w:r>
    </w:p>
    <w:p w14:paraId="6AF4B2E5" w14:textId="27D3AB0B" w:rsidR="001B61D0" w:rsidRPr="006424C2" w:rsidRDefault="001B61D0" w:rsidP="00A202D1">
      <w:pPr>
        <w:pStyle w:val="00Nabrajanja"/>
      </w:pPr>
      <w:r w:rsidRPr="006424C2">
        <w:t>број погинуле деце у саобраћај</w:t>
      </w:r>
      <w:r w:rsidR="0069323F" w:rsidRPr="006424C2">
        <w:t>у (Дијаграм 6.4.)</w:t>
      </w:r>
    </w:p>
    <w:p w14:paraId="487FDD0C" w14:textId="17DD93E8" w:rsidR="0069323F" w:rsidRPr="006424C2" w:rsidRDefault="00961610" w:rsidP="0069323F">
      <w:pPr>
        <w:jc w:val="center"/>
        <w:rPr>
          <w:szCs w:val="24"/>
          <w:lang w:val="sr-Cyrl-RS"/>
        </w:rPr>
      </w:pPr>
      <w:r>
        <w:rPr>
          <w:noProof/>
          <w:szCs w:val="24"/>
          <w:lang w:val="en-US"/>
        </w:rPr>
        <w:drawing>
          <wp:inline distT="0" distB="0" distL="0" distR="0" wp14:anchorId="4036A96E" wp14:editId="3B286F81">
            <wp:extent cx="4055509" cy="2371725"/>
            <wp:effectExtent l="19050" t="19050" r="21590" b="952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071558" cy="2381110"/>
                    </a:xfrm>
                    <a:prstGeom prst="rect">
                      <a:avLst/>
                    </a:prstGeom>
                    <a:noFill/>
                    <a:ln w="3175">
                      <a:solidFill>
                        <a:schemeClr val="tx1"/>
                      </a:solidFill>
                    </a:ln>
                  </pic:spPr>
                </pic:pic>
              </a:graphicData>
            </a:graphic>
          </wp:inline>
        </w:drawing>
      </w:r>
    </w:p>
    <w:p w14:paraId="6C4FF7E3" w14:textId="64B8D7CE" w:rsidR="0069323F" w:rsidRPr="006424C2" w:rsidRDefault="0094645F" w:rsidP="0069323F">
      <w:pPr>
        <w:pStyle w:val="Caption"/>
        <w:jc w:val="center"/>
        <w:rPr>
          <w:i/>
          <w:color w:val="5B9BD5" w:themeColor="accent1"/>
          <w:lang w:val="sr-Cyrl-RS"/>
        </w:rPr>
      </w:pPr>
      <w:r>
        <w:rPr>
          <w:i/>
          <w:color w:val="5B9BD5" w:themeColor="accent1"/>
          <w:lang w:val="sr-Cyrl-RS"/>
        </w:rPr>
        <w:t>Дијаграм 6.4</w:t>
      </w:r>
      <w:r w:rsidR="0069323F" w:rsidRPr="006424C2">
        <w:rPr>
          <w:i/>
          <w:color w:val="5B9BD5" w:themeColor="accent1"/>
          <w:lang w:val="sr-Cyrl-RS"/>
        </w:rPr>
        <w:t xml:space="preserve">. </w:t>
      </w:r>
      <w:r>
        <w:rPr>
          <w:i/>
          <w:color w:val="5B9BD5" w:themeColor="accent1"/>
          <w:lang w:val="sr-Cyrl-RS"/>
        </w:rPr>
        <w:t>С</w:t>
      </w:r>
      <w:r w:rsidR="0069323F" w:rsidRPr="006424C2">
        <w:rPr>
          <w:i/>
          <w:color w:val="5B9BD5" w:themeColor="accent1"/>
          <w:lang w:val="sr-Cyrl-RS"/>
        </w:rPr>
        <w:t>мањења броја погинуле деце, у односу на 2019. годину</w:t>
      </w:r>
    </w:p>
    <w:p w14:paraId="52E5BA32" w14:textId="524FF26C" w:rsidR="00CA28A3" w:rsidRPr="006424C2" w:rsidRDefault="0062188F" w:rsidP="0062188F">
      <w:pPr>
        <w:pStyle w:val="Heading2"/>
        <w:numPr>
          <w:ilvl w:val="0"/>
          <w:numId w:val="0"/>
        </w:numPr>
        <w:tabs>
          <w:tab w:val="clear" w:pos="720"/>
        </w:tabs>
        <w:ind w:left="567" w:hanging="567"/>
        <w:rPr>
          <w:lang w:val="sr-Cyrl-RS"/>
        </w:rPr>
      </w:pPr>
      <w:bookmarkStart w:id="60" w:name="_Toc94521799"/>
      <w:bookmarkStart w:id="61" w:name="_Toc95338543"/>
      <w:bookmarkStart w:id="62" w:name="_Toc145365477"/>
      <w:r w:rsidRPr="006424C2">
        <w:rPr>
          <w:lang w:val="sr-Cyrl-RS"/>
        </w:rPr>
        <w:lastRenderedPageBreak/>
        <w:t>6.2.</w:t>
      </w:r>
      <w:r w:rsidRPr="006424C2">
        <w:rPr>
          <w:lang w:val="sr-Cyrl-RS"/>
        </w:rPr>
        <w:tab/>
      </w:r>
      <w:r w:rsidR="00CA28A3" w:rsidRPr="006424C2">
        <w:rPr>
          <w:lang w:val="sr-Cyrl-RS"/>
        </w:rPr>
        <w:t>Посебни циљеви</w:t>
      </w:r>
      <w:bookmarkEnd w:id="60"/>
      <w:bookmarkEnd w:id="61"/>
      <w:bookmarkEnd w:id="62"/>
    </w:p>
    <w:p w14:paraId="5224FE62" w14:textId="77777777" w:rsidR="00CA28A3" w:rsidRPr="006424C2" w:rsidRDefault="00CA28A3" w:rsidP="00CA28A3">
      <w:pPr>
        <w:rPr>
          <w:szCs w:val="24"/>
          <w:lang w:val="sr-Cyrl-RS"/>
        </w:rPr>
      </w:pPr>
      <w:r w:rsidRPr="006424C2">
        <w:rPr>
          <w:szCs w:val="24"/>
          <w:lang w:val="sr-Cyrl-RS"/>
        </w:rPr>
        <w:t xml:space="preserve">До достизања општег циља води пет посебних циљева, који ће бити наведени и разложени у наставку. </w:t>
      </w:r>
    </w:p>
    <w:p w14:paraId="703FD6DB" w14:textId="77777777" w:rsidR="005C61ED" w:rsidRPr="006424C2" w:rsidRDefault="00C24A99" w:rsidP="00CA28A3">
      <w:pPr>
        <w:rPr>
          <w:szCs w:val="24"/>
          <w:lang w:val="sr-Cyrl-RS"/>
        </w:rPr>
      </w:pPr>
      <w:r w:rsidRPr="006424C2">
        <w:rPr>
          <w:noProof/>
          <w:szCs w:val="24"/>
          <w:lang w:val="en-US"/>
        </w:rPr>
        <w:drawing>
          <wp:inline distT="0" distB="0" distL="0" distR="0" wp14:anchorId="197D6554" wp14:editId="43DA49E8">
            <wp:extent cx="5551170" cy="3848100"/>
            <wp:effectExtent l="38100" t="0" r="49530" b="38100"/>
            <wp:docPr id="8" name="Diagram 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 r:lo="rId34" r:qs="rId35" r:cs="rId36"/>
              </a:graphicData>
            </a:graphic>
          </wp:inline>
        </w:drawing>
      </w:r>
    </w:p>
    <w:p w14:paraId="5C2286EB" w14:textId="3EDFE6F5" w:rsidR="00063BBF" w:rsidRPr="006424C2" w:rsidRDefault="00B03877" w:rsidP="00B03877">
      <w:pPr>
        <w:rPr>
          <w:lang w:val="sr-Cyrl-RS"/>
        </w:rPr>
      </w:pPr>
      <w:r w:rsidRPr="006424C2">
        <w:rPr>
          <w:lang w:val="sr-Cyrl-RS"/>
        </w:rPr>
        <w:t>Основни предуслов за успешно спровођење и достизање постављених циљева Стратегије</w:t>
      </w:r>
      <w:r w:rsidR="00FE5CEF">
        <w:rPr>
          <w:lang w:val="sr-Cyrl-RS"/>
        </w:rPr>
        <w:t xml:space="preserve">, </w:t>
      </w:r>
      <w:r w:rsidRPr="006424C2">
        <w:rPr>
          <w:lang w:val="sr-Cyrl-RS"/>
        </w:rPr>
        <w:t xml:space="preserve">јесте </w:t>
      </w:r>
      <w:r w:rsidRPr="006424C2">
        <w:rPr>
          <w:b/>
          <w:color w:val="5B9BD5"/>
          <w:lang w:val="sr-Cyrl-RS"/>
        </w:rPr>
        <w:t>ФУНКЦИОНАЛАН СИСТЕМ УПРАВЉАЊА БЕЗБЕДНОШЋУ САОБРАЋАЈА</w:t>
      </w:r>
      <w:r w:rsidRPr="006424C2">
        <w:rPr>
          <w:lang w:val="sr-Cyrl-RS"/>
        </w:rPr>
        <w:t xml:space="preserve"> у Републици Србији.</w:t>
      </w:r>
      <w:r w:rsidR="004F1710" w:rsidRPr="006424C2">
        <w:rPr>
          <w:lang w:val="sr-Cyrl-RS"/>
        </w:rPr>
        <w:t xml:space="preserve"> </w:t>
      </w:r>
      <w:r w:rsidRPr="006424C2">
        <w:rPr>
          <w:lang w:val="sr-Cyrl-RS"/>
        </w:rPr>
        <w:t xml:space="preserve">Функционалност овог система у највећој мери зависи од </w:t>
      </w:r>
      <w:r w:rsidR="00975C54" w:rsidRPr="006424C2">
        <w:rPr>
          <w:lang w:val="sr-Cyrl-RS"/>
        </w:rPr>
        <w:t xml:space="preserve">спровођења мера и активности из </w:t>
      </w:r>
      <w:r w:rsidRPr="006424C2">
        <w:rPr>
          <w:lang w:val="sr-Cyrl-RS"/>
        </w:rPr>
        <w:t xml:space="preserve">стратешког, правног, институционалног </w:t>
      </w:r>
      <w:r w:rsidR="00975C54" w:rsidRPr="006424C2">
        <w:rPr>
          <w:lang w:val="sr-Cyrl-RS"/>
        </w:rPr>
        <w:t xml:space="preserve">и </w:t>
      </w:r>
      <w:r w:rsidRPr="006424C2">
        <w:rPr>
          <w:lang w:val="sr-Cyrl-RS"/>
        </w:rPr>
        <w:t>финансијског окв</w:t>
      </w:r>
      <w:r w:rsidR="00975C54" w:rsidRPr="006424C2">
        <w:rPr>
          <w:lang w:val="sr-Cyrl-RS"/>
        </w:rPr>
        <w:t xml:space="preserve">ира, као и вертикалне и хоризонталне координације и кооперације између кључних </w:t>
      </w:r>
      <w:r w:rsidR="004F1710" w:rsidRPr="006424C2">
        <w:rPr>
          <w:lang w:val="sr-Cyrl-RS"/>
        </w:rPr>
        <w:t xml:space="preserve">субјеката. </w:t>
      </w:r>
    </w:p>
    <w:p w14:paraId="339ECCD9" w14:textId="30FC75EB" w:rsidR="00CA28A3" w:rsidRPr="006424C2" w:rsidRDefault="0062188F" w:rsidP="0062188F">
      <w:pPr>
        <w:pStyle w:val="Heading3"/>
        <w:numPr>
          <w:ilvl w:val="0"/>
          <w:numId w:val="0"/>
        </w:numPr>
        <w:tabs>
          <w:tab w:val="clear" w:pos="720"/>
        </w:tabs>
        <w:ind w:left="567" w:hanging="567"/>
        <w:rPr>
          <w:lang w:val="sr-Cyrl-RS"/>
        </w:rPr>
      </w:pPr>
      <w:bookmarkStart w:id="63" w:name="_Toc95338544"/>
      <w:bookmarkStart w:id="64" w:name="_Toc145365478"/>
      <w:r w:rsidRPr="006424C2">
        <w:rPr>
          <w:lang w:val="sr-Cyrl-RS"/>
        </w:rPr>
        <w:t>6.2.1.</w:t>
      </w:r>
      <w:r w:rsidRPr="006424C2">
        <w:rPr>
          <w:lang w:val="sr-Cyrl-RS"/>
        </w:rPr>
        <w:tab/>
      </w:r>
      <w:r w:rsidR="00CE5575" w:rsidRPr="006424C2">
        <w:rPr>
          <w:lang w:val="sr-Cyrl-RS"/>
        </w:rPr>
        <w:t>Систем управљања безбедношћу саобраћаја</w:t>
      </w:r>
      <w:bookmarkEnd w:id="63"/>
      <w:bookmarkEnd w:id="64"/>
    </w:p>
    <w:p w14:paraId="6E2574C0" w14:textId="77777777" w:rsidR="00F03A8F" w:rsidRPr="006424C2" w:rsidRDefault="00434443" w:rsidP="00DB4894">
      <w:pPr>
        <w:rPr>
          <w:lang w:val="sr-Cyrl-RS"/>
        </w:rPr>
      </w:pPr>
      <w:r w:rsidRPr="006424C2">
        <w:rPr>
          <w:noProof/>
          <w:lang w:val="en-US"/>
        </w:rPr>
        <mc:AlternateContent>
          <mc:Choice Requires="wps">
            <w:drawing>
              <wp:inline distT="0" distB="0" distL="0" distR="0" wp14:anchorId="25913BB5" wp14:editId="6BDDF460">
                <wp:extent cx="5549265" cy="781050"/>
                <wp:effectExtent l="19050" t="19050" r="13335" b="19050"/>
                <wp:docPr id="7"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49265" cy="781050"/>
                        </a:xfrm>
                        <a:prstGeom prst="bracketPair">
                          <a:avLst>
                            <a:gd name="adj" fmla="val 8051"/>
                          </a:avLst>
                        </a:prstGeom>
                        <a:solidFill>
                          <a:srgbClr val="B8CCE4"/>
                        </a:solidFill>
                        <a:ln w="38100">
                          <a:solidFill>
                            <a:srgbClr val="004990"/>
                          </a:solidFill>
                          <a:round/>
                          <a:headEnd/>
                          <a:tailEnd/>
                        </a:ln>
                        <a:effectLst/>
                        <a:extLst>
                          <a:ext uri="{AF507438-7753-43E0-B8FC-AC1667EBCBE1}">
                            <a14:hiddenEffects xmlns:a14="http://schemas.microsoft.com/office/drawing/2010/main">
                              <a:effectLst>
                                <a:outerShdw dist="17961" dir="2700000" algn="ctr" rotWithShape="0">
                                  <a:srgbClr val="002C56"/>
                                </a:outerShdw>
                              </a:effectLst>
                            </a14:hiddenEffects>
                          </a:ext>
                        </a:extLst>
                      </wps:spPr>
                      <wps:txbx>
                        <w:txbxContent>
                          <w:p w14:paraId="3798E44C" w14:textId="4308109A" w:rsidR="00D35FF8" w:rsidRPr="00F6471F" w:rsidRDefault="00D35FF8" w:rsidP="00F6471F">
                            <w:pPr>
                              <w:spacing w:before="0"/>
                              <w:jc w:val="center"/>
                              <w:rPr>
                                <w:rFonts w:eastAsia="Calibri"/>
                                <w:b/>
                                <w:color w:val="5B9BD5"/>
                                <w:lang w:val="sr-Latn-RS"/>
                              </w:rPr>
                            </w:pPr>
                            <w:r>
                              <w:rPr>
                                <w:rFonts w:eastAsia="Calibri"/>
                                <w:b/>
                                <w:color w:val="5B9BD5"/>
                                <w:lang w:val="sr-Cyrl-RS"/>
                              </w:rPr>
                              <w:t xml:space="preserve">Посебни </w:t>
                            </w:r>
                            <w:r>
                              <w:rPr>
                                <w:rFonts w:eastAsia="Calibri"/>
                                <w:b/>
                                <w:color w:val="5B9BD5"/>
                                <w:lang w:val="sr-Cyrl-RS"/>
                              </w:rPr>
                              <w:t>циљ 1</w:t>
                            </w:r>
                          </w:p>
                          <w:p w14:paraId="7F7B133E" w14:textId="77777777" w:rsidR="00D35FF8" w:rsidRPr="00F03A8F" w:rsidRDefault="00D35FF8" w:rsidP="00F6471F">
                            <w:pPr>
                              <w:jc w:val="center"/>
                              <w:rPr>
                                <w:lang w:val="sr-Cyrl-RS"/>
                              </w:rPr>
                            </w:pPr>
                            <w:r w:rsidRPr="007F1739">
                              <w:rPr>
                                <w:lang w:val="sr-Cyrl-RS"/>
                              </w:rPr>
                              <w:t>Функционалан систем безбедности саобраћаја у коме су институције и појединци посвећени остваривању циљева, успеш</w:t>
                            </w:r>
                            <w:r>
                              <w:rPr>
                                <w:lang w:val="sr-Cyrl-RS"/>
                              </w:rPr>
                              <w:t>но сарађују и усаглашено делују</w:t>
                            </w:r>
                          </w:p>
                          <w:p w14:paraId="2F9E3759" w14:textId="77777777" w:rsidR="00D35FF8" w:rsidRPr="008F1090" w:rsidRDefault="00D35FF8" w:rsidP="00F6471F">
                            <w:pPr>
                              <w:ind w:left="720"/>
                              <w:jc w:val="center"/>
                              <w:rPr>
                                <w:szCs w:val="24"/>
                                <w:lang w:val="sr-Cyrl-RS"/>
                              </w:rPr>
                            </w:pPr>
                          </w:p>
                          <w:p w14:paraId="63BE14B1" w14:textId="77777777" w:rsidR="00D35FF8" w:rsidRDefault="00D35FF8" w:rsidP="00F6471F">
                            <w:pPr>
                              <w:jc w:val="center"/>
                            </w:pPr>
                          </w:p>
                        </w:txbxContent>
                      </wps:txbx>
                      <wps:bodyPr rot="0" vert="horz" wrap="square" lIns="45720" tIns="45720" rIns="45720" bIns="45720" anchor="t" anchorCtr="0" upright="1">
                        <a:noAutofit/>
                      </wps:bodyPr>
                    </wps:wsp>
                  </a:graphicData>
                </a:graphic>
              </wp:inline>
            </w:drawing>
          </mc:Choice>
          <mc:Fallback>
            <w:pict>
              <v:shapetype w14:anchorId="25913BB5"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6" o:spid="_x0000_s1042" type="#_x0000_t185" style="width:436.95pt;height:6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" adj="1739" filled="t" fillcolor="#b8cce4" strokecolor="#004990" strokeweight="3pt">
                <v:shadow color="#002c56" offset="1pt,1pt"/>
                <v:textbox inset="3.6pt,,3.6pt">
                  <w:txbxContent>
                    <w:p w14:paraId="3798E44C" w14:textId="4308109A" w:rsidR="00D35FF8" w:rsidRPr="00F6471F" w:rsidRDefault="00D35FF8" w:rsidP="00F6471F">
                      <w:pPr>
                        <w:spacing w:before="0"/>
                        <w:jc w:val="center"/>
                        <w:rPr>
                          <w:rFonts w:eastAsia="Calibri"/>
                          <w:b/>
                          <w:color w:val="5B9BD5"/>
                          <w:lang w:val="sr-Latn-RS"/>
                        </w:rPr>
                      </w:pPr>
                      <w:r>
                        <w:rPr>
                          <w:rFonts w:eastAsia="Calibri"/>
                          <w:b/>
                          <w:color w:val="5B9BD5"/>
                          <w:lang w:val="sr-Cyrl-RS"/>
                        </w:rPr>
                        <w:t xml:space="preserve">Посебни </w:t>
                      </w:r>
                      <w:r>
                        <w:rPr>
                          <w:rFonts w:eastAsia="Calibri"/>
                          <w:b/>
                          <w:color w:val="5B9BD5"/>
                          <w:lang w:val="sr-Cyrl-RS"/>
                        </w:rPr>
                        <w:t>циљ 1</w:t>
                      </w:r>
                    </w:p>
                    <w:p w14:paraId="7F7B133E" w14:textId="77777777" w:rsidR="00D35FF8" w:rsidRPr="00F03A8F" w:rsidRDefault="00D35FF8" w:rsidP="00F6471F">
                      <w:pPr>
                        <w:jc w:val="center"/>
                        <w:rPr>
                          <w:lang w:val="sr-Cyrl-RS"/>
                        </w:rPr>
                      </w:pPr>
                      <w:r w:rsidRPr="007F1739">
                        <w:rPr>
                          <w:lang w:val="sr-Cyrl-RS"/>
                        </w:rPr>
                        <w:t>Функционалан систем безбедности саобраћаја у коме су институције и појединци посвећени остваривању циљева, успеш</w:t>
                      </w:r>
                      <w:r>
                        <w:rPr>
                          <w:lang w:val="sr-Cyrl-RS"/>
                        </w:rPr>
                        <w:t>но сарађују и усаглашено делују</w:t>
                      </w:r>
                    </w:p>
                    <w:p w14:paraId="2F9E3759" w14:textId="77777777" w:rsidR="00D35FF8" w:rsidRPr="008F1090" w:rsidRDefault="00D35FF8" w:rsidP="00F6471F">
                      <w:pPr>
                        <w:ind w:left="720"/>
                        <w:jc w:val="center"/>
                        <w:rPr>
                          <w:szCs w:val="24"/>
                          <w:lang w:val="sr-Cyrl-RS"/>
                        </w:rPr>
                      </w:pPr>
                    </w:p>
                    <w:p w14:paraId="63BE14B1" w14:textId="77777777" w:rsidR="00D35FF8" w:rsidRDefault="00D35FF8" w:rsidP="00F6471F">
                      <w:pPr>
                        <w:jc w:val="center"/>
                      </w:pPr>
                    </w:p>
                  </w:txbxContent>
                </v:textbox>
                <w10:anchorlock/>
              </v:shape>
            </w:pict>
          </mc:Fallback>
        </mc:AlternateContent>
      </w:r>
    </w:p>
    <w:tbl>
      <w:tblPr>
        <w:tblW w:w="8789" w:type="dxa"/>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5246"/>
        <w:gridCol w:w="1985"/>
        <w:gridCol w:w="1558"/>
      </w:tblGrid>
      <w:tr w:rsidR="00F03A8F" w:rsidRPr="006424C2" w14:paraId="4F6C9CDC" w14:textId="77777777" w:rsidTr="00325CD1">
        <w:trPr>
          <w:jc w:val="center"/>
        </w:trPr>
        <w:tc>
          <w:tcPr>
            <w:tcW w:w="5246" w:type="dxa"/>
            <w:shd w:val="clear" w:color="auto" w:fill="DEEAF6" w:themeFill="accent1" w:themeFillTint="33"/>
            <w:vAlign w:val="center"/>
          </w:tcPr>
          <w:p w14:paraId="2DFCD460" w14:textId="77777777" w:rsidR="00DB4894" w:rsidRPr="006424C2" w:rsidRDefault="00DB4894" w:rsidP="00F03A8F">
            <w:pPr>
              <w:jc w:val="center"/>
              <w:rPr>
                <w:b/>
                <w:lang w:val="sr-Cyrl-RS"/>
              </w:rPr>
            </w:pPr>
            <w:r w:rsidRPr="006424C2">
              <w:rPr>
                <w:b/>
                <w:lang w:val="sr-Cyrl-RS"/>
              </w:rPr>
              <w:t>Показатељ исхода</w:t>
            </w:r>
            <w:r w:rsidR="00167A2F" w:rsidRPr="006424C2">
              <w:rPr>
                <w:b/>
                <w:lang w:val="sr-Cyrl-RS"/>
              </w:rPr>
              <w:t xml:space="preserve"> (успешности)</w:t>
            </w:r>
          </w:p>
        </w:tc>
        <w:tc>
          <w:tcPr>
            <w:tcW w:w="1985" w:type="dxa"/>
            <w:shd w:val="clear" w:color="auto" w:fill="DEEAF6" w:themeFill="accent1" w:themeFillTint="33"/>
            <w:vAlign w:val="center"/>
          </w:tcPr>
          <w:p w14:paraId="576C2CA2" w14:textId="7066AB65" w:rsidR="00DB4894" w:rsidRPr="006424C2" w:rsidRDefault="006424C2" w:rsidP="00F03A8F">
            <w:pPr>
              <w:jc w:val="center"/>
              <w:rPr>
                <w:b/>
                <w:lang w:val="sr-Cyrl-RS"/>
              </w:rPr>
            </w:pPr>
            <w:r w:rsidRPr="006424C2">
              <w:rPr>
                <w:b/>
                <w:lang w:val="sr-Cyrl-RS"/>
              </w:rPr>
              <w:t>Почетна</w:t>
            </w:r>
            <w:r w:rsidR="00F03A8F" w:rsidRPr="006424C2">
              <w:rPr>
                <w:b/>
                <w:lang w:val="sr-Cyrl-RS"/>
              </w:rPr>
              <w:t xml:space="preserve"> вредност </w:t>
            </w:r>
            <w:r w:rsidR="00DB4894" w:rsidRPr="006424C2">
              <w:rPr>
                <w:b/>
                <w:lang w:val="sr-Cyrl-RS"/>
              </w:rPr>
              <w:t>(2019)</w:t>
            </w:r>
          </w:p>
        </w:tc>
        <w:tc>
          <w:tcPr>
            <w:tcW w:w="1558" w:type="dxa"/>
            <w:shd w:val="clear" w:color="auto" w:fill="DEEAF6" w:themeFill="accent1" w:themeFillTint="33"/>
            <w:vAlign w:val="center"/>
          </w:tcPr>
          <w:p w14:paraId="6BF920CF" w14:textId="77777777" w:rsidR="00DB4894" w:rsidRPr="006424C2" w:rsidRDefault="00F03A8F" w:rsidP="00F03A8F">
            <w:pPr>
              <w:jc w:val="center"/>
              <w:rPr>
                <w:b/>
                <w:lang w:val="sr-Cyrl-RS"/>
              </w:rPr>
            </w:pPr>
            <w:r w:rsidRPr="006424C2">
              <w:rPr>
                <w:b/>
                <w:lang w:val="sr-Cyrl-RS"/>
              </w:rPr>
              <w:t>Циљна вредност</w:t>
            </w:r>
          </w:p>
        </w:tc>
      </w:tr>
      <w:tr w:rsidR="00F03A8F" w:rsidRPr="006424C2" w14:paraId="257E46C7" w14:textId="77777777" w:rsidTr="00325CD1">
        <w:trPr>
          <w:jc w:val="center"/>
        </w:trPr>
        <w:tc>
          <w:tcPr>
            <w:tcW w:w="5246" w:type="dxa"/>
            <w:shd w:val="clear" w:color="auto" w:fill="DEEAF6" w:themeFill="accent1" w:themeFillTint="33"/>
          </w:tcPr>
          <w:p w14:paraId="14CA80E9" w14:textId="77777777" w:rsidR="00DB4894" w:rsidRPr="006424C2" w:rsidRDefault="00493C87" w:rsidP="00656F2C">
            <w:pPr>
              <w:widowControl/>
              <w:spacing w:before="0" w:after="60"/>
              <w:ind w:left="142"/>
              <w:jc w:val="left"/>
              <w:rPr>
                <w:rFonts w:eastAsia="Calibri"/>
                <w:szCs w:val="24"/>
                <w:lang w:val="sr-Cyrl-RS"/>
              </w:rPr>
            </w:pPr>
            <w:r w:rsidRPr="006424C2">
              <w:rPr>
                <w:rFonts w:eastAsia="Calibri"/>
                <w:szCs w:val="24"/>
                <w:lang w:val="sr-Cyrl-RS"/>
              </w:rPr>
              <w:t>Степен усаглашености и примене н</w:t>
            </w:r>
            <w:r w:rsidR="00DB4894" w:rsidRPr="006424C2">
              <w:rPr>
                <w:rFonts w:eastAsia="Calibri"/>
                <w:szCs w:val="24"/>
                <w:lang w:val="sr-Cyrl-RS"/>
              </w:rPr>
              <w:t>ационални</w:t>
            </w:r>
            <w:r w:rsidRPr="006424C2">
              <w:rPr>
                <w:rFonts w:eastAsia="Calibri"/>
                <w:szCs w:val="24"/>
                <w:lang w:val="sr-Cyrl-RS"/>
              </w:rPr>
              <w:t>х</w:t>
            </w:r>
            <w:r w:rsidR="00DB4894" w:rsidRPr="006424C2">
              <w:rPr>
                <w:rFonts w:eastAsia="Calibri"/>
                <w:szCs w:val="24"/>
                <w:lang w:val="sr-Cyrl-RS"/>
              </w:rPr>
              <w:t xml:space="preserve"> и локални</w:t>
            </w:r>
            <w:r w:rsidRPr="006424C2">
              <w:rPr>
                <w:rFonts w:eastAsia="Calibri"/>
                <w:szCs w:val="24"/>
                <w:lang w:val="sr-Cyrl-RS"/>
              </w:rPr>
              <w:t>х</w:t>
            </w:r>
            <w:r w:rsidR="00DB4894" w:rsidRPr="006424C2">
              <w:rPr>
                <w:rFonts w:eastAsia="Calibri"/>
                <w:szCs w:val="24"/>
                <w:lang w:val="sr-Cyrl-RS"/>
              </w:rPr>
              <w:t xml:space="preserve"> стратешки</w:t>
            </w:r>
            <w:r w:rsidRPr="006424C2">
              <w:rPr>
                <w:rFonts w:eastAsia="Calibri"/>
                <w:szCs w:val="24"/>
                <w:lang w:val="sr-Cyrl-RS"/>
              </w:rPr>
              <w:t>х</w:t>
            </w:r>
            <w:r w:rsidR="00DB4894" w:rsidRPr="006424C2">
              <w:rPr>
                <w:rFonts w:eastAsia="Calibri"/>
                <w:szCs w:val="24"/>
                <w:lang w:val="sr-Cyrl-RS"/>
              </w:rPr>
              <w:t xml:space="preserve"> докумен</w:t>
            </w:r>
            <w:r w:rsidRPr="006424C2">
              <w:rPr>
                <w:rFonts w:eastAsia="Calibri"/>
                <w:szCs w:val="24"/>
                <w:lang w:val="sr-Cyrl-RS"/>
              </w:rPr>
              <w:t>а</w:t>
            </w:r>
            <w:r w:rsidR="00DB4894" w:rsidRPr="006424C2">
              <w:rPr>
                <w:rFonts w:eastAsia="Calibri"/>
                <w:szCs w:val="24"/>
                <w:lang w:val="sr-Cyrl-RS"/>
              </w:rPr>
              <w:t>т</w:t>
            </w:r>
            <w:r w:rsidRPr="006424C2">
              <w:rPr>
                <w:rFonts w:eastAsia="Calibri"/>
                <w:szCs w:val="24"/>
                <w:lang w:val="sr-Cyrl-RS"/>
              </w:rPr>
              <w:t xml:space="preserve">а са </w:t>
            </w:r>
            <w:r w:rsidR="00DB4894" w:rsidRPr="006424C2">
              <w:rPr>
                <w:rFonts w:eastAsia="Calibri"/>
                <w:szCs w:val="24"/>
                <w:lang w:val="sr-Cyrl-RS"/>
              </w:rPr>
              <w:t>најбољ</w:t>
            </w:r>
            <w:r w:rsidRPr="006424C2">
              <w:rPr>
                <w:rFonts w:eastAsia="Calibri"/>
                <w:szCs w:val="24"/>
                <w:lang w:val="sr-Cyrl-RS"/>
              </w:rPr>
              <w:t>им</w:t>
            </w:r>
            <w:r w:rsidR="00DB4894" w:rsidRPr="006424C2">
              <w:rPr>
                <w:rFonts w:eastAsia="Calibri"/>
                <w:szCs w:val="24"/>
                <w:lang w:val="sr-Cyrl-RS"/>
              </w:rPr>
              <w:t xml:space="preserve"> пракс</w:t>
            </w:r>
            <w:r w:rsidRPr="006424C2">
              <w:rPr>
                <w:rFonts w:eastAsia="Calibri"/>
                <w:szCs w:val="24"/>
                <w:lang w:val="sr-Cyrl-RS"/>
              </w:rPr>
              <w:t>ама</w:t>
            </w:r>
            <w:r w:rsidR="00DB4894" w:rsidRPr="006424C2">
              <w:rPr>
                <w:rFonts w:eastAsia="Calibri"/>
                <w:szCs w:val="24"/>
                <w:lang w:val="sr-Cyrl-RS"/>
              </w:rPr>
              <w:t xml:space="preserve"> и </w:t>
            </w:r>
            <w:r w:rsidR="000841C9" w:rsidRPr="006424C2">
              <w:rPr>
                <w:rFonts w:eastAsia="Calibri"/>
                <w:szCs w:val="24"/>
                <w:lang w:val="sr-Cyrl-RS"/>
              </w:rPr>
              <w:t xml:space="preserve">прихваћеним </w:t>
            </w:r>
            <w:r w:rsidR="00DB4894" w:rsidRPr="006424C2">
              <w:rPr>
                <w:rFonts w:eastAsia="Calibri"/>
                <w:szCs w:val="24"/>
                <w:lang w:val="sr-Cyrl-RS"/>
              </w:rPr>
              <w:t>стратешк</w:t>
            </w:r>
            <w:r w:rsidRPr="006424C2">
              <w:rPr>
                <w:rFonts w:eastAsia="Calibri"/>
                <w:szCs w:val="24"/>
                <w:lang w:val="sr-Cyrl-RS"/>
              </w:rPr>
              <w:t>им</w:t>
            </w:r>
            <w:r w:rsidR="00DB4894" w:rsidRPr="006424C2">
              <w:rPr>
                <w:rFonts w:eastAsia="Calibri"/>
                <w:szCs w:val="24"/>
                <w:lang w:val="sr-Cyrl-RS"/>
              </w:rPr>
              <w:t xml:space="preserve"> документ</w:t>
            </w:r>
            <w:r w:rsidRPr="006424C2">
              <w:rPr>
                <w:rFonts w:eastAsia="Calibri"/>
                <w:szCs w:val="24"/>
                <w:lang w:val="sr-Cyrl-RS"/>
              </w:rPr>
              <w:t xml:space="preserve">има </w:t>
            </w:r>
            <w:r w:rsidR="00DB4894" w:rsidRPr="006424C2">
              <w:rPr>
                <w:rFonts w:eastAsia="Calibri"/>
                <w:szCs w:val="24"/>
                <w:lang w:val="sr-Cyrl-RS"/>
              </w:rPr>
              <w:t>УН и ЕУ</w:t>
            </w:r>
            <w:r w:rsidR="000841C9" w:rsidRPr="006424C2">
              <w:rPr>
                <w:rFonts w:eastAsia="Calibri"/>
                <w:szCs w:val="24"/>
                <w:lang w:val="sr-Cyrl-RS"/>
              </w:rPr>
              <w:t>.</w:t>
            </w:r>
            <w:r w:rsidR="00DB4894" w:rsidRPr="006424C2">
              <w:rPr>
                <w:rFonts w:eastAsia="Calibri"/>
                <w:szCs w:val="24"/>
                <w:lang w:val="sr-Cyrl-RS"/>
              </w:rPr>
              <w:t xml:space="preserve"> </w:t>
            </w:r>
          </w:p>
          <w:p w14:paraId="37C02E15" w14:textId="77777777" w:rsidR="0063215A" w:rsidRPr="006424C2" w:rsidRDefault="00AE2F5F" w:rsidP="008E24DC">
            <w:pPr>
              <w:widowControl/>
              <w:spacing w:before="0" w:after="60"/>
              <w:ind w:left="142"/>
              <w:jc w:val="right"/>
              <w:rPr>
                <w:rFonts w:eastAsia="Calibri"/>
                <w:szCs w:val="24"/>
                <w:lang w:val="sr-Cyrl-RS"/>
              </w:rPr>
            </w:pPr>
            <w:r w:rsidRPr="006424C2">
              <w:rPr>
                <w:rFonts w:eastAsia="Calibri"/>
                <w:szCs w:val="24"/>
                <w:lang w:val="sr-Cyrl-RS"/>
              </w:rPr>
              <w:t>(Експертска оцена, 1-10)</w:t>
            </w:r>
          </w:p>
        </w:tc>
        <w:tc>
          <w:tcPr>
            <w:tcW w:w="1985" w:type="dxa"/>
            <w:shd w:val="clear" w:color="auto" w:fill="auto"/>
            <w:vAlign w:val="center"/>
          </w:tcPr>
          <w:p w14:paraId="62B4A163" w14:textId="77777777" w:rsidR="00DB4894" w:rsidRPr="006424C2" w:rsidRDefault="00DB4894" w:rsidP="00F03A8F">
            <w:pPr>
              <w:jc w:val="center"/>
              <w:rPr>
                <w:lang w:val="sr-Cyrl-RS"/>
              </w:rPr>
            </w:pPr>
            <w:r w:rsidRPr="006424C2">
              <w:rPr>
                <w:lang w:val="sr-Cyrl-RS"/>
              </w:rPr>
              <w:t>Није мерено</w:t>
            </w:r>
          </w:p>
        </w:tc>
        <w:tc>
          <w:tcPr>
            <w:tcW w:w="1558" w:type="dxa"/>
            <w:shd w:val="clear" w:color="auto" w:fill="auto"/>
            <w:vAlign w:val="center"/>
          </w:tcPr>
          <w:p w14:paraId="46A030ED" w14:textId="4BFA11CA" w:rsidR="00DB4894" w:rsidRPr="006424C2" w:rsidRDefault="00DB4894" w:rsidP="00002590">
            <w:pPr>
              <w:spacing w:before="0" w:after="60"/>
              <w:jc w:val="left"/>
              <w:rPr>
                <w:lang w:val="sr-Cyrl-RS"/>
              </w:rPr>
            </w:pPr>
            <w:r w:rsidRPr="006424C2">
              <w:rPr>
                <w:lang w:val="sr-Cyrl-RS"/>
              </w:rPr>
              <w:t>(20</w:t>
            </w:r>
            <w:r w:rsidR="00CA748A">
              <w:rPr>
                <w:lang w:val="sr-Cyrl-RS"/>
              </w:rPr>
              <w:t>25</w:t>
            </w:r>
            <w:r w:rsidRPr="006424C2">
              <w:rPr>
                <w:lang w:val="sr-Cyrl-RS"/>
              </w:rPr>
              <w:t>)</w:t>
            </w:r>
            <w:r w:rsidR="00167A2F" w:rsidRPr="006424C2">
              <w:rPr>
                <w:lang w:val="sr-Cyrl-RS"/>
              </w:rPr>
              <w:t xml:space="preserve"> 4</w:t>
            </w:r>
          </w:p>
          <w:p w14:paraId="0A81C566" w14:textId="77777777" w:rsidR="00DB4894" w:rsidRPr="006424C2" w:rsidRDefault="00DB4894" w:rsidP="00002590">
            <w:pPr>
              <w:spacing w:before="0" w:after="60"/>
              <w:jc w:val="left"/>
              <w:rPr>
                <w:lang w:val="sr-Cyrl-RS"/>
              </w:rPr>
            </w:pPr>
            <w:r w:rsidRPr="006424C2">
              <w:rPr>
                <w:lang w:val="sr-Cyrl-RS"/>
              </w:rPr>
              <w:t>(2027)</w:t>
            </w:r>
            <w:r w:rsidR="00167A2F" w:rsidRPr="006424C2">
              <w:rPr>
                <w:lang w:val="sr-Cyrl-RS"/>
              </w:rPr>
              <w:t xml:space="preserve"> 6</w:t>
            </w:r>
          </w:p>
          <w:p w14:paraId="2F7E909B" w14:textId="77777777" w:rsidR="00DB4894" w:rsidRPr="006424C2" w:rsidRDefault="00DB4894" w:rsidP="00002590">
            <w:pPr>
              <w:spacing w:before="0" w:after="60"/>
              <w:jc w:val="left"/>
              <w:rPr>
                <w:lang w:val="sr-Cyrl-RS"/>
              </w:rPr>
            </w:pPr>
            <w:r w:rsidRPr="006424C2">
              <w:rPr>
                <w:lang w:val="sr-Cyrl-RS"/>
              </w:rPr>
              <w:t>(2030)</w:t>
            </w:r>
            <w:r w:rsidR="00167A2F" w:rsidRPr="006424C2">
              <w:rPr>
                <w:lang w:val="sr-Cyrl-RS"/>
              </w:rPr>
              <w:t xml:space="preserve"> 8</w:t>
            </w:r>
          </w:p>
        </w:tc>
      </w:tr>
      <w:tr w:rsidR="00F03A8F" w:rsidRPr="006424C2" w14:paraId="2DD62C09" w14:textId="77777777" w:rsidTr="00325CD1">
        <w:trPr>
          <w:jc w:val="center"/>
        </w:trPr>
        <w:tc>
          <w:tcPr>
            <w:tcW w:w="5246" w:type="dxa"/>
            <w:shd w:val="clear" w:color="auto" w:fill="DEEAF6" w:themeFill="accent1" w:themeFillTint="33"/>
          </w:tcPr>
          <w:p w14:paraId="786E0A2B" w14:textId="77777777" w:rsidR="004239E8" w:rsidRPr="006424C2" w:rsidRDefault="004239E8" w:rsidP="00656F2C">
            <w:pPr>
              <w:widowControl/>
              <w:spacing w:before="0" w:after="60"/>
              <w:ind w:left="142"/>
              <w:jc w:val="left"/>
              <w:rPr>
                <w:rFonts w:eastAsia="Calibri"/>
                <w:szCs w:val="24"/>
                <w:lang w:val="sr-Cyrl-RS"/>
              </w:rPr>
            </w:pPr>
            <w:r w:rsidRPr="006424C2">
              <w:rPr>
                <w:rFonts w:eastAsia="Calibri"/>
                <w:szCs w:val="24"/>
                <w:lang w:val="sr-Cyrl-RS"/>
              </w:rPr>
              <w:t>Степен усаглашености и примене прописа у складу са науком и најбољом праксом.</w:t>
            </w:r>
          </w:p>
          <w:p w14:paraId="30891792" w14:textId="77777777" w:rsidR="004239E8" w:rsidRPr="006424C2" w:rsidRDefault="004239E8" w:rsidP="008E24DC">
            <w:pPr>
              <w:widowControl/>
              <w:spacing w:before="0" w:after="60"/>
              <w:ind w:left="142"/>
              <w:jc w:val="right"/>
              <w:rPr>
                <w:rFonts w:eastAsia="Calibri"/>
                <w:szCs w:val="24"/>
                <w:lang w:val="sr-Cyrl-RS"/>
              </w:rPr>
            </w:pPr>
            <w:r w:rsidRPr="006424C2">
              <w:rPr>
                <w:rFonts w:eastAsia="Calibri"/>
                <w:szCs w:val="24"/>
                <w:lang w:val="sr-Cyrl-RS"/>
              </w:rPr>
              <w:lastRenderedPageBreak/>
              <w:t>(Експертска оцена, 1-10)</w:t>
            </w:r>
          </w:p>
        </w:tc>
        <w:tc>
          <w:tcPr>
            <w:tcW w:w="1985" w:type="dxa"/>
            <w:shd w:val="clear" w:color="auto" w:fill="auto"/>
            <w:vAlign w:val="center"/>
          </w:tcPr>
          <w:p w14:paraId="165A10F0" w14:textId="77777777" w:rsidR="004239E8" w:rsidRPr="006424C2" w:rsidRDefault="004239E8" w:rsidP="00F03A8F">
            <w:pPr>
              <w:jc w:val="center"/>
              <w:rPr>
                <w:lang w:val="sr-Cyrl-RS"/>
              </w:rPr>
            </w:pPr>
            <w:r w:rsidRPr="006424C2">
              <w:rPr>
                <w:lang w:val="sr-Cyrl-RS"/>
              </w:rPr>
              <w:lastRenderedPageBreak/>
              <w:t>Није мерено</w:t>
            </w:r>
          </w:p>
        </w:tc>
        <w:tc>
          <w:tcPr>
            <w:tcW w:w="1558" w:type="dxa"/>
            <w:shd w:val="clear" w:color="auto" w:fill="auto"/>
            <w:vAlign w:val="center"/>
          </w:tcPr>
          <w:p w14:paraId="184872F3" w14:textId="555AB716" w:rsidR="004239E8" w:rsidRPr="006424C2" w:rsidRDefault="004239E8" w:rsidP="00002590">
            <w:pPr>
              <w:spacing w:before="0" w:after="60"/>
              <w:jc w:val="left"/>
              <w:rPr>
                <w:lang w:val="sr-Cyrl-RS"/>
              </w:rPr>
            </w:pPr>
            <w:r w:rsidRPr="006424C2">
              <w:rPr>
                <w:lang w:val="sr-Cyrl-RS"/>
              </w:rPr>
              <w:t>(20</w:t>
            </w:r>
            <w:r w:rsidR="00CA748A">
              <w:rPr>
                <w:lang w:val="sr-Cyrl-RS"/>
              </w:rPr>
              <w:t>25</w:t>
            </w:r>
            <w:r w:rsidRPr="006424C2">
              <w:rPr>
                <w:lang w:val="sr-Cyrl-RS"/>
              </w:rPr>
              <w:t>)</w:t>
            </w:r>
            <w:r w:rsidR="00167A2F" w:rsidRPr="006424C2">
              <w:rPr>
                <w:lang w:val="sr-Cyrl-RS"/>
              </w:rPr>
              <w:t xml:space="preserve"> 6</w:t>
            </w:r>
          </w:p>
          <w:p w14:paraId="2E6E8AC0" w14:textId="77777777" w:rsidR="004239E8" w:rsidRPr="006424C2" w:rsidRDefault="004239E8" w:rsidP="00002590">
            <w:pPr>
              <w:spacing w:before="0" w:after="60"/>
              <w:jc w:val="left"/>
              <w:rPr>
                <w:lang w:val="sr-Cyrl-RS"/>
              </w:rPr>
            </w:pPr>
            <w:r w:rsidRPr="006424C2">
              <w:rPr>
                <w:lang w:val="sr-Cyrl-RS"/>
              </w:rPr>
              <w:lastRenderedPageBreak/>
              <w:t>(2027)</w:t>
            </w:r>
            <w:r w:rsidR="00167A2F" w:rsidRPr="006424C2">
              <w:rPr>
                <w:lang w:val="sr-Cyrl-RS"/>
              </w:rPr>
              <w:t xml:space="preserve"> 8 </w:t>
            </w:r>
          </w:p>
          <w:p w14:paraId="61CDC39C" w14:textId="77777777" w:rsidR="004239E8" w:rsidRPr="006424C2" w:rsidRDefault="004239E8" w:rsidP="00002590">
            <w:pPr>
              <w:spacing w:before="0" w:after="60"/>
              <w:jc w:val="left"/>
              <w:rPr>
                <w:lang w:val="sr-Cyrl-RS"/>
              </w:rPr>
            </w:pPr>
            <w:r w:rsidRPr="006424C2">
              <w:rPr>
                <w:lang w:val="sr-Cyrl-RS"/>
              </w:rPr>
              <w:t>(2030)</w:t>
            </w:r>
            <w:r w:rsidR="00167A2F" w:rsidRPr="006424C2">
              <w:rPr>
                <w:lang w:val="sr-Cyrl-RS"/>
              </w:rPr>
              <w:t xml:space="preserve"> 9</w:t>
            </w:r>
          </w:p>
        </w:tc>
      </w:tr>
      <w:tr w:rsidR="00F03A8F" w:rsidRPr="006424C2" w14:paraId="3AACC956" w14:textId="77777777" w:rsidTr="00325CD1">
        <w:trPr>
          <w:jc w:val="center"/>
        </w:trPr>
        <w:tc>
          <w:tcPr>
            <w:tcW w:w="5246" w:type="dxa"/>
            <w:shd w:val="clear" w:color="auto" w:fill="DEEAF6" w:themeFill="accent1" w:themeFillTint="33"/>
          </w:tcPr>
          <w:p w14:paraId="0C64327C" w14:textId="77777777" w:rsidR="000841C9" w:rsidRPr="006424C2" w:rsidRDefault="000841C9" w:rsidP="00656F2C">
            <w:pPr>
              <w:widowControl/>
              <w:spacing w:before="0" w:after="60"/>
              <w:ind w:left="142"/>
              <w:jc w:val="left"/>
              <w:rPr>
                <w:rFonts w:eastAsia="Calibri"/>
                <w:szCs w:val="24"/>
                <w:lang w:val="sr-Cyrl-RS"/>
              </w:rPr>
            </w:pPr>
            <w:r w:rsidRPr="006424C2">
              <w:rPr>
                <w:rFonts w:eastAsia="Calibri"/>
                <w:szCs w:val="24"/>
                <w:lang w:val="sr-Cyrl-RS"/>
              </w:rPr>
              <w:lastRenderedPageBreak/>
              <w:t>Проценат средстава која се користе за унапређење безбедности саобраћаја</w:t>
            </w:r>
            <w:r w:rsidR="0063201D" w:rsidRPr="006424C2">
              <w:rPr>
                <w:rFonts w:eastAsia="Calibri"/>
                <w:szCs w:val="24"/>
                <w:lang w:val="sr-Cyrl-RS"/>
              </w:rPr>
              <w:t>, у односу на укупна средства која су ЗоБС-ом опредељена за безбедност саобраћаја</w:t>
            </w:r>
            <w:r w:rsidRPr="006424C2">
              <w:rPr>
                <w:rFonts w:eastAsia="Calibri"/>
                <w:szCs w:val="24"/>
                <w:lang w:val="sr-Cyrl-RS"/>
              </w:rPr>
              <w:t>.</w:t>
            </w:r>
          </w:p>
          <w:p w14:paraId="7AF17105" w14:textId="77777777" w:rsidR="000841C9" w:rsidRPr="006424C2" w:rsidRDefault="00881DFB" w:rsidP="00881DFB">
            <w:pPr>
              <w:widowControl/>
              <w:spacing w:before="0" w:after="60"/>
              <w:ind w:left="142"/>
              <w:jc w:val="right"/>
              <w:rPr>
                <w:rFonts w:eastAsia="Calibri"/>
                <w:szCs w:val="24"/>
                <w:lang w:val="sr-Cyrl-RS"/>
              </w:rPr>
            </w:pPr>
            <w:r w:rsidRPr="006424C2">
              <w:rPr>
                <w:rFonts w:eastAsia="Calibri"/>
                <w:szCs w:val="24"/>
                <w:lang w:val="sr-Cyrl-RS"/>
              </w:rPr>
              <w:t xml:space="preserve"> (Према Извештају АБС)</w:t>
            </w:r>
          </w:p>
        </w:tc>
        <w:tc>
          <w:tcPr>
            <w:tcW w:w="1985" w:type="dxa"/>
            <w:shd w:val="clear" w:color="auto" w:fill="auto"/>
            <w:vAlign w:val="center"/>
          </w:tcPr>
          <w:p w14:paraId="1B89D2F1" w14:textId="77777777" w:rsidR="000841C9" w:rsidRPr="006424C2" w:rsidRDefault="00F94C69" w:rsidP="00F03A8F">
            <w:pPr>
              <w:jc w:val="center"/>
              <w:rPr>
                <w:lang w:val="sr-Cyrl-RS"/>
              </w:rPr>
            </w:pPr>
            <w:r w:rsidRPr="006424C2">
              <w:rPr>
                <w:lang w:val="sr-Cyrl-RS"/>
              </w:rPr>
              <w:t>10</w:t>
            </w:r>
            <w:r w:rsidR="00B623DC" w:rsidRPr="006424C2">
              <w:rPr>
                <w:lang w:val="sr-Cyrl-RS"/>
              </w:rPr>
              <w:t>%</w:t>
            </w:r>
          </w:p>
        </w:tc>
        <w:tc>
          <w:tcPr>
            <w:tcW w:w="1558" w:type="dxa"/>
            <w:shd w:val="clear" w:color="auto" w:fill="auto"/>
            <w:vAlign w:val="center"/>
          </w:tcPr>
          <w:p w14:paraId="116E206D" w14:textId="5B5E62BD" w:rsidR="00B623DC" w:rsidRPr="006424C2" w:rsidRDefault="00B623DC" w:rsidP="00002590">
            <w:pPr>
              <w:spacing w:before="0" w:after="60"/>
              <w:jc w:val="left"/>
              <w:rPr>
                <w:lang w:val="sr-Cyrl-RS"/>
              </w:rPr>
            </w:pPr>
            <w:r w:rsidRPr="006424C2">
              <w:rPr>
                <w:lang w:val="sr-Cyrl-RS"/>
              </w:rPr>
              <w:t>(20</w:t>
            </w:r>
            <w:r w:rsidR="00CA748A">
              <w:rPr>
                <w:lang w:val="sr-Cyrl-RS"/>
              </w:rPr>
              <w:t>25</w:t>
            </w:r>
            <w:r w:rsidRPr="006424C2">
              <w:rPr>
                <w:lang w:val="sr-Cyrl-RS"/>
              </w:rPr>
              <w:t>)</w:t>
            </w:r>
            <w:r w:rsidR="00167A2F" w:rsidRPr="006424C2">
              <w:rPr>
                <w:lang w:val="sr-Cyrl-RS"/>
              </w:rPr>
              <w:t xml:space="preserve"> 20%</w:t>
            </w:r>
          </w:p>
          <w:p w14:paraId="48DEA3E7" w14:textId="77777777" w:rsidR="00B623DC" w:rsidRPr="006424C2" w:rsidRDefault="00B623DC" w:rsidP="00002590">
            <w:pPr>
              <w:spacing w:before="0" w:after="60"/>
              <w:jc w:val="left"/>
              <w:rPr>
                <w:lang w:val="sr-Cyrl-RS"/>
              </w:rPr>
            </w:pPr>
            <w:r w:rsidRPr="006424C2">
              <w:rPr>
                <w:lang w:val="sr-Cyrl-RS"/>
              </w:rPr>
              <w:t>(2027)</w:t>
            </w:r>
            <w:r w:rsidR="00167A2F" w:rsidRPr="006424C2">
              <w:rPr>
                <w:lang w:val="sr-Cyrl-RS"/>
              </w:rPr>
              <w:t xml:space="preserve"> 40%</w:t>
            </w:r>
          </w:p>
          <w:p w14:paraId="2042B880" w14:textId="77777777" w:rsidR="000841C9" w:rsidRPr="006424C2" w:rsidRDefault="00B623DC" w:rsidP="00002590">
            <w:pPr>
              <w:spacing w:before="0" w:after="60"/>
              <w:jc w:val="left"/>
              <w:rPr>
                <w:lang w:val="sr-Cyrl-RS"/>
              </w:rPr>
            </w:pPr>
            <w:r w:rsidRPr="006424C2">
              <w:rPr>
                <w:lang w:val="sr-Cyrl-RS"/>
              </w:rPr>
              <w:t>(2030)</w:t>
            </w:r>
            <w:r w:rsidR="00167A2F" w:rsidRPr="006424C2">
              <w:rPr>
                <w:lang w:val="sr-Cyrl-RS"/>
              </w:rPr>
              <w:t xml:space="preserve"> 50%</w:t>
            </w:r>
          </w:p>
        </w:tc>
      </w:tr>
      <w:tr w:rsidR="00F03A8F" w:rsidRPr="006424C2" w14:paraId="1A0D199E" w14:textId="77777777" w:rsidTr="00325CD1">
        <w:trPr>
          <w:jc w:val="center"/>
        </w:trPr>
        <w:tc>
          <w:tcPr>
            <w:tcW w:w="5246" w:type="dxa"/>
            <w:shd w:val="clear" w:color="auto" w:fill="DEEAF6" w:themeFill="accent1" w:themeFillTint="33"/>
          </w:tcPr>
          <w:p w14:paraId="11B4C2FC" w14:textId="77777777" w:rsidR="0063201D" w:rsidRPr="006424C2" w:rsidRDefault="0063201D" w:rsidP="00656F2C">
            <w:pPr>
              <w:widowControl/>
              <w:spacing w:before="0" w:after="60"/>
              <w:ind w:left="142"/>
              <w:jc w:val="left"/>
              <w:rPr>
                <w:rFonts w:eastAsia="Calibri"/>
                <w:szCs w:val="24"/>
                <w:lang w:val="sr-Cyrl-RS"/>
              </w:rPr>
            </w:pPr>
            <w:r w:rsidRPr="006424C2">
              <w:rPr>
                <w:rFonts w:eastAsia="Calibri"/>
                <w:szCs w:val="24"/>
                <w:lang w:val="sr-Cyrl-RS"/>
              </w:rPr>
              <w:t>Проценат увећања средстава за безбедност саобраћаја из нових извора финансирања, у односу на постојећа, прописана средства.</w:t>
            </w:r>
          </w:p>
          <w:p w14:paraId="5EA8EFBF" w14:textId="77777777" w:rsidR="00881DFB" w:rsidRPr="006424C2" w:rsidRDefault="00881DFB" w:rsidP="00881DFB">
            <w:pPr>
              <w:widowControl/>
              <w:spacing w:before="0" w:after="60"/>
              <w:ind w:left="142"/>
              <w:jc w:val="right"/>
              <w:rPr>
                <w:rFonts w:eastAsia="Calibri"/>
                <w:szCs w:val="24"/>
                <w:lang w:val="sr-Cyrl-RS"/>
              </w:rPr>
            </w:pPr>
            <w:r w:rsidRPr="006424C2">
              <w:rPr>
                <w:rFonts w:eastAsia="Calibri"/>
                <w:szCs w:val="24"/>
                <w:lang w:val="sr-Cyrl-RS"/>
              </w:rPr>
              <w:t>(Према Извештају АБС)</w:t>
            </w:r>
          </w:p>
        </w:tc>
        <w:tc>
          <w:tcPr>
            <w:tcW w:w="1985" w:type="dxa"/>
            <w:shd w:val="clear" w:color="auto" w:fill="auto"/>
            <w:vAlign w:val="center"/>
          </w:tcPr>
          <w:p w14:paraId="1202670E" w14:textId="77777777" w:rsidR="0063201D" w:rsidRPr="006424C2" w:rsidRDefault="0063201D" w:rsidP="00F03A8F">
            <w:pPr>
              <w:jc w:val="center"/>
              <w:rPr>
                <w:lang w:val="sr-Cyrl-RS"/>
              </w:rPr>
            </w:pPr>
            <w:r w:rsidRPr="006424C2">
              <w:rPr>
                <w:lang w:val="sr-Cyrl-RS"/>
              </w:rPr>
              <w:t>0%</w:t>
            </w:r>
          </w:p>
        </w:tc>
        <w:tc>
          <w:tcPr>
            <w:tcW w:w="1558" w:type="dxa"/>
            <w:shd w:val="clear" w:color="auto" w:fill="auto"/>
            <w:vAlign w:val="center"/>
          </w:tcPr>
          <w:p w14:paraId="01383073" w14:textId="232DFED7" w:rsidR="0063201D" w:rsidRPr="006424C2" w:rsidRDefault="0063201D" w:rsidP="00002590">
            <w:pPr>
              <w:spacing w:before="0" w:after="60"/>
              <w:jc w:val="left"/>
              <w:rPr>
                <w:lang w:val="sr-Cyrl-RS"/>
              </w:rPr>
            </w:pPr>
            <w:r w:rsidRPr="006424C2">
              <w:rPr>
                <w:lang w:val="sr-Cyrl-RS"/>
              </w:rPr>
              <w:t>(20</w:t>
            </w:r>
            <w:r w:rsidR="00CA748A">
              <w:rPr>
                <w:lang w:val="sr-Cyrl-RS"/>
              </w:rPr>
              <w:t>25</w:t>
            </w:r>
            <w:r w:rsidRPr="006424C2">
              <w:rPr>
                <w:lang w:val="sr-Cyrl-RS"/>
              </w:rPr>
              <w:t>)</w:t>
            </w:r>
            <w:r w:rsidR="00167A2F" w:rsidRPr="006424C2">
              <w:rPr>
                <w:lang w:val="sr-Cyrl-RS"/>
              </w:rPr>
              <w:t xml:space="preserve"> 0%</w:t>
            </w:r>
          </w:p>
          <w:p w14:paraId="63A74D45" w14:textId="77777777" w:rsidR="0063201D" w:rsidRPr="006424C2" w:rsidRDefault="0063201D" w:rsidP="00002590">
            <w:pPr>
              <w:spacing w:before="0" w:after="60"/>
              <w:jc w:val="left"/>
              <w:rPr>
                <w:lang w:val="sr-Cyrl-RS"/>
              </w:rPr>
            </w:pPr>
            <w:r w:rsidRPr="006424C2">
              <w:rPr>
                <w:lang w:val="sr-Cyrl-RS"/>
              </w:rPr>
              <w:t>(2027)</w:t>
            </w:r>
            <w:r w:rsidR="00167A2F" w:rsidRPr="006424C2">
              <w:rPr>
                <w:lang w:val="sr-Cyrl-RS"/>
              </w:rPr>
              <w:t xml:space="preserve"> 100%</w:t>
            </w:r>
          </w:p>
          <w:p w14:paraId="244C3154" w14:textId="77777777" w:rsidR="0063201D" w:rsidRPr="006424C2" w:rsidRDefault="0063201D" w:rsidP="00002590">
            <w:pPr>
              <w:spacing w:before="0" w:after="60"/>
              <w:jc w:val="left"/>
              <w:rPr>
                <w:lang w:val="sr-Cyrl-RS"/>
              </w:rPr>
            </w:pPr>
            <w:r w:rsidRPr="006424C2">
              <w:rPr>
                <w:lang w:val="sr-Cyrl-RS"/>
              </w:rPr>
              <w:t>(2030)</w:t>
            </w:r>
            <w:r w:rsidR="00167A2F" w:rsidRPr="006424C2">
              <w:rPr>
                <w:lang w:val="sr-Cyrl-RS"/>
              </w:rPr>
              <w:t xml:space="preserve"> 200%</w:t>
            </w:r>
          </w:p>
        </w:tc>
      </w:tr>
      <w:tr w:rsidR="00F03A8F" w:rsidRPr="006424C2" w14:paraId="7740168C" w14:textId="77777777" w:rsidTr="00325CD1">
        <w:trPr>
          <w:jc w:val="center"/>
        </w:trPr>
        <w:tc>
          <w:tcPr>
            <w:tcW w:w="5246" w:type="dxa"/>
            <w:shd w:val="clear" w:color="auto" w:fill="DEEAF6" w:themeFill="accent1" w:themeFillTint="33"/>
          </w:tcPr>
          <w:p w14:paraId="039C7B6C" w14:textId="77777777" w:rsidR="0063201D" w:rsidRPr="006424C2" w:rsidRDefault="00D5370D" w:rsidP="00656F2C">
            <w:pPr>
              <w:widowControl/>
              <w:spacing w:before="0" w:after="60"/>
              <w:ind w:left="142"/>
              <w:jc w:val="left"/>
              <w:rPr>
                <w:rFonts w:eastAsia="Calibri"/>
                <w:lang w:val="sr-Cyrl-RS"/>
              </w:rPr>
            </w:pPr>
            <w:r w:rsidRPr="006424C2">
              <w:rPr>
                <w:rFonts w:eastAsia="Calibri"/>
                <w:lang w:val="sr-Cyrl-RS"/>
              </w:rPr>
              <w:t xml:space="preserve">Капацитет </w:t>
            </w:r>
            <w:r w:rsidR="0063201D" w:rsidRPr="006424C2">
              <w:rPr>
                <w:rFonts w:eastAsia="Calibri"/>
                <w:lang w:val="sr-Cyrl-RS"/>
              </w:rPr>
              <w:t>субјек</w:t>
            </w:r>
            <w:r w:rsidRPr="006424C2">
              <w:rPr>
                <w:rFonts w:eastAsia="Calibri"/>
                <w:lang w:val="sr-Cyrl-RS"/>
              </w:rPr>
              <w:t>а</w:t>
            </w:r>
            <w:r w:rsidR="0063201D" w:rsidRPr="006424C2">
              <w:rPr>
                <w:rFonts w:eastAsia="Calibri"/>
                <w:lang w:val="sr-Cyrl-RS"/>
              </w:rPr>
              <w:t>т</w:t>
            </w:r>
            <w:r w:rsidRPr="006424C2">
              <w:rPr>
                <w:rFonts w:eastAsia="Calibri"/>
                <w:lang w:val="sr-Cyrl-RS"/>
              </w:rPr>
              <w:t>а</w:t>
            </w:r>
            <w:r w:rsidR="0063201D" w:rsidRPr="006424C2">
              <w:rPr>
                <w:rFonts w:eastAsia="Calibri"/>
                <w:lang w:val="sr-Cyrl-RS"/>
              </w:rPr>
              <w:t xml:space="preserve"> безбедности саобраћаја</w:t>
            </w:r>
            <w:r w:rsidRPr="006424C2">
              <w:rPr>
                <w:rFonts w:eastAsia="Calibri"/>
                <w:lang w:val="sr-Cyrl-RS"/>
              </w:rPr>
              <w:t xml:space="preserve"> за </w:t>
            </w:r>
            <w:r w:rsidR="0063201D" w:rsidRPr="006424C2">
              <w:rPr>
                <w:rFonts w:eastAsia="Calibri"/>
                <w:lang w:val="sr-Cyrl-RS"/>
              </w:rPr>
              <w:t>редовно, посвећено и систематично врш</w:t>
            </w:r>
            <w:r w:rsidRPr="006424C2">
              <w:rPr>
                <w:rFonts w:eastAsia="Calibri"/>
                <w:lang w:val="sr-Cyrl-RS"/>
              </w:rPr>
              <w:t>ење</w:t>
            </w:r>
            <w:r w:rsidR="0063201D" w:rsidRPr="006424C2">
              <w:rPr>
                <w:rFonts w:eastAsia="Calibri"/>
                <w:lang w:val="sr-Cyrl-RS"/>
              </w:rPr>
              <w:t xml:space="preserve"> послове безбедности саобраћаја</w:t>
            </w:r>
          </w:p>
          <w:p w14:paraId="25379A7B" w14:textId="77777777" w:rsidR="00D5370D" w:rsidRPr="006424C2" w:rsidRDefault="00D5370D" w:rsidP="008E24DC">
            <w:pPr>
              <w:widowControl/>
              <w:spacing w:before="0" w:after="60"/>
              <w:ind w:left="142"/>
              <w:jc w:val="right"/>
              <w:rPr>
                <w:rFonts w:eastAsia="Calibri"/>
                <w:szCs w:val="24"/>
                <w:lang w:val="sr-Cyrl-RS"/>
              </w:rPr>
            </w:pPr>
            <w:r w:rsidRPr="006424C2">
              <w:rPr>
                <w:rFonts w:eastAsia="Calibri"/>
                <w:szCs w:val="24"/>
                <w:lang w:val="sr-Cyrl-RS"/>
              </w:rPr>
              <w:t>(Експертска оцена</w:t>
            </w:r>
            <w:r w:rsidR="00900F10" w:rsidRPr="006424C2">
              <w:rPr>
                <w:rFonts w:eastAsia="Calibri"/>
                <w:szCs w:val="24"/>
                <w:lang w:val="sr-Cyrl-RS"/>
              </w:rPr>
              <w:t>, 1- 10</w:t>
            </w:r>
            <w:r w:rsidRPr="006424C2">
              <w:rPr>
                <w:rFonts w:eastAsia="Calibri"/>
                <w:szCs w:val="24"/>
                <w:lang w:val="sr-Cyrl-RS"/>
              </w:rPr>
              <w:t>)</w:t>
            </w:r>
          </w:p>
        </w:tc>
        <w:tc>
          <w:tcPr>
            <w:tcW w:w="1985" w:type="dxa"/>
            <w:shd w:val="clear" w:color="auto" w:fill="auto"/>
            <w:vAlign w:val="center"/>
          </w:tcPr>
          <w:p w14:paraId="612E15A8" w14:textId="77777777" w:rsidR="0063201D" w:rsidRPr="006424C2" w:rsidRDefault="00D5370D" w:rsidP="00F03A8F">
            <w:pPr>
              <w:jc w:val="center"/>
              <w:rPr>
                <w:lang w:val="sr-Cyrl-RS"/>
              </w:rPr>
            </w:pPr>
            <w:r w:rsidRPr="006424C2">
              <w:rPr>
                <w:lang w:val="sr-Cyrl-RS"/>
              </w:rPr>
              <w:t>Није мерено</w:t>
            </w:r>
          </w:p>
        </w:tc>
        <w:tc>
          <w:tcPr>
            <w:tcW w:w="1558" w:type="dxa"/>
            <w:shd w:val="clear" w:color="auto" w:fill="auto"/>
            <w:vAlign w:val="center"/>
          </w:tcPr>
          <w:p w14:paraId="4001B7FB" w14:textId="3ED5C650" w:rsidR="00D5370D" w:rsidRPr="006424C2" w:rsidRDefault="00D5370D" w:rsidP="00002590">
            <w:pPr>
              <w:spacing w:before="0" w:after="60"/>
              <w:jc w:val="left"/>
              <w:rPr>
                <w:lang w:val="sr-Cyrl-RS"/>
              </w:rPr>
            </w:pPr>
            <w:r w:rsidRPr="006424C2">
              <w:rPr>
                <w:lang w:val="sr-Cyrl-RS"/>
              </w:rPr>
              <w:t>(20</w:t>
            </w:r>
            <w:r w:rsidR="00CA748A">
              <w:rPr>
                <w:lang w:val="sr-Cyrl-RS"/>
              </w:rPr>
              <w:t>25</w:t>
            </w:r>
            <w:r w:rsidRPr="006424C2">
              <w:rPr>
                <w:lang w:val="sr-Cyrl-RS"/>
              </w:rPr>
              <w:t>)</w:t>
            </w:r>
            <w:r w:rsidR="00167A2F" w:rsidRPr="006424C2">
              <w:rPr>
                <w:lang w:val="sr-Cyrl-RS"/>
              </w:rPr>
              <w:t xml:space="preserve"> 7</w:t>
            </w:r>
          </w:p>
          <w:p w14:paraId="1CFBEBE2" w14:textId="77777777" w:rsidR="00D5370D" w:rsidRPr="006424C2" w:rsidRDefault="00D5370D" w:rsidP="00002590">
            <w:pPr>
              <w:spacing w:before="0" w:after="60"/>
              <w:jc w:val="left"/>
              <w:rPr>
                <w:lang w:val="sr-Cyrl-RS"/>
              </w:rPr>
            </w:pPr>
            <w:r w:rsidRPr="006424C2">
              <w:rPr>
                <w:lang w:val="sr-Cyrl-RS"/>
              </w:rPr>
              <w:t>(2027)</w:t>
            </w:r>
            <w:r w:rsidR="00167A2F" w:rsidRPr="006424C2">
              <w:rPr>
                <w:lang w:val="sr-Cyrl-RS"/>
              </w:rPr>
              <w:t xml:space="preserve"> 8</w:t>
            </w:r>
          </w:p>
          <w:p w14:paraId="0794EC76" w14:textId="77777777" w:rsidR="0063201D" w:rsidRPr="006424C2" w:rsidRDefault="00D5370D" w:rsidP="00002590">
            <w:pPr>
              <w:spacing w:before="0" w:after="60"/>
              <w:jc w:val="left"/>
              <w:rPr>
                <w:lang w:val="sr-Cyrl-RS"/>
              </w:rPr>
            </w:pPr>
            <w:r w:rsidRPr="006424C2">
              <w:rPr>
                <w:lang w:val="sr-Cyrl-RS"/>
              </w:rPr>
              <w:t>(2030)</w:t>
            </w:r>
            <w:r w:rsidR="00167A2F" w:rsidRPr="006424C2">
              <w:rPr>
                <w:lang w:val="sr-Cyrl-RS"/>
              </w:rPr>
              <w:t xml:space="preserve"> 9</w:t>
            </w:r>
          </w:p>
        </w:tc>
      </w:tr>
      <w:tr w:rsidR="00F03A8F" w:rsidRPr="006424C2" w14:paraId="489EEFCE" w14:textId="77777777" w:rsidTr="00325CD1">
        <w:trPr>
          <w:jc w:val="center"/>
        </w:trPr>
        <w:tc>
          <w:tcPr>
            <w:tcW w:w="5246" w:type="dxa"/>
            <w:shd w:val="clear" w:color="auto" w:fill="DEEAF6" w:themeFill="accent1" w:themeFillTint="33"/>
          </w:tcPr>
          <w:p w14:paraId="70ADF516" w14:textId="77777777" w:rsidR="00D95FEC" w:rsidRPr="006424C2" w:rsidRDefault="00D95FEC" w:rsidP="00656F2C">
            <w:pPr>
              <w:spacing w:before="0"/>
              <w:ind w:left="176"/>
              <w:jc w:val="left"/>
              <w:rPr>
                <w:rFonts w:eastAsia="Calibri"/>
                <w:lang w:val="sr-Cyrl-RS"/>
              </w:rPr>
            </w:pPr>
            <w:r w:rsidRPr="006424C2">
              <w:rPr>
                <w:rFonts w:eastAsia="Calibri"/>
                <w:lang w:val="sr-Cyrl-RS"/>
              </w:rPr>
              <w:t>Квалитет комуникације, кооперације и координације између субјеката безбедности саобраћаја.</w:t>
            </w:r>
          </w:p>
          <w:p w14:paraId="5CA0537D" w14:textId="77777777" w:rsidR="00D95FEC" w:rsidRPr="006424C2" w:rsidRDefault="00D95FEC" w:rsidP="008E24DC">
            <w:pPr>
              <w:jc w:val="right"/>
              <w:rPr>
                <w:lang w:val="sr-Cyrl-RS"/>
              </w:rPr>
            </w:pPr>
            <w:r w:rsidRPr="006424C2">
              <w:rPr>
                <w:rFonts w:eastAsia="Calibri"/>
                <w:szCs w:val="24"/>
                <w:lang w:val="sr-Cyrl-RS"/>
              </w:rPr>
              <w:t>(Експертска оцена, 1- 10)</w:t>
            </w:r>
          </w:p>
        </w:tc>
        <w:tc>
          <w:tcPr>
            <w:tcW w:w="1985" w:type="dxa"/>
            <w:shd w:val="clear" w:color="auto" w:fill="auto"/>
            <w:vAlign w:val="center"/>
          </w:tcPr>
          <w:p w14:paraId="0DAFBE0D" w14:textId="77777777" w:rsidR="00D95FEC" w:rsidRPr="006424C2" w:rsidRDefault="00D95FEC" w:rsidP="00F03A8F">
            <w:pPr>
              <w:jc w:val="center"/>
              <w:rPr>
                <w:lang w:val="sr-Cyrl-RS"/>
              </w:rPr>
            </w:pPr>
            <w:r w:rsidRPr="006424C2">
              <w:rPr>
                <w:lang w:val="sr-Cyrl-RS"/>
              </w:rPr>
              <w:t>Није мерено</w:t>
            </w:r>
          </w:p>
        </w:tc>
        <w:tc>
          <w:tcPr>
            <w:tcW w:w="1558" w:type="dxa"/>
            <w:shd w:val="clear" w:color="auto" w:fill="auto"/>
            <w:vAlign w:val="center"/>
          </w:tcPr>
          <w:p w14:paraId="2A1AB1D2" w14:textId="06336144" w:rsidR="00D95FEC" w:rsidRPr="006424C2" w:rsidRDefault="00D95FEC" w:rsidP="00002590">
            <w:pPr>
              <w:spacing w:before="0" w:after="60"/>
              <w:jc w:val="left"/>
              <w:rPr>
                <w:lang w:val="sr-Cyrl-RS"/>
              </w:rPr>
            </w:pPr>
            <w:r w:rsidRPr="006424C2">
              <w:rPr>
                <w:lang w:val="sr-Cyrl-RS"/>
              </w:rPr>
              <w:t>(20</w:t>
            </w:r>
            <w:r w:rsidR="00CA748A">
              <w:rPr>
                <w:lang w:val="sr-Cyrl-RS"/>
              </w:rPr>
              <w:t>25</w:t>
            </w:r>
            <w:r w:rsidRPr="006424C2">
              <w:rPr>
                <w:lang w:val="sr-Cyrl-RS"/>
              </w:rPr>
              <w:t>)</w:t>
            </w:r>
            <w:r w:rsidR="00167A2F" w:rsidRPr="006424C2">
              <w:rPr>
                <w:lang w:val="sr-Cyrl-RS"/>
              </w:rPr>
              <w:t xml:space="preserve"> 7</w:t>
            </w:r>
          </w:p>
          <w:p w14:paraId="5D248880" w14:textId="77777777" w:rsidR="00167A2F" w:rsidRPr="006424C2" w:rsidRDefault="00D95FEC" w:rsidP="00002590">
            <w:pPr>
              <w:spacing w:before="0" w:after="60"/>
              <w:jc w:val="left"/>
              <w:rPr>
                <w:lang w:val="sr-Cyrl-RS"/>
              </w:rPr>
            </w:pPr>
            <w:r w:rsidRPr="006424C2">
              <w:rPr>
                <w:lang w:val="sr-Cyrl-RS"/>
              </w:rPr>
              <w:t>(2027)</w:t>
            </w:r>
            <w:r w:rsidR="00167A2F" w:rsidRPr="006424C2">
              <w:rPr>
                <w:lang w:val="sr-Cyrl-RS"/>
              </w:rPr>
              <w:t xml:space="preserve"> 8</w:t>
            </w:r>
          </w:p>
          <w:p w14:paraId="5D956DB7" w14:textId="77777777" w:rsidR="00D95FEC" w:rsidRPr="006424C2" w:rsidRDefault="00D95FEC" w:rsidP="00002590">
            <w:pPr>
              <w:spacing w:before="0" w:after="60"/>
              <w:jc w:val="left"/>
              <w:rPr>
                <w:lang w:val="sr-Cyrl-RS"/>
              </w:rPr>
            </w:pPr>
            <w:r w:rsidRPr="006424C2">
              <w:rPr>
                <w:lang w:val="sr-Cyrl-RS"/>
              </w:rPr>
              <w:t>(2030)</w:t>
            </w:r>
            <w:r w:rsidR="00167A2F" w:rsidRPr="006424C2">
              <w:rPr>
                <w:lang w:val="sr-Cyrl-RS"/>
              </w:rPr>
              <w:t xml:space="preserve"> 9</w:t>
            </w:r>
          </w:p>
        </w:tc>
      </w:tr>
    </w:tbl>
    <w:p w14:paraId="04950E90" w14:textId="390107A4" w:rsidR="00CE5575" w:rsidRPr="006424C2" w:rsidRDefault="002D3D10" w:rsidP="00C67264">
      <w:pPr>
        <w:pStyle w:val="Heading3"/>
        <w:numPr>
          <w:ilvl w:val="0"/>
          <w:numId w:val="0"/>
        </w:numPr>
        <w:tabs>
          <w:tab w:val="clear" w:pos="720"/>
        </w:tabs>
        <w:rPr>
          <w:lang w:val="sr-Cyrl-RS"/>
        </w:rPr>
      </w:pPr>
      <w:bookmarkStart w:id="65" w:name="_Toc94522060"/>
      <w:bookmarkStart w:id="66" w:name="_Toc95338546"/>
      <w:bookmarkStart w:id="67" w:name="_Toc95338726"/>
      <w:bookmarkStart w:id="68" w:name="_Toc95339054"/>
      <w:bookmarkStart w:id="69" w:name="_Toc95997742"/>
      <w:bookmarkStart w:id="70" w:name="_Toc100211942"/>
      <w:bookmarkStart w:id="71" w:name="_Toc140583764"/>
      <w:bookmarkStart w:id="72" w:name="_Toc145365479"/>
      <w:r w:rsidRPr="006424C2">
        <w:rPr>
          <w:lang w:val="sr-Cyrl-RS"/>
        </w:rPr>
        <w:t>М</w:t>
      </w:r>
      <w:r w:rsidR="00CE5575" w:rsidRPr="006424C2">
        <w:rPr>
          <w:lang w:val="sr-Cyrl-RS"/>
        </w:rPr>
        <w:t>ере</w:t>
      </w:r>
      <w:bookmarkEnd w:id="65"/>
      <w:r w:rsidR="004D5AF1" w:rsidRPr="006424C2">
        <w:rPr>
          <w:lang w:val="sr-Cyrl-RS"/>
        </w:rPr>
        <w:t xml:space="preserve"> и индикатори за постизање </w:t>
      </w:r>
      <w:r w:rsidR="00B141C2" w:rsidRPr="006424C2">
        <w:rPr>
          <w:lang w:val="sr-Cyrl-RS"/>
        </w:rPr>
        <w:t>П</w:t>
      </w:r>
      <w:r w:rsidR="004D5AF1" w:rsidRPr="006424C2">
        <w:rPr>
          <w:lang w:val="sr-Cyrl-RS"/>
        </w:rPr>
        <w:t>осебног циља 1</w:t>
      </w:r>
      <w:bookmarkEnd w:id="66"/>
      <w:bookmarkEnd w:id="67"/>
      <w:bookmarkEnd w:id="68"/>
      <w:bookmarkEnd w:id="69"/>
      <w:bookmarkEnd w:id="70"/>
      <w:bookmarkEnd w:id="71"/>
      <w:bookmarkEnd w:id="72"/>
    </w:p>
    <w:p w14:paraId="655C52EC" w14:textId="36B781F3" w:rsidR="00D82410" w:rsidRPr="006424C2" w:rsidRDefault="00D82410" w:rsidP="00CB465A">
      <w:pPr>
        <w:spacing w:before="0"/>
        <w:rPr>
          <w:szCs w:val="24"/>
          <w:lang w:val="sr-Cyrl-RS"/>
        </w:rPr>
      </w:pPr>
      <w:r w:rsidRPr="006424C2">
        <w:rPr>
          <w:szCs w:val="24"/>
          <w:lang w:val="sr-Cyrl-RS"/>
        </w:rPr>
        <w:t xml:space="preserve">У циљу испуњења </w:t>
      </w:r>
      <w:r w:rsidR="00B141C2" w:rsidRPr="006424C2">
        <w:rPr>
          <w:szCs w:val="24"/>
          <w:lang w:val="sr-Cyrl-RS"/>
        </w:rPr>
        <w:t xml:space="preserve">Посебног </w:t>
      </w:r>
      <w:r w:rsidRPr="006424C2">
        <w:rPr>
          <w:szCs w:val="24"/>
          <w:lang w:val="sr-Cyrl-RS"/>
        </w:rPr>
        <w:t>циља 1, спроводиће се мере усмерене на унапређење стратешког, правног, финансијског и институционалног оквира, као и мере унапређења комуникација, координације и кооперације у области безбедности саобраћаја.</w:t>
      </w:r>
    </w:p>
    <w:tbl>
      <w:tblPr>
        <w:tblStyle w:val="TableGrid"/>
        <w:tblW w:w="0" w:type="auto"/>
        <w:tblLook w:val="04A0" w:firstRow="1" w:lastRow="0" w:firstColumn="1" w:lastColumn="0" w:noHBand="0" w:noVBand="1"/>
      </w:tblPr>
      <w:tblGrid>
        <w:gridCol w:w="8778"/>
      </w:tblGrid>
      <w:tr w:rsidR="004778BC" w:rsidRPr="006424C2" w14:paraId="126C5855" w14:textId="77777777" w:rsidTr="00B6689D">
        <w:tc>
          <w:tcPr>
            <w:tcW w:w="8778" w:type="dxa"/>
            <w:tcBorders>
              <w:top w:val="single" w:sz="4" w:space="0" w:color="auto"/>
              <w:left w:val="nil"/>
              <w:bottom w:val="single" w:sz="4" w:space="0" w:color="auto"/>
              <w:right w:val="nil"/>
            </w:tcBorders>
            <w:shd w:val="clear" w:color="auto" w:fill="DEEAF6" w:themeFill="accent1" w:themeFillTint="33"/>
            <w:vAlign w:val="center"/>
          </w:tcPr>
          <w:p w14:paraId="21E612CF" w14:textId="77777777" w:rsidR="004778BC" w:rsidRPr="006424C2" w:rsidRDefault="004778BC" w:rsidP="00B6689D">
            <w:pPr>
              <w:jc w:val="left"/>
              <w:rPr>
                <w:b/>
                <w:lang w:val="sr-Cyrl-RS"/>
              </w:rPr>
            </w:pPr>
            <w:r w:rsidRPr="006424C2">
              <w:rPr>
                <w:b/>
                <w:lang w:val="sr-Cyrl-RS"/>
              </w:rPr>
              <w:t>МЕРА 1.1. Унапређење стратешког оквира безбедности саобраћаја</w:t>
            </w:r>
          </w:p>
        </w:tc>
      </w:tr>
      <w:tr w:rsidR="004778BC" w:rsidRPr="006424C2" w14:paraId="579F2A1B" w14:textId="77777777" w:rsidTr="004778BC">
        <w:tc>
          <w:tcPr>
            <w:tcW w:w="8778" w:type="dxa"/>
            <w:tcBorders>
              <w:top w:val="single" w:sz="4" w:space="0" w:color="auto"/>
              <w:left w:val="nil"/>
              <w:bottom w:val="single" w:sz="4" w:space="0" w:color="auto"/>
              <w:right w:val="nil"/>
            </w:tcBorders>
            <w:shd w:val="clear" w:color="auto" w:fill="auto"/>
          </w:tcPr>
          <w:p w14:paraId="61857325" w14:textId="63DFB87D" w:rsidR="00F55748" w:rsidRPr="006424C2" w:rsidRDefault="004778BC" w:rsidP="00FE5CEF">
            <w:pPr>
              <w:spacing w:before="0" w:after="60"/>
              <w:rPr>
                <w:szCs w:val="24"/>
                <w:lang w:val="sr-Cyrl-RS"/>
              </w:rPr>
            </w:pPr>
            <w:r w:rsidRPr="006424C2">
              <w:rPr>
                <w:szCs w:val="24"/>
                <w:lang w:val="sr-Cyrl-RS"/>
              </w:rPr>
              <w:t xml:space="preserve">Организовано ће се пратити међународни документи и документи </w:t>
            </w:r>
            <w:r w:rsidR="00FE5CEF">
              <w:rPr>
                <w:szCs w:val="24"/>
                <w:lang w:val="sr-Cyrl-RS"/>
              </w:rPr>
              <w:t>ЕУ</w:t>
            </w:r>
            <w:r w:rsidRPr="006424C2">
              <w:rPr>
                <w:szCs w:val="24"/>
                <w:lang w:val="sr-Cyrl-RS"/>
              </w:rPr>
              <w:t xml:space="preserve"> у безбедности саобраћаја и најбоље праксе ће се примењивати у националним и локалним стратешким документима безбедности саобраћаја у </w:t>
            </w:r>
            <w:r w:rsidR="00FE5CEF">
              <w:rPr>
                <w:szCs w:val="24"/>
                <w:lang w:val="sr-Cyrl-RS"/>
              </w:rPr>
              <w:t xml:space="preserve">Републици </w:t>
            </w:r>
            <w:r w:rsidRPr="006424C2">
              <w:rPr>
                <w:szCs w:val="24"/>
                <w:lang w:val="sr-Cyrl-RS"/>
              </w:rPr>
              <w:t>Србији.</w:t>
            </w:r>
            <w:r w:rsidR="00F37163" w:rsidRPr="006424C2">
              <w:rPr>
                <w:szCs w:val="24"/>
                <w:lang w:val="sr-Cyrl-RS"/>
              </w:rPr>
              <w:t xml:space="preserve"> </w:t>
            </w:r>
            <w:r w:rsidR="00112C87" w:rsidRPr="006424C2">
              <w:rPr>
                <w:szCs w:val="24"/>
                <w:lang w:val="sr-Cyrl-RS"/>
              </w:rPr>
              <w:t xml:space="preserve">Организовано праћење и примена међународних документа подразумева: праћење, избор, превођење и промоцију међународних докумената, размену искуства и успостављање одрживе сарадње са најважнијим  </w:t>
            </w:r>
            <w:r w:rsidR="006424C2" w:rsidRPr="006424C2">
              <w:rPr>
                <w:szCs w:val="24"/>
                <w:lang w:val="sr-Cyrl-RS"/>
              </w:rPr>
              <w:t>међународним</w:t>
            </w:r>
            <w:r w:rsidR="00112C87" w:rsidRPr="006424C2">
              <w:rPr>
                <w:szCs w:val="24"/>
                <w:lang w:val="sr-Cyrl-RS"/>
              </w:rPr>
              <w:t xml:space="preserve"> и иностраним институцијама и организација, научним институтима и другим субјектима који се баве безбедношћу саобраћаја на међународном нивоу, стручне посете и учешће у раду конференција значајних за праћење трендова у безбеднос</w:t>
            </w:r>
            <w:r w:rsidR="00023F7C">
              <w:rPr>
                <w:szCs w:val="24"/>
                <w:lang w:val="sr-Cyrl-RS"/>
              </w:rPr>
              <w:t>ти саобраћаја</w:t>
            </w:r>
            <w:r w:rsidR="00FE5CEF">
              <w:rPr>
                <w:szCs w:val="24"/>
                <w:lang w:val="sr-Cyrl-RS"/>
              </w:rPr>
              <w:t>, д</w:t>
            </w:r>
            <w:r w:rsidR="00112C87" w:rsidRPr="006424C2">
              <w:rPr>
                <w:szCs w:val="24"/>
                <w:lang w:val="sr-Cyrl-RS"/>
              </w:rPr>
              <w:t xml:space="preserve">р. Поред тога, редовно ће се реализовати стручна анализа усклађености стратешких докумената у Републици Србији са међународним документима и најбољом праксом, пратити усклађеност локалних стратегија безбедности саобраћаја са националном односно успешним праксама у свету које су оствариле ефекте на унапређењу безбедности саобраћаја и организација годишње конференције о </w:t>
            </w:r>
            <w:r w:rsidR="006424C2" w:rsidRPr="006424C2">
              <w:rPr>
                <w:szCs w:val="24"/>
                <w:lang w:val="sr-Cyrl-RS"/>
              </w:rPr>
              <w:t>спровођењу</w:t>
            </w:r>
            <w:r w:rsidR="00112C87" w:rsidRPr="006424C2">
              <w:rPr>
                <w:szCs w:val="24"/>
                <w:lang w:val="sr-Cyrl-RS"/>
              </w:rPr>
              <w:t xml:space="preserve"> стратегија безбедности саобраћаја и достизање циљева.</w:t>
            </w:r>
          </w:p>
        </w:tc>
      </w:tr>
      <w:tr w:rsidR="004778BC" w:rsidRPr="006424C2" w14:paraId="193D7A94" w14:textId="77777777" w:rsidTr="003E2D24">
        <w:tc>
          <w:tcPr>
            <w:tcW w:w="8778" w:type="dxa"/>
            <w:tcBorders>
              <w:top w:val="single" w:sz="4" w:space="0" w:color="auto"/>
              <w:left w:val="nil"/>
              <w:bottom w:val="single" w:sz="4" w:space="0" w:color="auto"/>
              <w:right w:val="nil"/>
            </w:tcBorders>
            <w:shd w:val="clear" w:color="auto" w:fill="DEEAF6" w:themeFill="accent1" w:themeFillTint="33"/>
          </w:tcPr>
          <w:p w14:paraId="101F3B95" w14:textId="77777777" w:rsidR="004778BC" w:rsidRPr="006424C2" w:rsidRDefault="004778BC" w:rsidP="004778BC">
            <w:pPr>
              <w:rPr>
                <w:b/>
                <w:lang w:val="sr-Cyrl-RS"/>
              </w:rPr>
            </w:pPr>
            <w:r w:rsidRPr="006424C2">
              <w:rPr>
                <w:b/>
                <w:lang w:val="sr-Cyrl-RS"/>
              </w:rPr>
              <w:t>МЕРА 1.2. Унапређење прописа у безбедности саобраћаја</w:t>
            </w:r>
          </w:p>
        </w:tc>
      </w:tr>
      <w:tr w:rsidR="004778BC" w:rsidRPr="006424C2" w14:paraId="60E007C7" w14:textId="77777777" w:rsidTr="004778BC">
        <w:tc>
          <w:tcPr>
            <w:tcW w:w="8778" w:type="dxa"/>
            <w:tcBorders>
              <w:top w:val="single" w:sz="4" w:space="0" w:color="auto"/>
              <w:left w:val="nil"/>
              <w:bottom w:val="single" w:sz="4" w:space="0" w:color="auto"/>
              <w:right w:val="nil"/>
            </w:tcBorders>
            <w:shd w:val="clear" w:color="auto" w:fill="auto"/>
          </w:tcPr>
          <w:p w14:paraId="5175DAFB" w14:textId="18B57079" w:rsidR="004778BC" w:rsidRPr="006424C2" w:rsidRDefault="004778BC" w:rsidP="004778BC">
            <w:pPr>
              <w:spacing w:before="0"/>
              <w:rPr>
                <w:lang w:val="sr-Cyrl-RS"/>
              </w:rPr>
            </w:pPr>
            <w:r w:rsidRPr="006424C2">
              <w:rPr>
                <w:lang w:val="sr-Cyrl-RS"/>
              </w:rPr>
              <w:t>У складу са науком и потребама, ефикасно ће се доносити, унапређивати и спроводити закони и подзаконски акти значајни за безбедност саобраћаја, а посебно З</w:t>
            </w:r>
            <w:r w:rsidR="006427B5">
              <w:rPr>
                <w:lang w:val="sr-Cyrl-RS"/>
              </w:rPr>
              <w:t>о</w:t>
            </w:r>
            <w:r w:rsidRPr="006424C2">
              <w:rPr>
                <w:lang w:val="sr-Cyrl-RS"/>
              </w:rPr>
              <w:t>БС, ЗП</w:t>
            </w:r>
            <w:r w:rsidR="006427B5">
              <w:rPr>
                <w:lang w:val="sr-Cyrl-RS"/>
              </w:rPr>
              <w:t>и</w:t>
            </w:r>
            <w:r w:rsidRPr="006424C2">
              <w:rPr>
                <w:lang w:val="sr-Cyrl-RS"/>
              </w:rPr>
              <w:t>И, ЗПу</w:t>
            </w:r>
            <w:r w:rsidR="006427B5">
              <w:rPr>
                <w:lang w:val="sr-Cyrl-RS"/>
              </w:rPr>
              <w:t>т</w:t>
            </w:r>
            <w:r w:rsidRPr="006424C2">
              <w:rPr>
                <w:lang w:val="sr-Cyrl-RS"/>
              </w:rPr>
              <w:t>, З</w:t>
            </w:r>
            <w:r w:rsidR="00023F7C">
              <w:rPr>
                <w:lang w:val="sr-Cyrl-RS"/>
              </w:rPr>
              <w:t>о</w:t>
            </w:r>
            <w:r w:rsidRPr="006424C2">
              <w:rPr>
                <w:lang w:val="sr-Cyrl-RS"/>
              </w:rPr>
              <w:t>АБС, ЗОО, ЗРВДТ, ЗПр</w:t>
            </w:r>
            <w:r w:rsidR="006427B5">
              <w:rPr>
                <w:lang w:val="sr-Cyrl-RS"/>
              </w:rPr>
              <w:t>ек</w:t>
            </w:r>
            <w:r w:rsidRPr="006424C2">
              <w:rPr>
                <w:lang w:val="sr-Cyrl-RS"/>
              </w:rPr>
              <w:t xml:space="preserve">, </w:t>
            </w:r>
            <w:r w:rsidR="00A54A87" w:rsidRPr="006424C2">
              <w:rPr>
                <w:lang w:val="sr-Cyrl-RS"/>
              </w:rPr>
              <w:t xml:space="preserve">ЗоЖ, ЗоВ </w:t>
            </w:r>
            <w:r w:rsidRPr="006424C2">
              <w:rPr>
                <w:lang w:val="sr-Cyrl-RS"/>
              </w:rPr>
              <w:t xml:space="preserve">како би се </w:t>
            </w:r>
            <w:r w:rsidRPr="006424C2">
              <w:rPr>
                <w:lang w:val="sr-Cyrl-RS"/>
              </w:rPr>
              <w:lastRenderedPageBreak/>
              <w:t xml:space="preserve">створио оптимални правни оквир за управљање безбедношћу саобраћаја. </w:t>
            </w:r>
            <w:r w:rsidR="00481A86" w:rsidRPr="006424C2">
              <w:rPr>
                <w:lang w:val="sr-Cyrl-RS"/>
              </w:rPr>
              <w:t>Посебно ће се анализирати одредбе ЗоБС које се односе на учеснике у саобраћају, у погледу употребе возила, односно превозних средстава микромобилности, обавезне употребе заштитних кацига за све двоточкаше, смањења старосних граница за (младе) професионалне возаче, увођења интермедијарних мера за возаче којима се изричу казнени поени, унапређења мера за возаче којима је одузета возачка дозвола као и посебних услова за утврђивање здравствене способности за управљање моторним возилом возача којима је одузета возачка дозвола са посебним освртом на групу психолошких, психијатријских и неуролошких обољења која између осталог укључује изразите поремећаје структуре личности, алкохолизам и токсикоманију.</w:t>
            </w:r>
          </w:p>
          <w:p w14:paraId="1E69C0B0" w14:textId="2CACDD3F" w:rsidR="00966914" w:rsidRPr="006424C2" w:rsidRDefault="00966914" w:rsidP="004778BC">
            <w:pPr>
              <w:spacing w:before="0"/>
              <w:rPr>
                <w:lang w:val="sr-Cyrl-RS"/>
              </w:rPr>
            </w:pPr>
            <w:r w:rsidRPr="006424C2">
              <w:rPr>
                <w:lang w:val="sr-Cyrl-RS"/>
              </w:rPr>
              <w:t>Како би се унапредио процес планирања, пројектовања, изградње и одржавања путева, у складу са високим стандардима безбедности саобраћаја и како би се одређене неусклађености прописа отклониле неопходно је спровести унапређење прописа, који су у директној вези са безбедношћу путне инфраструктуре, а посебно ЗП</w:t>
            </w:r>
            <w:r w:rsidR="006427B5">
              <w:rPr>
                <w:lang w:val="sr-Cyrl-RS"/>
              </w:rPr>
              <w:t>и</w:t>
            </w:r>
            <w:r w:rsidRPr="006424C2">
              <w:rPr>
                <w:lang w:val="sr-Cyrl-RS"/>
              </w:rPr>
              <w:t>И, ЗПу</w:t>
            </w:r>
            <w:r w:rsidR="006427B5">
              <w:rPr>
                <w:lang w:val="sr-Cyrl-RS"/>
              </w:rPr>
              <w:t>т</w:t>
            </w:r>
            <w:r w:rsidRPr="006424C2">
              <w:rPr>
                <w:lang w:val="sr-Cyrl-RS"/>
              </w:rPr>
              <w:t>, З</w:t>
            </w:r>
            <w:r w:rsidR="006427B5">
              <w:rPr>
                <w:lang w:val="sr-Cyrl-RS"/>
              </w:rPr>
              <w:t>о</w:t>
            </w:r>
            <w:r w:rsidRPr="006424C2">
              <w:rPr>
                <w:lang w:val="sr-Cyrl-RS"/>
              </w:rPr>
              <w:t>БС и З</w:t>
            </w:r>
            <w:r w:rsidR="006427B5">
              <w:rPr>
                <w:lang w:val="sr-Cyrl-RS"/>
              </w:rPr>
              <w:t>о</w:t>
            </w:r>
            <w:r w:rsidRPr="006424C2">
              <w:rPr>
                <w:lang w:val="sr-Cyrl-RS"/>
              </w:rPr>
              <w:t>Ж и припадајућа подзаконска акта. Посебно је неопходно прописе усклађивати са прихваћеним међународним прописима и директивама из</w:t>
            </w:r>
            <w:r w:rsidR="006427B5">
              <w:rPr>
                <w:lang w:val="sr-Cyrl-RS"/>
              </w:rPr>
              <w:t xml:space="preserve"> области</w:t>
            </w:r>
            <w:r w:rsidRPr="006424C2">
              <w:rPr>
                <w:lang w:val="sr-Cyrl-RS"/>
              </w:rPr>
              <w:t xml:space="preserve"> безбедности путне инфраструктуре, као што је директива 2019/1936EC. Код увођења нових алата, као што су Дубинске анализе саобраћајних незгода, неопходно је исте имплементирати у националне прописе и подзаконска акта.</w:t>
            </w:r>
          </w:p>
          <w:p w14:paraId="66944320" w14:textId="04812FC4" w:rsidR="00042AC7" w:rsidRPr="006424C2" w:rsidRDefault="00966914" w:rsidP="00481A86">
            <w:pPr>
              <w:spacing w:before="0"/>
              <w:rPr>
                <w:lang w:val="sr-Cyrl-RS"/>
              </w:rPr>
            </w:pPr>
            <w:r w:rsidRPr="006424C2">
              <w:rPr>
                <w:szCs w:val="24"/>
                <w:lang w:val="sr-Cyrl-RS"/>
              </w:rPr>
              <w:t xml:space="preserve">Област возила спада у најуређеније области у </w:t>
            </w:r>
            <w:r w:rsidR="006424C2" w:rsidRPr="006424C2">
              <w:rPr>
                <w:szCs w:val="24"/>
                <w:lang w:val="sr-Cyrl-RS"/>
              </w:rPr>
              <w:t>оквиру</w:t>
            </w:r>
            <w:r w:rsidRPr="006424C2">
              <w:rPr>
                <w:szCs w:val="24"/>
                <w:lang w:val="sr-Cyrl-RS"/>
              </w:rPr>
              <w:t xml:space="preserve"> УН и ЕУ прописа. С тим у вези,  константно ће се усклађивати и унапређивати прописи на свим нивоима. Пре свега ратификоваће се споразуми који се односе на возила и то: Споразум 97 и Споразум 98. Прошириће се листа постојећих и нових УН Правилника који важе у Републици Србији, а посебно имајући у виду да се значајан број односи на савремене системе и уређаје за помоћ возачу. Приликом измене домаћих законских и подзаконских прописа, користиће се ЕУ директиве коју се односе на  област возила. Посебно ће се размотрити нови ЕУ прописи (директиве) који још нису препознати у националном законодавству а у међународним оквирима имају значајан допринос у унапређењу управљања безбедношћу возила</w:t>
            </w:r>
            <w:r w:rsidR="007C61D9" w:rsidRPr="006424C2">
              <w:rPr>
                <w:szCs w:val="24"/>
                <w:lang w:val="sr-Cyrl-RS"/>
              </w:rPr>
              <w:t xml:space="preserve">, као и </w:t>
            </w:r>
            <w:r w:rsidR="007C61D9" w:rsidRPr="006424C2">
              <w:rPr>
                <w:lang w:val="sr-Cyrl-RS"/>
              </w:rPr>
              <w:t>дефинисање регулаторног оквира за аутономна возила који ће омогућити самостално кретање у одређеним условима вожње, која би могла комерцијално бити доступна 20</w:t>
            </w:r>
            <w:r w:rsidR="00CA748A">
              <w:rPr>
                <w:lang w:val="sr-Cyrl-RS"/>
              </w:rPr>
              <w:t>25</w:t>
            </w:r>
            <w:r w:rsidR="00464A17" w:rsidRPr="006424C2">
              <w:rPr>
                <w:lang w:val="sr-Cyrl-RS"/>
              </w:rPr>
              <w:t>.</w:t>
            </w:r>
            <w:r w:rsidR="00481A86" w:rsidRPr="006424C2">
              <w:rPr>
                <w:lang w:val="sr-Cyrl-RS"/>
              </w:rPr>
              <w:t xml:space="preserve">, </w:t>
            </w:r>
            <w:r w:rsidR="007C61D9" w:rsidRPr="006424C2">
              <w:rPr>
                <w:lang w:val="sr-Cyrl-RS"/>
              </w:rPr>
              <w:t xml:space="preserve">а уобичајена од 2030. </w:t>
            </w:r>
          </w:p>
        </w:tc>
      </w:tr>
      <w:tr w:rsidR="004778BC" w:rsidRPr="006424C2" w14:paraId="7E6716CB" w14:textId="77777777" w:rsidTr="003E2D24">
        <w:tc>
          <w:tcPr>
            <w:tcW w:w="8778" w:type="dxa"/>
            <w:tcBorders>
              <w:top w:val="single" w:sz="4" w:space="0" w:color="auto"/>
              <w:left w:val="nil"/>
              <w:bottom w:val="single" w:sz="4" w:space="0" w:color="auto"/>
              <w:right w:val="nil"/>
            </w:tcBorders>
            <w:shd w:val="clear" w:color="auto" w:fill="DEEAF6" w:themeFill="accent1" w:themeFillTint="33"/>
          </w:tcPr>
          <w:p w14:paraId="0D973F61" w14:textId="77777777" w:rsidR="004778BC" w:rsidRPr="006424C2" w:rsidRDefault="004778BC" w:rsidP="004778BC">
            <w:pPr>
              <w:jc w:val="left"/>
              <w:rPr>
                <w:b/>
                <w:lang w:val="sr-Cyrl-RS"/>
              </w:rPr>
            </w:pPr>
            <w:r w:rsidRPr="006424C2">
              <w:rPr>
                <w:b/>
                <w:lang w:val="sr-Cyrl-RS"/>
              </w:rPr>
              <w:lastRenderedPageBreak/>
              <w:t>МЕРА 1.3. Унапређење финансирања безбедности саобраћаја</w:t>
            </w:r>
          </w:p>
        </w:tc>
      </w:tr>
      <w:tr w:rsidR="004778BC" w:rsidRPr="006424C2" w14:paraId="310455A5" w14:textId="77777777" w:rsidTr="004778BC">
        <w:tc>
          <w:tcPr>
            <w:tcW w:w="8778" w:type="dxa"/>
            <w:tcBorders>
              <w:top w:val="single" w:sz="4" w:space="0" w:color="auto"/>
              <w:left w:val="nil"/>
              <w:bottom w:val="single" w:sz="4" w:space="0" w:color="auto"/>
              <w:right w:val="nil"/>
            </w:tcBorders>
            <w:shd w:val="clear" w:color="auto" w:fill="auto"/>
          </w:tcPr>
          <w:p w14:paraId="53E2708B" w14:textId="26E4ADF7" w:rsidR="004778BC" w:rsidRPr="006424C2" w:rsidRDefault="004778BC" w:rsidP="00351329">
            <w:pPr>
              <w:spacing w:before="0"/>
              <w:rPr>
                <w:szCs w:val="24"/>
                <w:lang w:val="sr-Cyrl-RS"/>
              </w:rPr>
            </w:pPr>
            <w:r w:rsidRPr="006424C2">
              <w:rPr>
                <w:lang w:val="sr-Cyrl-RS"/>
              </w:rPr>
              <w:t xml:space="preserve">Доследно ће се користити постојећа средства, вршити надзор, обезбедиће се додатни извори средстава и успоставити пројектно финансирање безбедности саобраћаја. У том смислу, наставиће се давање сагласности </w:t>
            </w:r>
            <w:r w:rsidRPr="006424C2">
              <w:rPr>
                <w:szCs w:val="24"/>
                <w:lang w:val="sr-Cyrl-RS"/>
              </w:rPr>
              <w:t>на годишње програме рада локалних самоуправа и иницираће се активности на успостављању Фонда за безбедност саобраћаја</w:t>
            </w:r>
            <w:r w:rsidR="00C0310F" w:rsidRPr="006424C2">
              <w:rPr>
                <w:szCs w:val="24"/>
                <w:lang w:val="sr-Cyrl-RS"/>
              </w:rPr>
              <w:t xml:space="preserve"> </w:t>
            </w:r>
            <w:r w:rsidR="006A3441" w:rsidRPr="006424C2">
              <w:rPr>
                <w:szCs w:val="24"/>
                <w:lang w:val="sr-Cyrl-RS"/>
              </w:rPr>
              <w:t xml:space="preserve">односно посебног рачуна </w:t>
            </w:r>
            <w:r w:rsidRPr="006424C2">
              <w:rPr>
                <w:szCs w:val="24"/>
                <w:lang w:val="sr-Cyrl-RS"/>
              </w:rPr>
              <w:t xml:space="preserve">који ће </w:t>
            </w:r>
            <w:r w:rsidR="00C0310F" w:rsidRPr="006424C2">
              <w:rPr>
                <w:szCs w:val="24"/>
                <w:lang w:val="sr-Cyrl-RS"/>
              </w:rPr>
              <w:t xml:space="preserve">објединити </w:t>
            </w:r>
            <w:r w:rsidRPr="006424C2">
              <w:rPr>
                <w:szCs w:val="24"/>
                <w:lang w:val="sr-Cyrl-RS"/>
              </w:rPr>
              <w:t>различите изворе финансирања</w:t>
            </w:r>
            <w:r w:rsidR="00C0310F" w:rsidRPr="006424C2">
              <w:rPr>
                <w:szCs w:val="24"/>
                <w:lang w:val="sr-Cyrl-RS"/>
              </w:rPr>
              <w:t xml:space="preserve"> безбедности саобраћаја</w:t>
            </w:r>
            <w:r w:rsidR="00351329">
              <w:rPr>
                <w:szCs w:val="24"/>
                <w:lang w:val="sr-Cyrl-RS"/>
              </w:rPr>
              <w:t>, укључујући припрему и усвајање закона о фонду за безбедности саобраћаја.</w:t>
            </w:r>
            <w:r w:rsidRPr="006424C2">
              <w:rPr>
                <w:szCs w:val="24"/>
                <w:lang w:val="sr-Cyrl-RS"/>
              </w:rPr>
              <w:t xml:space="preserve"> Такође, вршиће се надзор над коришћењем средстава, информисаће се јавност и покретаће се поступци због ненаменског трошења средстава, а све у циљу </w:t>
            </w:r>
            <w:r w:rsidR="006424C2" w:rsidRPr="006424C2">
              <w:rPr>
                <w:szCs w:val="24"/>
                <w:lang w:val="sr-Cyrl-RS"/>
              </w:rPr>
              <w:t>оптималног</w:t>
            </w:r>
            <w:r w:rsidRPr="006424C2">
              <w:rPr>
                <w:szCs w:val="24"/>
                <w:lang w:val="sr-Cyrl-RS"/>
              </w:rPr>
              <w:t xml:space="preserve"> коришћења расположивих средстава.</w:t>
            </w:r>
          </w:p>
        </w:tc>
      </w:tr>
      <w:tr w:rsidR="004778BC" w:rsidRPr="006424C2" w14:paraId="242A2115" w14:textId="77777777" w:rsidTr="003E2D24">
        <w:tc>
          <w:tcPr>
            <w:tcW w:w="8778" w:type="dxa"/>
            <w:tcBorders>
              <w:top w:val="single" w:sz="4" w:space="0" w:color="auto"/>
              <w:left w:val="nil"/>
              <w:bottom w:val="single" w:sz="4" w:space="0" w:color="auto"/>
              <w:right w:val="nil"/>
            </w:tcBorders>
            <w:shd w:val="clear" w:color="auto" w:fill="DEEAF6" w:themeFill="accent1" w:themeFillTint="33"/>
          </w:tcPr>
          <w:p w14:paraId="0E5669EB" w14:textId="77777777" w:rsidR="004778BC" w:rsidRPr="006424C2" w:rsidRDefault="004778BC" w:rsidP="004778BC">
            <w:pPr>
              <w:jc w:val="left"/>
              <w:rPr>
                <w:b/>
                <w:lang w:val="sr-Cyrl-RS"/>
              </w:rPr>
            </w:pPr>
            <w:r w:rsidRPr="006424C2">
              <w:rPr>
                <w:b/>
                <w:lang w:val="sr-Cyrl-RS"/>
              </w:rPr>
              <w:t>МЕРА 1.4. Јачање капацитета и интегритета институција и појединаца у области безбедности саобраћаја</w:t>
            </w:r>
          </w:p>
        </w:tc>
      </w:tr>
      <w:tr w:rsidR="004778BC" w:rsidRPr="006424C2" w14:paraId="6BB8561A" w14:textId="77777777" w:rsidTr="00AC67F5">
        <w:trPr>
          <w:trHeight w:val="3261"/>
        </w:trPr>
        <w:tc>
          <w:tcPr>
            <w:tcW w:w="8778" w:type="dxa"/>
            <w:tcBorders>
              <w:top w:val="single" w:sz="4" w:space="0" w:color="auto"/>
              <w:left w:val="nil"/>
              <w:bottom w:val="single" w:sz="4" w:space="0" w:color="auto"/>
              <w:right w:val="nil"/>
            </w:tcBorders>
            <w:shd w:val="clear" w:color="auto" w:fill="auto"/>
          </w:tcPr>
          <w:p w14:paraId="7F43EBC1" w14:textId="4A6E3E0C" w:rsidR="00A86313" w:rsidRPr="00811A3D" w:rsidRDefault="004778BC" w:rsidP="00A86313">
            <w:pPr>
              <w:spacing w:before="0"/>
              <w:rPr>
                <w:color w:val="FF0000"/>
                <w:szCs w:val="24"/>
                <w:lang w:val="sr-Cyrl-RS"/>
              </w:rPr>
            </w:pPr>
            <w:r w:rsidRPr="006424C2">
              <w:rPr>
                <w:lang w:val="sr-Cyrl-RS"/>
              </w:rPr>
              <w:lastRenderedPageBreak/>
              <w:t xml:space="preserve">Перманентно ће се разматрати и унапређивати </w:t>
            </w:r>
            <w:r w:rsidRPr="006424C2">
              <w:rPr>
                <w:szCs w:val="24"/>
                <w:lang w:val="sr-Cyrl-RS"/>
              </w:rPr>
              <w:t>капацитет, интегритет и рад субјеката безбедности саобраћаја. У складу са образовним и другим потребама унапређиваће се систем регрутовања нових и стручног усавршавања постојећих кадрова у области безбедности саобраћаја, а све у циљу јачања капацитета и интегритета појединаца и институција у безбедности саобраћаја.</w:t>
            </w:r>
            <w:r w:rsidR="00AC67F5" w:rsidRPr="006424C2">
              <w:rPr>
                <w:szCs w:val="24"/>
                <w:lang w:val="sr-Cyrl-RS"/>
              </w:rPr>
              <w:t xml:space="preserve"> </w:t>
            </w:r>
            <w:r w:rsidR="00302AD1" w:rsidRPr="006424C2">
              <w:rPr>
                <w:szCs w:val="24"/>
                <w:lang w:val="sr-Cyrl-RS"/>
              </w:rPr>
              <w:t>Како би се обезбедило спровођење предвиђених активности и достизање високог стандарда безбедности путне инфраструктуре ојачаће се капацитети институција које се баве безбедношћу путном инфраструктуром, кроз формирање, односно јачање одговарајућих организационих јединица, сектора и одељења за безбедност путне инфраструктуре и кроз запошљавање и усавршавање довољног броја стручних лица за бављење пословима безбедности саобраћаја на путевима</w:t>
            </w:r>
            <w:r w:rsidR="003E0C24" w:rsidRPr="006424C2">
              <w:rPr>
                <w:szCs w:val="24"/>
                <w:lang w:val="sr-Cyrl-RS"/>
              </w:rPr>
              <w:t xml:space="preserve">. </w:t>
            </w:r>
            <w:r w:rsidR="007D1DAC">
              <w:rPr>
                <w:szCs w:val="24"/>
                <w:lang w:val="sr-Cyrl-RS"/>
              </w:rPr>
              <w:t xml:space="preserve">Даље, </w:t>
            </w:r>
            <w:r w:rsidR="007D1DAC" w:rsidRPr="00351329">
              <w:rPr>
                <w:lang w:val="sr-Cyrl-RS"/>
              </w:rPr>
              <w:t>како би се обезбедио виши ниво поштовања прописа од стране уч</w:t>
            </w:r>
            <w:r w:rsidR="007D1DAC" w:rsidRPr="00351329">
              <w:rPr>
                <w:lang w:val="sr-Latn-RS"/>
              </w:rPr>
              <w:t>e</w:t>
            </w:r>
            <w:r w:rsidR="007D1DAC" w:rsidRPr="00351329">
              <w:rPr>
                <w:lang w:val="sr-Cyrl-RS"/>
              </w:rPr>
              <w:t xml:space="preserve">сника у саобраћају, ојачаће се капацитети институција које чине систем принуде, а посебно капацитети саобраћајне полиције </w:t>
            </w:r>
            <w:r w:rsidR="00A86313" w:rsidRPr="00351329">
              <w:rPr>
                <w:lang w:val="sr-Cyrl-RS"/>
              </w:rPr>
              <w:t xml:space="preserve">кроз </w:t>
            </w:r>
            <w:r w:rsidR="00A86313" w:rsidRPr="00351329">
              <w:rPr>
                <w:szCs w:val="24"/>
                <w:lang w:val="sr-Cyrl-RS"/>
              </w:rPr>
              <w:t>увећање броја полицијских службеника, а посебно</w:t>
            </w:r>
            <w:r w:rsidR="00811A3D" w:rsidRPr="00351329">
              <w:rPr>
                <w:szCs w:val="24"/>
                <w:lang w:val="sr-Cyrl-RS"/>
              </w:rPr>
              <w:t xml:space="preserve"> службеника</w:t>
            </w:r>
            <w:r w:rsidR="00A86313" w:rsidRPr="00351329">
              <w:rPr>
                <w:szCs w:val="24"/>
                <w:lang w:val="sr-Cyrl-RS"/>
              </w:rPr>
              <w:t xml:space="preserve"> на пословима непосредне контроле саобраћаја. </w:t>
            </w:r>
            <w:r w:rsidR="00811A3D" w:rsidRPr="00351329">
              <w:rPr>
                <w:szCs w:val="24"/>
                <w:lang w:val="sr-Cyrl-RS"/>
              </w:rPr>
              <w:t xml:space="preserve">Са аспекта јачања капацитета полицијских службеника саобраћајне полиције неопходно је константно вршити унапређење техничке опремљености и едукације. </w:t>
            </w:r>
            <w:r w:rsidR="00A86313" w:rsidRPr="00351329">
              <w:rPr>
                <w:szCs w:val="24"/>
                <w:lang w:val="sr-Cyrl-RS"/>
              </w:rPr>
              <w:t xml:space="preserve">У циљу ефикаснијег вођења прекршајног поступка и повећања извесности изрицања и извршења санкција, потребно је повећати капацитете прекршајних судова, пре свега број судија прекршајних судова.      </w:t>
            </w:r>
          </w:p>
        </w:tc>
      </w:tr>
      <w:tr w:rsidR="004778BC" w:rsidRPr="006424C2" w14:paraId="472FECAC" w14:textId="77777777" w:rsidTr="003E2D24">
        <w:tc>
          <w:tcPr>
            <w:tcW w:w="8778" w:type="dxa"/>
            <w:tcBorders>
              <w:top w:val="single" w:sz="4" w:space="0" w:color="auto"/>
              <w:left w:val="nil"/>
              <w:bottom w:val="single" w:sz="4" w:space="0" w:color="auto"/>
              <w:right w:val="nil"/>
            </w:tcBorders>
            <w:shd w:val="clear" w:color="auto" w:fill="DEEAF6" w:themeFill="accent1" w:themeFillTint="33"/>
          </w:tcPr>
          <w:p w14:paraId="19CC218D" w14:textId="77777777" w:rsidR="004778BC" w:rsidRPr="006424C2" w:rsidRDefault="004778BC" w:rsidP="004778BC">
            <w:pPr>
              <w:jc w:val="left"/>
              <w:rPr>
                <w:b/>
                <w:lang w:val="sr-Cyrl-RS"/>
              </w:rPr>
            </w:pPr>
            <w:r w:rsidRPr="006424C2">
              <w:rPr>
                <w:b/>
                <w:lang w:val="sr-Cyrl-RS"/>
              </w:rPr>
              <w:t>МЕРА 1.5. Унапређење комуникације, координације и кооперације у безбедности саобраћаја</w:t>
            </w:r>
          </w:p>
        </w:tc>
      </w:tr>
      <w:tr w:rsidR="004778BC" w:rsidRPr="006424C2" w14:paraId="0EC3420F" w14:textId="77777777" w:rsidTr="004778BC">
        <w:tc>
          <w:tcPr>
            <w:tcW w:w="8778" w:type="dxa"/>
            <w:tcBorders>
              <w:top w:val="single" w:sz="4" w:space="0" w:color="auto"/>
              <w:left w:val="nil"/>
              <w:bottom w:val="single" w:sz="4" w:space="0" w:color="auto"/>
              <w:right w:val="nil"/>
            </w:tcBorders>
            <w:shd w:val="clear" w:color="auto" w:fill="auto"/>
          </w:tcPr>
          <w:p w14:paraId="14976325" w14:textId="52E498C8" w:rsidR="00D846D0" w:rsidRPr="006424C2" w:rsidRDefault="004778BC" w:rsidP="006427B5">
            <w:pPr>
              <w:spacing w:before="0"/>
              <w:rPr>
                <w:lang w:val="sr-Cyrl-RS"/>
              </w:rPr>
            </w:pPr>
            <w:r w:rsidRPr="006424C2">
              <w:rPr>
                <w:lang w:val="sr-Cyrl-RS"/>
              </w:rPr>
              <w:t xml:space="preserve">Успоставиће се канали </w:t>
            </w:r>
            <w:r w:rsidRPr="00351329">
              <w:rPr>
                <w:lang w:val="sr-Cyrl-RS"/>
              </w:rPr>
              <w:t>комуникације</w:t>
            </w:r>
            <w:r w:rsidR="006F7E76" w:rsidRPr="00351329">
              <w:rPr>
                <w:lang w:val="sr-Cyrl-RS"/>
              </w:rPr>
              <w:t xml:space="preserve">, а посебно електронске размене података, као </w:t>
            </w:r>
            <w:r w:rsidR="006F7E76" w:rsidRPr="001B30B7">
              <w:rPr>
                <w:lang w:val="sr-Cyrl-RS"/>
              </w:rPr>
              <w:t xml:space="preserve">и </w:t>
            </w:r>
            <w:r w:rsidRPr="006424C2">
              <w:rPr>
                <w:lang w:val="sr-Cyrl-RS"/>
              </w:rPr>
              <w:t>процедуре редовног извештавања,</w:t>
            </w:r>
            <w:r w:rsidR="006F7E76">
              <w:rPr>
                <w:lang w:val="sr-Cyrl-RS"/>
              </w:rPr>
              <w:t xml:space="preserve"> </w:t>
            </w:r>
            <w:r w:rsidRPr="006424C2">
              <w:rPr>
                <w:lang w:val="sr-Cyrl-RS"/>
              </w:rPr>
              <w:t xml:space="preserve"> у циљу оптималне координације и кооперације субјеката у безбедности саобраћаја.</w:t>
            </w:r>
            <w:r w:rsidR="005C158C" w:rsidRPr="006424C2">
              <w:rPr>
                <w:lang w:val="sr-Cyrl-RS"/>
              </w:rPr>
              <w:t xml:space="preserve"> </w:t>
            </w:r>
            <w:r w:rsidR="003560FA" w:rsidRPr="006424C2">
              <w:rPr>
                <w:lang w:val="sr-Cyrl-RS"/>
              </w:rPr>
              <w:t xml:space="preserve">Успостављање канала комуникације и процедуре редовног извештавања подразумева одржавање редовних седница Колегијума ТКПБС, припрема и реализација заједничког плана активности Колегијума ТКПБС, унапређење кооперације субјеката безбедности саобраћаја у ЈЛС кроз заједничку реализацију активности, унапређење вертикалне координације између државних и локалних субјеката безбедности саобраћаја и активно укључивање </w:t>
            </w:r>
            <w:r w:rsidR="006427B5">
              <w:rPr>
                <w:lang w:val="sr-Cyrl-RS"/>
              </w:rPr>
              <w:t>ЈЛС</w:t>
            </w:r>
            <w:r w:rsidR="003560FA" w:rsidRPr="006424C2">
              <w:rPr>
                <w:lang w:val="sr-Cyrl-RS"/>
              </w:rPr>
              <w:t xml:space="preserve"> у реализацију националних превентивних и других активности.</w:t>
            </w:r>
            <w:r w:rsidR="007823F9" w:rsidRPr="006424C2">
              <w:rPr>
                <w:lang w:val="sr-Cyrl-RS"/>
              </w:rPr>
              <w:t xml:space="preserve"> </w:t>
            </w:r>
            <w:r w:rsidR="00D846D0" w:rsidRPr="006424C2">
              <w:rPr>
                <w:szCs w:val="24"/>
                <w:lang w:val="sr-Cyrl-RS"/>
              </w:rPr>
              <w:t xml:space="preserve">Унапређење знања, ставова и понашања учесника у саобраћају, односно достизање предвиђених циљева није могуће остварити уколико не буде постигнута међуинституционална комуникација, кооперација и координација. </w:t>
            </w:r>
          </w:p>
        </w:tc>
      </w:tr>
    </w:tbl>
    <w:p w14:paraId="73C9F517" w14:textId="77777777" w:rsidR="00F60377" w:rsidRPr="006424C2" w:rsidRDefault="00F60377" w:rsidP="00136FBE">
      <w:pPr>
        <w:spacing w:before="0" w:after="0"/>
        <w:rPr>
          <w:lang w:val="sr-Cyrl-RS"/>
        </w:rPr>
      </w:pPr>
    </w:p>
    <w:tbl>
      <w:tblPr>
        <w:tblW w:w="8789" w:type="dxa"/>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2977"/>
        <w:gridCol w:w="5812"/>
      </w:tblGrid>
      <w:tr w:rsidR="00D54C7E" w:rsidRPr="006424C2" w14:paraId="25100A34" w14:textId="77777777" w:rsidTr="00302D7E">
        <w:trPr>
          <w:trHeight w:val="564"/>
          <w:jc w:val="center"/>
        </w:trPr>
        <w:tc>
          <w:tcPr>
            <w:tcW w:w="2977" w:type="dxa"/>
            <w:tcBorders>
              <w:bottom w:val="single" w:sz="4" w:space="0" w:color="auto"/>
            </w:tcBorders>
            <w:shd w:val="clear" w:color="auto" w:fill="2E74B5" w:themeFill="accent1" w:themeFillShade="BF"/>
            <w:vAlign w:val="center"/>
          </w:tcPr>
          <w:p w14:paraId="25CC63AD" w14:textId="77777777" w:rsidR="00D54C7E" w:rsidRPr="006424C2" w:rsidRDefault="00D54C7E" w:rsidP="009D0830">
            <w:pPr>
              <w:tabs>
                <w:tab w:val="left" w:pos="459"/>
              </w:tabs>
              <w:spacing w:before="0" w:after="0"/>
              <w:jc w:val="center"/>
              <w:rPr>
                <w:rFonts w:eastAsia="Calibri"/>
                <w:color w:val="FFFFFF" w:themeColor="background1"/>
                <w:szCs w:val="24"/>
                <w:lang w:val="sr-Cyrl-RS"/>
              </w:rPr>
            </w:pPr>
            <w:r w:rsidRPr="006424C2">
              <w:rPr>
                <w:rFonts w:eastAsia="Calibri"/>
                <w:b/>
                <w:color w:val="FFFFFF" w:themeColor="background1"/>
                <w:szCs w:val="24"/>
                <w:lang w:val="sr-Cyrl-RS"/>
              </w:rPr>
              <w:t>Мере:</w:t>
            </w:r>
          </w:p>
        </w:tc>
        <w:tc>
          <w:tcPr>
            <w:tcW w:w="5812" w:type="dxa"/>
            <w:shd w:val="clear" w:color="auto" w:fill="2E74B5" w:themeFill="accent1" w:themeFillShade="BF"/>
            <w:vAlign w:val="center"/>
          </w:tcPr>
          <w:p w14:paraId="2D18A21D" w14:textId="11A01009" w:rsidR="00D54C7E" w:rsidRPr="006424C2" w:rsidRDefault="00592C33" w:rsidP="009D0830">
            <w:pPr>
              <w:spacing w:before="0" w:after="0"/>
              <w:jc w:val="center"/>
              <w:rPr>
                <w:rFonts w:eastAsia="Calibri"/>
                <w:color w:val="FFFFFF" w:themeColor="background1"/>
                <w:szCs w:val="24"/>
                <w:lang w:val="sr-Cyrl-RS"/>
              </w:rPr>
            </w:pPr>
            <w:r w:rsidRPr="006424C2">
              <w:rPr>
                <w:rFonts w:eastAsia="Calibri"/>
                <w:b/>
                <w:color w:val="FFFFFF" w:themeColor="background1"/>
                <w:szCs w:val="24"/>
                <w:lang w:val="sr-Cyrl-RS"/>
              </w:rPr>
              <w:t>Показатељ(и) на нивоу мере:</w:t>
            </w:r>
          </w:p>
        </w:tc>
      </w:tr>
      <w:tr w:rsidR="00EE2F78" w:rsidRPr="006424C2" w14:paraId="5330A35F" w14:textId="77777777" w:rsidTr="00B63F9B">
        <w:trPr>
          <w:trHeight w:val="284"/>
          <w:jc w:val="center"/>
        </w:trPr>
        <w:tc>
          <w:tcPr>
            <w:tcW w:w="2977" w:type="dxa"/>
            <w:vMerge w:val="restart"/>
            <w:shd w:val="clear" w:color="auto" w:fill="DEEAF6" w:themeFill="accent1" w:themeFillTint="33"/>
            <w:vAlign w:val="center"/>
          </w:tcPr>
          <w:p w14:paraId="7364344B" w14:textId="77777777" w:rsidR="00EE2F78" w:rsidRPr="006424C2" w:rsidRDefault="00EE2F78" w:rsidP="009D0830">
            <w:pPr>
              <w:spacing w:before="0" w:after="0"/>
              <w:jc w:val="left"/>
              <w:rPr>
                <w:rFonts w:eastAsia="Calibri"/>
                <w:sz w:val="22"/>
                <w:lang w:val="sr-Cyrl-RS"/>
              </w:rPr>
            </w:pPr>
            <w:r w:rsidRPr="006424C2">
              <w:rPr>
                <w:rFonts w:eastAsia="Calibri"/>
                <w:sz w:val="22"/>
                <w:lang w:val="sr-Cyrl-RS"/>
              </w:rPr>
              <w:t>Мера 1.1. Унапређење стратешког оквира безбедности саобраћаја</w:t>
            </w:r>
          </w:p>
        </w:tc>
        <w:tc>
          <w:tcPr>
            <w:tcW w:w="5812" w:type="dxa"/>
            <w:shd w:val="clear" w:color="auto" w:fill="auto"/>
            <w:vAlign w:val="center"/>
          </w:tcPr>
          <w:p w14:paraId="6637256B" w14:textId="61BC9934" w:rsidR="00EE2F78" w:rsidRPr="006424C2" w:rsidRDefault="00EE2F78" w:rsidP="00302D7E">
            <w:pPr>
              <w:spacing w:before="0" w:after="60"/>
              <w:rPr>
                <w:rFonts w:eastAsia="Calibri"/>
                <w:sz w:val="22"/>
                <w:lang w:val="sr-Cyrl-RS"/>
              </w:rPr>
            </w:pPr>
            <w:r w:rsidRPr="006424C2">
              <w:rPr>
                <w:rFonts w:eastAsia="Calibri"/>
                <w:sz w:val="22"/>
                <w:lang w:val="sr-Cyrl-RS"/>
              </w:rPr>
              <w:t>Проценат ЈЛС које су усвојиле стратегију и акциони план у складу са националном стратегијом безбедности саобраћаја</w:t>
            </w:r>
          </w:p>
          <w:p w14:paraId="3DDD6E4E" w14:textId="13F06F95" w:rsidR="00EE2F78" w:rsidRPr="006424C2" w:rsidRDefault="00EE2F78" w:rsidP="00002590">
            <w:pPr>
              <w:spacing w:before="0" w:after="0"/>
              <w:jc w:val="right"/>
              <w:rPr>
                <w:rFonts w:eastAsia="Calibri"/>
                <w:sz w:val="22"/>
                <w:lang w:val="sr-Cyrl-RS"/>
              </w:rPr>
            </w:pPr>
            <w:r w:rsidRPr="006424C2">
              <w:rPr>
                <w:rFonts w:eastAsia="Calibri"/>
                <w:sz w:val="22"/>
                <w:lang w:val="sr-Cyrl-RS"/>
              </w:rPr>
              <w:t xml:space="preserve"> (почетна вредност 202</w:t>
            </w:r>
            <w:r w:rsidR="00953A8C">
              <w:rPr>
                <w:rFonts w:eastAsia="Calibri"/>
                <w:sz w:val="22"/>
                <w:lang w:val="sr-Cyrl-RS"/>
              </w:rPr>
              <w:t>1</w:t>
            </w:r>
            <w:r w:rsidRPr="006424C2">
              <w:rPr>
                <w:rFonts w:eastAsia="Calibri"/>
                <w:sz w:val="22"/>
                <w:lang w:val="sr-Cyrl-RS"/>
              </w:rPr>
              <w:t xml:space="preserve">: 0%, </w:t>
            </w:r>
          </w:p>
          <w:p w14:paraId="6CA36398" w14:textId="322556EB" w:rsidR="00EE2F78" w:rsidRPr="006424C2" w:rsidRDefault="00EE2F78" w:rsidP="00002590">
            <w:pPr>
              <w:spacing w:before="0" w:after="0"/>
              <w:jc w:val="right"/>
              <w:rPr>
                <w:rFonts w:eastAsia="Calibri"/>
                <w:sz w:val="22"/>
                <w:lang w:val="sr-Cyrl-RS"/>
              </w:rPr>
            </w:pPr>
            <w:r w:rsidRPr="006424C2">
              <w:rPr>
                <w:rFonts w:eastAsia="Calibri"/>
                <w:sz w:val="22"/>
                <w:lang w:val="sr-Cyrl-RS"/>
              </w:rPr>
              <w:t>циљна вредност 20</w:t>
            </w:r>
            <w:r w:rsidR="00CA748A">
              <w:rPr>
                <w:rFonts w:eastAsia="Calibri"/>
                <w:sz w:val="22"/>
                <w:lang w:val="sr-Cyrl-RS"/>
              </w:rPr>
              <w:t>25</w:t>
            </w:r>
            <w:r w:rsidRPr="006424C2">
              <w:rPr>
                <w:rFonts w:eastAsia="Calibri"/>
                <w:sz w:val="22"/>
                <w:lang w:val="sr-Cyrl-RS"/>
              </w:rPr>
              <w:t>: 100%)</w:t>
            </w:r>
          </w:p>
        </w:tc>
      </w:tr>
      <w:tr w:rsidR="00EE2F78" w:rsidRPr="006424C2" w14:paraId="43D90E4B" w14:textId="77777777" w:rsidTr="00B63F9B">
        <w:trPr>
          <w:trHeight w:val="543"/>
          <w:jc w:val="center"/>
        </w:trPr>
        <w:tc>
          <w:tcPr>
            <w:tcW w:w="2977" w:type="dxa"/>
            <w:vMerge/>
            <w:shd w:val="clear" w:color="auto" w:fill="DEEAF6" w:themeFill="accent1" w:themeFillTint="33"/>
            <w:vAlign w:val="center"/>
          </w:tcPr>
          <w:p w14:paraId="0BF855BF" w14:textId="2B9AE795" w:rsidR="00EE2F78" w:rsidRPr="006424C2" w:rsidRDefault="00EE2F78" w:rsidP="009D0830">
            <w:pPr>
              <w:spacing w:before="0" w:after="0"/>
              <w:jc w:val="left"/>
              <w:rPr>
                <w:rFonts w:eastAsia="Calibri"/>
                <w:sz w:val="22"/>
                <w:lang w:val="sr-Cyrl-RS"/>
              </w:rPr>
            </w:pPr>
          </w:p>
        </w:tc>
        <w:tc>
          <w:tcPr>
            <w:tcW w:w="5812" w:type="dxa"/>
            <w:shd w:val="clear" w:color="auto" w:fill="DEEAF6" w:themeFill="accent1" w:themeFillTint="33"/>
            <w:vAlign w:val="center"/>
          </w:tcPr>
          <w:p w14:paraId="46DCE07B" w14:textId="77777777" w:rsidR="00EE2F78" w:rsidRPr="006424C2" w:rsidRDefault="00EE2F78" w:rsidP="00FF2142">
            <w:pPr>
              <w:spacing w:before="0" w:after="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p>
          <w:p w14:paraId="50FE38E2" w14:textId="39D8A273" w:rsidR="00EE2F78" w:rsidRPr="006424C2" w:rsidRDefault="00EE2F78" w:rsidP="00FF2142">
            <w:pPr>
              <w:spacing w:before="0" w:after="0"/>
              <w:jc w:val="right"/>
              <w:rPr>
                <w:rFonts w:eastAsia="Calibri"/>
                <w:sz w:val="22"/>
                <w:lang w:val="sr-Cyrl-RS"/>
              </w:rPr>
            </w:pPr>
            <w:r w:rsidRPr="006424C2">
              <w:rPr>
                <w:rFonts w:eastAsia="Calibri"/>
                <w:sz w:val="22"/>
                <w:lang w:val="sr-Cyrl-RS"/>
              </w:rPr>
              <w:t>АБС</w:t>
            </w:r>
          </w:p>
        </w:tc>
      </w:tr>
      <w:tr w:rsidR="00EE2F78" w:rsidRPr="006424C2" w14:paraId="0539FCAF" w14:textId="77777777" w:rsidTr="00B63F9B">
        <w:trPr>
          <w:trHeight w:val="543"/>
          <w:jc w:val="center"/>
        </w:trPr>
        <w:tc>
          <w:tcPr>
            <w:tcW w:w="2977" w:type="dxa"/>
            <w:vMerge/>
            <w:tcBorders>
              <w:bottom w:val="single" w:sz="4" w:space="0" w:color="auto"/>
            </w:tcBorders>
            <w:shd w:val="clear" w:color="auto" w:fill="DEEAF6" w:themeFill="accent1" w:themeFillTint="33"/>
            <w:vAlign w:val="center"/>
          </w:tcPr>
          <w:p w14:paraId="6F2A58C7" w14:textId="77777777" w:rsidR="00EE2F78" w:rsidRPr="006424C2" w:rsidRDefault="00EE2F78" w:rsidP="009D0830">
            <w:pPr>
              <w:spacing w:before="0" w:after="0"/>
              <w:jc w:val="left"/>
              <w:rPr>
                <w:rFonts w:eastAsia="Calibri"/>
                <w:sz w:val="22"/>
                <w:lang w:val="sr-Cyrl-RS"/>
              </w:rPr>
            </w:pPr>
          </w:p>
        </w:tc>
        <w:tc>
          <w:tcPr>
            <w:tcW w:w="5812" w:type="dxa"/>
            <w:shd w:val="clear" w:color="auto" w:fill="DEEAF6" w:themeFill="accent1" w:themeFillTint="33"/>
            <w:vAlign w:val="center"/>
          </w:tcPr>
          <w:p w14:paraId="5B07904D" w14:textId="77777777" w:rsidR="00E83E0A" w:rsidRPr="006424C2" w:rsidRDefault="00EE2F78" w:rsidP="00FF2142">
            <w:pPr>
              <w:spacing w:before="0" w:after="0"/>
              <w:jc w:val="right"/>
              <w:rPr>
                <w:rFonts w:eastAsia="Calibri"/>
                <w:sz w:val="22"/>
                <w:lang w:val="sr-Cyrl-RS"/>
              </w:rPr>
            </w:pPr>
            <w:r w:rsidRPr="006424C2">
              <w:rPr>
                <w:rFonts w:eastAsia="Calibri"/>
                <w:sz w:val="22"/>
                <w:lang w:val="sr-Cyrl-RS"/>
              </w:rPr>
              <w:t xml:space="preserve">Процењена финансијска средстава </w:t>
            </w:r>
            <w:r w:rsidR="00E83E0A" w:rsidRPr="006424C2">
              <w:rPr>
                <w:rFonts w:eastAsia="Calibri"/>
                <w:sz w:val="22"/>
                <w:lang w:val="sr-Cyrl-RS"/>
              </w:rPr>
              <w:t xml:space="preserve">за реализацију мере: </w:t>
            </w:r>
          </w:p>
          <w:p w14:paraId="469CB78A" w14:textId="3CF863A3" w:rsidR="00EE2F78" w:rsidRPr="006424C2" w:rsidRDefault="006B0468" w:rsidP="00FF2142">
            <w:pPr>
              <w:spacing w:before="0" w:after="0"/>
              <w:jc w:val="right"/>
              <w:rPr>
                <w:rFonts w:eastAsia="Calibri"/>
                <w:sz w:val="22"/>
                <w:lang w:val="sr-Cyrl-RS"/>
              </w:rPr>
            </w:pPr>
            <w:r>
              <w:rPr>
                <w:rFonts w:eastAsia="Calibri"/>
                <w:sz w:val="22"/>
                <w:lang w:val="sr-Cyrl-RS"/>
              </w:rPr>
              <w:t>498</w:t>
            </w:r>
            <w:r w:rsidR="006C36FD" w:rsidRPr="006424C2">
              <w:rPr>
                <w:rFonts w:eastAsia="Calibri"/>
                <w:sz w:val="22"/>
                <w:lang w:val="sr-Cyrl-RS"/>
              </w:rPr>
              <w:t xml:space="preserve"> милиона</w:t>
            </w:r>
            <w:r w:rsidR="00EE2F78" w:rsidRPr="006424C2">
              <w:rPr>
                <w:rFonts w:eastAsia="Calibri"/>
                <w:sz w:val="22"/>
                <w:lang w:val="sr-Cyrl-RS"/>
              </w:rPr>
              <w:t xml:space="preserve"> РСД</w:t>
            </w:r>
          </w:p>
        </w:tc>
      </w:tr>
      <w:tr w:rsidR="00EE2F78" w:rsidRPr="006424C2" w14:paraId="56C4A747" w14:textId="77777777" w:rsidTr="00B63F9B">
        <w:trPr>
          <w:trHeight w:val="650"/>
          <w:jc w:val="center"/>
        </w:trPr>
        <w:tc>
          <w:tcPr>
            <w:tcW w:w="2977" w:type="dxa"/>
            <w:vMerge w:val="restart"/>
            <w:shd w:val="clear" w:color="auto" w:fill="DEEAF6" w:themeFill="accent1" w:themeFillTint="33"/>
            <w:vAlign w:val="center"/>
          </w:tcPr>
          <w:p w14:paraId="79062511" w14:textId="229CAC32" w:rsidR="00EE2F78" w:rsidRPr="006424C2" w:rsidRDefault="00EE2F78" w:rsidP="009D0830">
            <w:pPr>
              <w:spacing w:before="0" w:after="0"/>
              <w:jc w:val="left"/>
              <w:rPr>
                <w:rFonts w:eastAsia="Calibri"/>
                <w:sz w:val="22"/>
                <w:lang w:val="sr-Cyrl-RS"/>
              </w:rPr>
            </w:pPr>
            <w:r w:rsidRPr="006424C2">
              <w:rPr>
                <w:rFonts w:eastAsia="Calibri"/>
                <w:sz w:val="22"/>
                <w:lang w:val="sr-Cyrl-RS"/>
              </w:rPr>
              <w:t xml:space="preserve">Мера 1.2. Унапређење прописа у безбедности </w:t>
            </w:r>
            <w:r w:rsidRPr="006424C2">
              <w:rPr>
                <w:rFonts w:eastAsia="Calibri"/>
                <w:sz w:val="22"/>
                <w:lang w:val="sr-Cyrl-RS"/>
              </w:rPr>
              <w:lastRenderedPageBreak/>
              <w:t>саобраћаја</w:t>
            </w:r>
          </w:p>
        </w:tc>
        <w:tc>
          <w:tcPr>
            <w:tcW w:w="5812" w:type="dxa"/>
            <w:shd w:val="clear" w:color="auto" w:fill="auto"/>
            <w:vAlign w:val="center"/>
          </w:tcPr>
          <w:p w14:paraId="4C1A2978" w14:textId="616D5F86" w:rsidR="00C646C2" w:rsidRPr="006424C2" w:rsidRDefault="00C646C2" w:rsidP="00302D7E">
            <w:pPr>
              <w:spacing w:before="0" w:after="60"/>
              <w:rPr>
                <w:rFonts w:eastAsia="Calibri"/>
                <w:sz w:val="22"/>
                <w:lang w:val="sr-Cyrl-RS"/>
              </w:rPr>
            </w:pPr>
            <w:r w:rsidRPr="006424C2">
              <w:rPr>
                <w:rFonts w:eastAsia="Calibri"/>
                <w:sz w:val="22"/>
                <w:lang w:val="sr-Cyrl-RS"/>
              </w:rPr>
              <w:lastRenderedPageBreak/>
              <w:t>Степен усаглашености и примене прописа у складу са науком и најбољом праксом</w:t>
            </w:r>
          </w:p>
          <w:p w14:paraId="5E1E23E4" w14:textId="5635FAFA" w:rsidR="00EE2F78" w:rsidRPr="006424C2" w:rsidRDefault="00C646C2" w:rsidP="00002590">
            <w:pPr>
              <w:spacing w:before="0" w:after="0"/>
              <w:jc w:val="right"/>
              <w:rPr>
                <w:rFonts w:eastAsia="Calibri"/>
                <w:sz w:val="22"/>
                <w:lang w:val="sr-Cyrl-RS"/>
              </w:rPr>
            </w:pPr>
            <w:r w:rsidRPr="006424C2">
              <w:rPr>
                <w:rFonts w:eastAsia="Calibri"/>
                <w:sz w:val="22"/>
                <w:lang w:val="sr-Cyrl-RS"/>
              </w:rPr>
              <w:lastRenderedPageBreak/>
              <w:t>(почетна вредност 2021: није мерено</w:t>
            </w:r>
            <w:r w:rsidR="00EE2F78" w:rsidRPr="006424C2">
              <w:rPr>
                <w:rFonts w:eastAsia="Calibri"/>
                <w:sz w:val="22"/>
                <w:lang w:val="sr-Cyrl-RS"/>
              </w:rPr>
              <w:t xml:space="preserve">, </w:t>
            </w:r>
          </w:p>
          <w:p w14:paraId="64F2EEEB" w14:textId="6050580D" w:rsidR="00EE2F78" w:rsidRPr="006424C2" w:rsidRDefault="00C646C2" w:rsidP="00002590">
            <w:pPr>
              <w:spacing w:before="0" w:after="0"/>
              <w:jc w:val="right"/>
              <w:rPr>
                <w:rFonts w:eastAsia="Calibri"/>
                <w:sz w:val="22"/>
                <w:lang w:val="sr-Cyrl-RS"/>
              </w:rPr>
            </w:pPr>
            <w:r w:rsidRPr="006424C2">
              <w:rPr>
                <w:rFonts w:eastAsia="Calibri"/>
                <w:sz w:val="22"/>
                <w:lang w:val="sr-Cyrl-RS"/>
              </w:rPr>
              <w:t>циљна вредност 2030: 9</w:t>
            </w:r>
            <w:r w:rsidR="00EE2F78" w:rsidRPr="006424C2">
              <w:rPr>
                <w:rFonts w:eastAsia="Calibri"/>
                <w:sz w:val="22"/>
                <w:lang w:val="sr-Cyrl-RS"/>
              </w:rPr>
              <w:t>)</w:t>
            </w:r>
          </w:p>
        </w:tc>
      </w:tr>
      <w:tr w:rsidR="00DF28DE" w:rsidRPr="006424C2" w14:paraId="4F9FA178" w14:textId="77777777" w:rsidTr="00B63F9B">
        <w:trPr>
          <w:trHeight w:val="650"/>
          <w:jc w:val="center"/>
        </w:trPr>
        <w:tc>
          <w:tcPr>
            <w:tcW w:w="2977" w:type="dxa"/>
            <w:vMerge/>
            <w:shd w:val="clear" w:color="auto" w:fill="DEEAF6" w:themeFill="accent1" w:themeFillTint="33"/>
            <w:vAlign w:val="center"/>
          </w:tcPr>
          <w:p w14:paraId="4092A93F" w14:textId="77777777" w:rsidR="00DF28DE" w:rsidRPr="006424C2" w:rsidRDefault="00DF28DE" w:rsidP="009D0830">
            <w:pPr>
              <w:spacing w:before="0" w:after="0"/>
              <w:jc w:val="left"/>
              <w:rPr>
                <w:rFonts w:eastAsia="Calibri"/>
                <w:sz w:val="22"/>
                <w:lang w:val="sr-Cyrl-RS"/>
              </w:rPr>
            </w:pPr>
          </w:p>
        </w:tc>
        <w:tc>
          <w:tcPr>
            <w:tcW w:w="5812" w:type="dxa"/>
            <w:shd w:val="clear" w:color="auto" w:fill="auto"/>
            <w:vAlign w:val="center"/>
          </w:tcPr>
          <w:p w14:paraId="504C150F" w14:textId="77777777" w:rsidR="00DF28DE" w:rsidRPr="006424C2" w:rsidRDefault="00DF28DE" w:rsidP="00302D7E">
            <w:pPr>
              <w:spacing w:before="0" w:after="60"/>
              <w:rPr>
                <w:rFonts w:eastAsia="Calibri"/>
                <w:sz w:val="22"/>
                <w:lang w:val="sr-Cyrl-RS"/>
              </w:rPr>
            </w:pPr>
            <w:r w:rsidRPr="006424C2">
              <w:rPr>
                <w:rFonts w:eastAsia="Calibri"/>
                <w:sz w:val="22"/>
                <w:lang w:val="sr-Cyrl-RS"/>
              </w:rPr>
              <w:t>Број унапређених Закона са припадајућим подзаконским актима, у погледу безбедности путне инфраструктуре.</w:t>
            </w:r>
          </w:p>
          <w:p w14:paraId="55FBAF1E" w14:textId="0BE6E4F4" w:rsidR="00DF28DE" w:rsidRPr="006424C2" w:rsidRDefault="00DF28DE" w:rsidP="00DF28DE">
            <w:pPr>
              <w:spacing w:before="0" w:after="0"/>
              <w:jc w:val="right"/>
              <w:rPr>
                <w:rFonts w:eastAsia="Calibri"/>
                <w:sz w:val="22"/>
                <w:lang w:val="sr-Cyrl-RS"/>
              </w:rPr>
            </w:pPr>
            <w:r w:rsidRPr="006424C2">
              <w:rPr>
                <w:rFonts w:eastAsia="Calibri"/>
                <w:sz w:val="22"/>
                <w:lang w:val="sr-Cyrl-RS"/>
              </w:rPr>
              <w:t xml:space="preserve">(почетна вредност 2021: 0, </w:t>
            </w:r>
          </w:p>
          <w:p w14:paraId="55739ECA" w14:textId="2EA08A48" w:rsidR="00DF28DE" w:rsidRPr="006424C2" w:rsidRDefault="00DF28DE" w:rsidP="00DF28DE">
            <w:pPr>
              <w:spacing w:before="0" w:after="60"/>
              <w:jc w:val="right"/>
              <w:rPr>
                <w:rFonts w:eastAsia="Calibri"/>
                <w:sz w:val="22"/>
                <w:lang w:val="sr-Cyrl-RS"/>
              </w:rPr>
            </w:pPr>
            <w:r w:rsidRPr="006424C2">
              <w:rPr>
                <w:rFonts w:eastAsia="Calibri"/>
                <w:sz w:val="22"/>
                <w:lang w:val="sr-Cyrl-RS"/>
              </w:rPr>
              <w:t>циљна вредност 2030: 3)</w:t>
            </w:r>
          </w:p>
        </w:tc>
      </w:tr>
      <w:tr w:rsidR="00361A63" w:rsidRPr="006424C2" w14:paraId="550C2395" w14:textId="77777777" w:rsidTr="00361A63">
        <w:trPr>
          <w:trHeight w:val="754"/>
          <w:jc w:val="center"/>
        </w:trPr>
        <w:tc>
          <w:tcPr>
            <w:tcW w:w="2977" w:type="dxa"/>
            <w:vMerge/>
            <w:shd w:val="clear" w:color="auto" w:fill="DEEAF6" w:themeFill="accent1" w:themeFillTint="33"/>
            <w:vAlign w:val="center"/>
          </w:tcPr>
          <w:p w14:paraId="45F99348" w14:textId="77777777" w:rsidR="00361A63" w:rsidRPr="006424C2" w:rsidRDefault="00361A63" w:rsidP="009D0830">
            <w:pPr>
              <w:spacing w:before="0" w:after="0"/>
              <w:jc w:val="left"/>
              <w:rPr>
                <w:rFonts w:eastAsia="Calibri"/>
                <w:sz w:val="22"/>
                <w:lang w:val="sr-Cyrl-RS"/>
              </w:rPr>
            </w:pPr>
          </w:p>
        </w:tc>
        <w:tc>
          <w:tcPr>
            <w:tcW w:w="5812" w:type="dxa"/>
            <w:shd w:val="clear" w:color="auto" w:fill="auto"/>
            <w:vAlign w:val="center"/>
          </w:tcPr>
          <w:p w14:paraId="4DBDF467" w14:textId="64361636" w:rsidR="00361A63" w:rsidRPr="006424C2" w:rsidRDefault="00361A63" w:rsidP="0022010B">
            <w:pPr>
              <w:spacing w:before="60" w:after="60"/>
              <w:rPr>
                <w:rFonts w:eastAsia="Calibri"/>
                <w:sz w:val="22"/>
                <w:lang w:val="sr-Cyrl-RS"/>
              </w:rPr>
            </w:pPr>
            <w:r w:rsidRPr="006424C2">
              <w:rPr>
                <w:rFonts w:eastAsia="Calibri"/>
                <w:sz w:val="22"/>
                <w:lang w:val="sr-Cyrl-RS"/>
              </w:rPr>
              <w:t>Процен</w:t>
            </w:r>
            <w:r w:rsidR="006424C2">
              <w:rPr>
                <w:rFonts w:eastAsia="Calibri"/>
                <w:sz w:val="22"/>
                <w:lang w:val="sr-Latn-RS"/>
              </w:rPr>
              <w:t>a</w:t>
            </w:r>
            <w:r w:rsidRPr="006424C2">
              <w:rPr>
                <w:rFonts w:eastAsia="Calibri"/>
                <w:sz w:val="22"/>
                <w:lang w:val="sr-Cyrl-RS"/>
              </w:rPr>
              <w:t>т унапређених Закона са припадајућим подзаконским актима, у погледу безбедности возила</w:t>
            </w:r>
          </w:p>
          <w:p w14:paraId="0B55F521" w14:textId="77777777" w:rsidR="00361A63" w:rsidRPr="006424C2" w:rsidRDefault="00361A63" w:rsidP="0022010B">
            <w:pPr>
              <w:spacing w:before="0" w:after="0"/>
              <w:jc w:val="right"/>
              <w:rPr>
                <w:rFonts w:eastAsia="Calibri"/>
                <w:sz w:val="22"/>
                <w:lang w:val="sr-Cyrl-RS"/>
              </w:rPr>
            </w:pPr>
            <w:r w:rsidRPr="006424C2">
              <w:rPr>
                <w:rFonts w:eastAsia="Calibri"/>
                <w:sz w:val="22"/>
                <w:lang w:val="sr-Cyrl-RS"/>
              </w:rPr>
              <w:t xml:space="preserve">(почетна вредност 2021: 50%, </w:t>
            </w:r>
          </w:p>
          <w:p w14:paraId="12940EE5" w14:textId="3594FE37" w:rsidR="00361A63" w:rsidRPr="006424C2" w:rsidRDefault="00361A63" w:rsidP="0022010B">
            <w:pPr>
              <w:spacing w:before="0" w:after="60"/>
              <w:jc w:val="right"/>
              <w:rPr>
                <w:rFonts w:eastAsia="Calibri"/>
                <w:sz w:val="22"/>
                <w:lang w:val="sr-Cyrl-RS"/>
              </w:rPr>
            </w:pPr>
            <w:r w:rsidRPr="006424C2">
              <w:rPr>
                <w:rFonts w:eastAsia="Calibri"/>
                <w:sz w:val="22"/>
                <w:lang w:val="sr-Cyrl-RS"/>
              </w:rPr>
              <w:t>циљна вредност 2030: 95%)</w:t>
            </w:r>
          </w:p>
        </w:tc>
      </w:tr>
      <w:tr w:rsidR="00A65E90" w:rsidRPr="006424C2" w14:paraId="7CDBAF09" w14:textId="77777777" w:rsidTr="00361A63">
        <w:trPr>
          <w:trHeight w:val="754"/>
          <w:jc w:val="center"/>
        </w:trPr>
        <w:tc>
          <w:tcPr>
            <w:tcW w:w="2977" w:type="dxa"/>
            <w:vMerge/>
            <w:shd w:val="clear" w:color="auto" w:fill="DEEAF6" w:themeFill="accent1" w:themeFillTint="33"/>
            <w:vAlign w:val="center"/>
          </w:tcPr>
          <w:p w14:paraId="17B02F13" w14:textId="77777777" w:rsidR="00A65E90" w:rsidRPr="006424C2" w:rsidRDefault="00A65E90" w:rsidP="00A65E90">
            <w:pPr>
              <w:spacing w:before="0" w:after="0"/>
              <w:jc w:val="left"/>
              <w:rPr>
                <w:rFonts w:eastAsia="Calibri"/>
                <w:sz w:val="22"/>
                <w:lang w:val="sr-Cyrl-RS"/>
              </w:rPr>
            </w:pPr>
          </w:p>
        </w:tc>
        <w:tc>
          <w:tcPr>
            <w:tcW w:w="5812" w:type="dxa"/>
            <w:shd w:val="clear" w:color="auto" w:fill="auto"/>
            <w:vAlign w:val="center"/>
          </w:tcPr>
          <w:p w14:paraId="5704810A" w14:textId="77777777" w:rsidR="00A65E90" w:rsidRPr="006424C2" w:rsidRDefault="00A65E90" w:rsidP="00A65E90">
            <w:pPr>
              <w:spacing w:before="0" w:after="0"/>
              <w:rPr>
                <w:rFonts w:eastAsia="Calibri"/>
                <w:sz w:val="22"/>
                <w:lang w:val="sr-Cyrl-RS"/>
              </w:rPr>
            </w:pPr>
            <w:r w:rsidRPr="006424C2">
              <w:rPr>
                <w:rFonts w:eastAsia="Calibri"/>
                <w:sz w:val="22"/>
                <w:lang w:val="sr-Cyrl-RS"/>
              </w:rPr>
              <w:t>Нормативно регулисани услови и правила у погледу употребе возила, односно превозних средстава микромобилности</w:t>
            </w:r>
          </w:p>
          <w:p w14:paraId="62D748FA" w14:textId="77777777" w:rsidR="00A65E90" w:rsidRPr="006424C2" w:rsidRDefault="00A65E90" w:rsidP="009971D8">
            <w:pPr>
              <w:spacing w:before="0" w:after="0"/>
              <w:jc w:val="right"/>
              <w:rPr>
                <w:rFonts w:eastAsia="Calibri"/>
                <w:sz w:val="22"/>
                <w:lang w:val="sr-Cyrl-RS"/>
              </w:rPr>
            </w:pPr>
            <w:r w:rsidRPr="006424C2">
              <w:rPr>
                <w:rFonts w:eastAsia="Calibri"/>
                <w:sz w:val="22"/>
                <w:lang w:val="sr-Cyrl-RS"/>
              </w:rPr>
              <w:t xml:space="preserve">(почетна вредност 2021: не, </w:t>
            </w:r>
          </w:p>
          <w:p w14:paraId="5D0AA7FE" w14:textId="3705261E" w:rsidR="00A65E90" w:rsidRPr="006424C2" w:rsidRDefault="00A65E90" w:rsidP="009971D8">
            <w:pPr>
              <w:spacing w:before="0" w:after="0"/>
              <w:jc w:val="right"/>
              <w:rPr>
                <w:rFonts w:eastAsia="Calibri"/>
                <w:sz w:val="22"/>
                <w:lang w:val="sr-Cyrl-RS"/>
              </w:rPr>
            </w:pPr>
            <w:r w:rsidRPr="006424C2">
              <w:rPr>
                <w:rFonts w:eastAsia="Calibri"/>
                <w:sz w:val="22"/>
                <w:lang w:val="sr-Cyrl-RS"/>
              </w:rPr>
              <w:t>циљна вредност 20</w:t>
            </w:r>
            <w:r w:rsidR="00CA748A">
              <w:rPr>
                <w:rFonts w:eastAsia="Calibri"/>
                <w:sz w:val="22"/>
                <w:lang w:val="sr-Cyrl-RS"/>
              </w:rPr>
              <w:t>25</w:t>
            </w:r>
            <w:r w:rsidRPr="006424C2">
              <w:rPr>
                <w:rFonts w:eastAsia="Calibri"/>
                <w:sz w:val="22"/>
                <w:lang w:val="sr-Cyrl-RS"/>
              </w:rPr>
              <w:t>: да)</w:t>
            </w:r>
          </w:p>
        </w:tc>
      </w:tr>
      <w:tr w:rsidR="00A65E90" w:rsidRPr="006424C2" w14:paraId="3155AAD2" w14:textId="77777777" w:rsidTr="00361A63">
        <w:trPr>
          <w:trHeight w:val="754"/>
          <w:jc w:val="center"/>
        </w:trPr>
        <w:tc>
          <w:tcPr>
            <w:tcW w:w="2977" w:type="dxa"/>
            <w:vMerge/>
            <w:shd w:val="clear" w:color="auto" w:fill="DEEAF6" w:themeFill="accent1" w:themeFillTint="33"/>
            <w:vAlign w:val="center"/>
          </w:tcPr>
          <w:p w14:paraId="6828C24D" w14:textId="77777777" w:rsidR="00A65E90" w:rsidRPr="006424C2" w:rsidRDefault="00A65E90" w:rsidP="00A65E90">
            <w:pPr>
              <w:spacing w:before="0" w:after="0"/>
              <w:jc w:val="left"/>
              <w:rPr>
                <w:rFonts w:eastAsia="Calibri"/>
                <w:sz w:val="22"/>
                <w:lang w:val="sr-Cyrl-RS"/>
              </w:rPr>
            </w:pPr>
          </w:p>
        </w:tc>
        <w:tc>
          <w:tcPr>
            <w:tcW w:w="5812" w:type="dxa"/>
            <w:shd w:val="clear" w:color="auto" w:fill="auto"/>
            <w:vAlign w:val="center"/>
          </w:tcPr>
          <w:p w14:paraId="3B3CD1DF" w14:textId="77777777" w:rsidR="00A65E90" w:rsidRPr="006424C2" w:rsidRDefault="00A65E90" w:rsidP="009971D8">
            <w:pPr>
              <w:spacing w:before="0"/>
              <w:rPr>
                <w:rFonts w:eastAsia="Calibri"/>
                <w:sz w:val="22"/>
                <w:lang w:val="sr-Cyrl-RS"/>
              </w:rPr>
            </w:pPr>
            <w:r w:rsidRPr="006424C2">
              <w:rPr>
                <w:rFonts w:eastAsia="Calibri"/>
                <w:sz w:val="22"/>
                <w:lang w:val="sr-Cyrl-RS"/>
              </w:rPr>
              <w:t>Нормативно регулисани услови и правила у погледу обавезне употребе заштитних кацига за све двоточкаше</w:t>
            </w:r>
          </w:p>
          <w:p w14:paraId="274C360C" w14:textId="77777777" w:rsidR="00A65E90" w:rsidRPr="006424C2" w:rsidRDefault="00A65E90" w:rsidP="009971D8">
            <w:pPr>
              <w:spacing w:before="0" w:after="0"/>
              <w:jc w:val="right"/>
              <w:rPr>
                <w:rFonts w:eastAsia="Calibri"/>
                <w:sz w:val="22"/>
                <w:lang w:val="sr-Cyrl-RS"/>
              </w:rPr>
            </w:pPr>
            <w:r w:rsidRPr="006424C2">
              <w:rPr>
                <w:rFonts w:eastAsia="Calibri"/>
                <w:sz w:val="22"/>
                <w:lang w:val="sr-Cyrl-RS"/>
              </w:rPr>
              <w:t xml:space="preserve">(почетна вредност 2021: делимично, </w:t>
            </w:r>
          </w:p>
          <w:p w14:paraId="7EB2EDB1" w14:textId="5E7F283E" w:rsidR="00A65E90" w:rsidRPr="006424C2" w:rsidRDefault="00A65E90" w:rsidP="009971D8">
            <w:pPr>
              <w:spacing w:before="0" w:after="0"/>
              <w:jc w:val="right"/>
              <w:rPr>
                <w:rFonts w:eastAsia="Calibri"/>
                <w:sz w:val="22"/>
                <w:lang w:val="sr-Cyrl-RS"/>
              </w:rPr>
            </w:pPr>
            <w:r w:rsidRPr="006424C2">
              <w:rPr>
                <w:rFonts w:eastAsia="Calibri"/>
                <w:sz w:val="22"/>
                <w:lang w:val="sr-Cyrl-RS"/>
              </w:rPr>
              <w:t>циљна вредност 20</w:t>
            </w:r>
            <w:r w:rsidR="00CA748A">
              <w:rPr>
                <w:rFonts w:eastAsia="Calibri"/>
                <w:sz w:val="22"/>
                <w:lang w:val="sr-Cyrl-RS"/>
              </w:rPr>
              <w:t>25</w:t>
            </w:r>
            <w:r w:rsidRPr="006424C2">
              <w:rPr>
                <w:rFonts w:eastAsia="Calibri"/>
                <w:sz w:val="22"/>
                <w:lang w:val="sr-Cyrl-RS"/>
              </w:rPr>
              <w:t>: да)</w:t>
            </w:r>
          </w:p>
        </w:tc>
      </w:tr>
      <w:tr w:rsidR="00A65E90" w:rsidRPr="006424C2" w14:paraId="45124B17" w14:textId="77777777" w:rsidTr="00361A63">
        <w:trPr>
          <w:trHeight w:val="754"/>
          <w:jc w:val="center"/>
        </w:trPr>
        <w:tc>
          <w:tcPr>
            <w:tcW w:w="2977" w:type="dxa"/>
            <w:vMerge/>
            <w:shd w:val="clear" w:color="auto" w:fill="DEEAF6" w:themeFill="accent1" w:themeFillTint="33"/>
            <w:vAlign w:val="center"/>
          </w:tcPr>
          <w:p w14:paraId="6FF54B41" w14:textId="77777777" w:rsidR="00A65E90" w:rsidRPr="006424C2" w:rsidRDefault="00A65E90" w:rsidP="00A65E90">
            <w:pPr>
              <w:spacing w:before="0" w:after="0"/>
              <w:jc w:val="left"/>
              <w:rPr>
                <w:rFonts w:eastAsia="Calibri"/>
                <w:sz w:val="22"/>
                <w:lang w:val="sr-Cyrl-RS"/>
              </w:rPr>
            </w:pPr>
          </w:p>
        </w:tc>
        <w:tc>
          <w:tcPr>
            <w:tcW w:w="5812" w:type="dxa"/>
            <w:shd w:val="clear" w:color="auto" w:fill="auto"/>
            <w:vAlign w:val="center"/>
          </w:tcPr>
          <w:p w14:paraId="0482CCEB" w14:textId="77777777" w:rsidR="00A65E90" w:rsidRPr="006424C2" w:rsidRDefault="00A65E90" w:rsidP="00A65E90">
            <w:pPr>
              <w:spacing w:before="0" w:after="0"/>
              <w:rPr>
                <w:rFonts w:eastAsia="Calibri"/>
                <w:sz w:val="22"/>
                <w:lang w:val="sr-Cyrl-RS"/>
              </w:rPr>
            </w:pPr>
            <w:r w:rsidRPr="006424C2">
              <w:rPr>
                <w:rFonts w:eastAsia="Calibri"/>
                <w:sz w:val="22"/>
                <w:lang w:val="sr-Cyrl-RS"/>
              </w:rPr>
              <w:t>Нормативно регулисани услови и правила у погледу смањења старосних граница за (младе) професионалне возаче</w:t>
            </w:r>
          </w:p>
          <w:p w14:paraId="28FC1037" w14:textId="77777777" w:rsidR="00A65E90" w:rsidRPr="006424C2" w:rsidRDefault="00A65E90" w:rsidP="009971D8">
            <w:pPr>
              <w:spacing w:before="0" w:after="0"/>
              <w:jc w:val="right"/>
              <w:rPr>
                <w:rFonts w:eastAsia="Calibri"/>
                <w:sz w:val="22"/>
                <w:lang w:val="sr-Cyrl-RS"/>
              </w:rPr>
            </w:pPr>
            <w:r w:rsidRPr="006424C2">
              <w:rPr>
                <w:rFonts w:eastAsia="Calibri"/>
                <w:sz w:val="22"/>
                <w:lang w:val="sr-Cyrl-RS"/>
              </w:rPr>
              <w:t xml:space="preserve">(почетна вредност 2021: не, </w:t>
            </w:r>
          </w:p>
          <w:p w14:paraId="3054ECEF" w14:textId="295D151C" w:rsidR="00A65E90" w:rsidRPr="006424C2" w:rsidRDefault="00A65E90" w:rsidP="009971D8">
            <w:pPr>
              <w:spacing w:before="0" w:after="0"/>
              <w:jc w:val="right"/>
              <w:rPr>
                <w:rFonts w:eastAsia="Calibri"/>
                <w:sz w:val="22"/>
                <w:lang w:val="sr-Cyrl-RS"/>
              </w:rPr>
            </w:pPr>
            <w:r w:rsidRPr="006424C2">
              <w:rPr>
                <w:rFonts w:eastAsia="Calibri"/>
                <w:sz w:val="22"/>
                <w:lang w:val="sr-Cyrl-RS"/>
              </w:rPr>
              <w:t>циљна вредност 20</w:t>
            </w:r>
            <w:r w:rsidR="00CA748A">
              <w:rPr>
                <w:rFonts w:eastAsia="Calibri"/>
                <w:sz w:val="22"/>
                <w:lang w:val="sr-Cyrl-RS"/>
              </w:rPr>
              <w:t>25</w:t>
            </w:r>
            <w:r w:rsidRPr="006424C2">
              <w:rPr>
                <w:rFonts w:eastAsia="Calibri"/>
                <w:sz w:val="22"/>
                <w:lang w:val="sr-Cyrl-RS"/>
              </w:rPr>
              <w:t>: да)</w:t>
            </w:r>
          </w:p>
        </w:tc>
      </w:tr>
      <w:tr w:rsidR="00A65E90" w:rsidRPr="006424C2" w14:paraId="5C86144E" w14:textId="77777777" w:rsidTr="00361A63">
        <w:trPr>
          <w:trHeight w:val="754"/>
          <w:jc w:val="center"/>
        </w:trPr>
        <w:tc>
          <w:tcPr>
            <w:tcW w:w="2977" w:type="dxa"/>
            <w:vMerge/>
            <w:shd w:val="clear" w:color="auto" w:fill="DEEAF6" w:themeFill="accent1" w:themeFillTint="33"/>
            <w:vAlign w:val="center"/>
          </w:tcPr>
          <w:p w14:paraId="05985A9D" w14:textId="77777777" w:rsidR="00A65E90" w:rsidRPr="006424C2" w:rsidRDefault="00A65E90" w:rsidP="00A65E90">
            <w:pPr>
              <w:spacing w:before="0" w:after="0"/>
              <w:jc w:val="left"/>
              <w:rPr>
                <w:rFonts w:eastAsia="Calibri"/>
                <w:sz w:val="22"/>
                <w:lang w:val="sr-Cyrl-RS"/>
              </w:rPr>
            </w:pPr>
          </w:p>
        </w:tc>
        <w:tc>
          <w:tcPr>
            <w:tcW w:w="5812" w:type="dxa"/>
            <w:shd w:val="clear" w:color="auto" w:fill="auto"/>
            <w:vAlign w:val="center"/>
          </w:tcPr>
          <w:p w14:paraId="460CD696" w14:textId="77777777" w:rsidR="00A65E90" w:rsidRPr="006424C2" w:rsidRDefault="00A65E90" w:rsidP="00A65E90">
            <w:pPr>
              <w:spacing w:before="0" w:after="0"/>
              <w:rPr>
                <w:rFonts w:eastAsia="Calibri"/>
                <w:sz w:val="22"/>
                <w:lang w:val="sr-Cyrl-RS"/>
              </w:rPr>
            </w:pPr>
            <w:r w:rsidRPr="006424C2">
              <w:rPr>
                <w:rFonts w:eastAsia="Calibri"/>
                <w:sz w:val="22"/>
                <w:lang w:val="sr-Cyrl-RS"/>
              </w:rPr>
              <w:t>Нормативно регулисани услови и правила у погледу увођења интермедијарних мера за возаче којима се изричу казнени поени</w:t>
            </w:r>
          </w:p>
          <w:p w14:paraId="75910F2E" w14:textId="77777777" w:rsidR="00A65E90" w:rsidRPr="006424C2" w:rsidRDefault="00A65E90" w:rsidP="009971D8">
            <w:pPr>
              <w:spacing w:before="0" w:after="0"/>
              <w:jc w:val="right"/>
              <w:rPr>
                <w:rFonts w:eastAsia="Calibri"/>
                <w:sz w:val="22"/>
                <w:lang w:val="sr-Cyrl-RS"/>
              </w:rPr>
            </w:pPr>
            <w:r w:rsidRPr="006424C2">
              <w:rPr>
                <w:rFonts w:eastAsia="Calibri"/>
                <w:sz w:val="22"/>
                <w:lang w:val="sr-Cyrl-RS"/>
              </w:rPr>
              <w:t xml:space="preserve">(почетна вредност 2021: не, </w:t>
            </w:r>
          </w:p>
          <w:p w14:paraId="40D8E997" w14:textId="59005DFB" w:rsidR="00A65E90" w:rsidRPr="006424C2" w:rsidRDefault="00A65E90" w:rsidP="009971D8">
            <w:pPr>
              <w:spacing w:before="0" w:after="0"/>
              <w:jc w:val="right"/>
              <w:rPr>
                <w:rFonts w:eastAsia="Calibri"/>
                <w:sz w:val="22"/>
                <w:lang w:val="sr-Cyrl-RS"/>
              </w:rPr>
            </w:pPr>
            <w:r w:rsidRPr="006424C2">
              <w:rPr>
                <w:rFonts w:eastAsia="Calibri"/>
                <w:sz w:val="22"/>
                <w:lang w:val="sr-Cyrl-RS"/>
              </w:rPr>
              <w:t>циљна вредност 2030: да)</w:t>
            </w:r>
          </w:p>
        </w:tc>
      </w:tr>
      <w:tr w:rsidR="00A65E90" w:rsidRPr="006424C2" w14:paraId="5FA0805F" w14:textId="77777777" w:rsidTr="00A65E90">
        <w:trPr>
          <w:trHeight w:val="426"/>
          <w:jc w:val="center"/>
        </w:trPr>
        <w:tc>
          <w:tcPr>
            <w:tcW w:w="2977" w:type="dxa"/>
            <w:vMerge/>
            <w:shd w:val="clear" w:color="auto" w:fill="DEEAF6" w:themeFill="accent1" w:themeFillTint="33"/>
            <w:vAlign w:val="center"/>
          </w:tcPr>
          <w:p w14:paraId="16B5CEEC" w14:textId="77777777" w:rsidR="00A65E90" w:rsidRPr="006424C2" w:rsidRDefault="00A65E90" w:rsidP="00A65E90">
            <w:pPr>
              <w:spacing w:before="0" w:after="0"/>
              <w:jc w:val="left"/>
              <w:rPr>
                <w:rFonts w:eastAsia="Calibri"/>
                <w:sz w:val="22"/>
                <w:lang w:val="sr-Cyrl-RS"/>
              </w:rPr>
            </w:pPr>
          </w:p>
        </w:tc>
        <w:tc>
          <w:tcPr>
            <w:tcW w:w="5812" w:type="dxa"/>
            <w:shd w:val="clear" w:color="auto" w:fill="auto"/>
            <w:vAlign w:val="center"/>
          </w:tcPr>
          <w:p w14:paraId="7E225333" w14:textId="77777777" w:rsidR="00A65E90" w:rsidRPr="006424C2" w:rsidRDefault="00A65E90" w:rsidP="00A65E90">
            <w:pPr>
              <w:spacing w:before="0" w:after="0"/>
              <w:rPr>
                <w:rFonts w:eastAsia="Calibri"/>
                <w:sz w:val="22"/>
                <w:lang w:val="sr-Cyrl-RS"/>
              </w:rPr>
            </w:pPr>
            <w:r w:rsidRPr="006424C2">
              <w:rPr>
                <w:rFonts w:eastAsia="Calibri"/>
                <w:sz w:val="22"/>
                <w:lang w:val="sr-Cyrl-RS"/>
              </w:rPr>
              <w:t>Нормативно регулисани услови и правила у погледу унапређења мера за возаче којима је одузета возачка дозвола</w:t>
            </w:r>
          </w:p>
          <w:p w14:paraId="05DED6BF" w14:textId="77777777" w:rsidR="00A65E90" w:rsidRPr="006424C2" w:rsidRDefault="00A65E90" w:rsidP="009971D8">
            <w:pPr>
              <w:spacing w:before="0" w:after="0"/>
              <w:jc w:val="right"/>
              <w:rPr>
                <w:rFonts w:eastAsia="Calibri"/>
                <w:sz w:val="22"/>
                <w:lang w:val="sr-Cyrl-RS"/>
              </w:rPr>
            </w:pPr>
            <w:r w:rsidRPr="006424C2">
              <w:rPr>
                <w:rFonts w:eastAsia="Calibri"/>
                <w:sz w:val="22"/>
                <w:lang w:val="sr-Cyrl-RS"/>
              </w:rPr>
              <w:t xml:space="preserve">(почетна вредност 2021: не, </w:t>
            </w:r>
          </w:p>
          <w:p w14:paraId="57CFF2BF" w14:textId="529500AE" w:rsidR="00A65E90" w:rsidRPr="006424C2" w:rsidRDefault="00A65E90" w:rsidP="009971D8">
            <w:pPr>
              <w:spacing w:before="0" w:after="0"/>
              <w:jc w:val="right"/>
              <w:rPr>
                <w:rFonts w:eastAsia="Calibri"/>
                <w:sz w:val="22"/>
                <w:lang w:val="sr-Cyrl-RS"/>
              </w:rPr>
            </w:pPr>
            <w:r w:rsidRPr="006424C2">
              <w:rPr>
                <w:rFonts w:eastAsia="Calibri"/>
                <w:sz w:val="22"/>
                <w:lang w:val="sr-Cyrl-RS"/>
              </w:rPr>
              <w:t>циљна вредност 20</w:t>
            </w:r>
            <w:r w:rsidR="00CA748A">
              <w:rPr>
                <w:rFonts w:eastAsia="Calibri"/>
                <w:sz w:val="22"/>
                <w:lang w:val="sr-Cyrl-RS"/>
              </w:rPr>
              <w:t>25</w:t>
            </w:r>
            <w:r w:rsidRPr="006424C2">
              <w:rPr>
                <w:rFonts w:eastAsia="Calibri"/>
                <w:sz w:val="22"/>
                <w:lang w:val="sr-Cyrl-RS"/>
              </w:rPr>
              <w:t>: да)</w:t>
            </w:r>
          </w:p>
        </w:tc>
      </w:tr>
      <w:tr w:rsidR="00A65E90" w:rsidRPr="006424C2" w14:paraId="7DD8EA51" w14:textId="77777777" w:rsidTr="00A65E90">
        <w:trPr>
          <w:trHeight w:val="2119"/>
          <w:jc w:val="center"/>
        </w:trPr>
        <w:tc>
          <w:tcPr>
            <w:tcW w:w="2977" w:type="dxa"/>
            <w:vMerge/>
            <w:shd w:val="clear" w:color="auto" w:fill="DEEAF6" w:themeFill="accent1" w:themeFillTint="33"/>
            <w:vAlign w:val="center"/>
          </w:tcPr>
          <w:p w14:paraId="3073E46D" w14:textId="77777777" w:rsidR="00A65E90" w:rsidRPr="006424C2" w:rsidRDefault="00A65E90" w:rsidP="00A65E90">
            <w:pPr>
              <w:spacing w:before="0" w:after="0"/>
              <w:jc w:val="left"/>
              <w:rPr>
                <w:rFonts w:eastAsia="Calibri"/>
                <w:sz w:val="22"/>
                <w:lang w:val="sr-Cyrl-RS"/>
              </w:rPr>
            </w:pPr>
          </w:p>
        </w:tc>
        <w:tc>
          <w:tcPr>
            <w:tcW w:w="5812" w:type="dxa"/>
            <w:shd w:val="clear" w:color="auto" w:fill="auto"/>
            <w:vAlign w:val="center"/>
          </w:tcPr>
          <w:p w14:paraId="68251F5D" w14:textId="77777777" w:rsidR="00A65E90" w:rsidRPr="006424C2" w:rsidRDefault="00A65E90" w:rsidP="00A65E90">
            <w:pPr>
              <w:spacing w:before="0" w:after="0"/>
              <w:rPr>
                <w:rFonts w:eastAsia="Calibri"/>
                <w:sz w:val="22"/>
                <w:lang w:val="sr-Cyrl-RS"/>
              </w:rPr>
            </w:pPr>
            <w:r w:rsidRPr="006424C2">
              <w:rPr>
                <w:rFonts w:eastAsia="Calibri"/>
                <w:sz w:val="22"/>
                <w:lang w:val="sr-Cyrl-RS"/>
              </w:rPr>
              <w:t>Нормативно регулисани услови и правила, као и доследно спровођење у погледу посебних услова за утврђивање здравствене способности за управљање моторним возилом возача којима је одузета возачка дозвола са посебним освртом на групу психолошких, психијатријских и неуролошких обољења која између осталог укључује изразите поремећаје структуре личности, алкохолизам и токсикоманију</w:t>
            </w:r>
          </w:p>
          <w:p w14:paraId="73312FD6" w14:textId="77777777" w:rsidR="00A65E90" w:rsidRPr="006424C2" w:rsidRDefault="00A65E90" w:rsidP="00A65E90">
            <w:pPr>
              <w:spacing w:before="0" w:after="0"/>
              <w:jc w:val="right"/>
              <w:rPr>
                <w:rFonts w:eastAsia="Calibri"/>
                <w:sz w:val="22"/>
                <w:lang w:val="sr-Cyrl-RS"/>
              </w:rPr>
            </w:pPr>
            <w:r w:rsidRPr="006424C2">
              <w:rPr>
                <w:rFonts w:eastAsia="Calibri"/>
                <w:sz w:val="22"/>
                <w:lang w:val="sr-Cyrl-RS"/>
              </w:rPr>
              <w:t xml:space="preserve">(почетна вредност 2021: не, </w:t>
            </w:r>
          </w:p>
          <w:p w14:paraId="690EF4F9" w14:textId="17525DEA" w:rsidR="00A65E90" w:rsidRPr="006424C2" w:rsidRDefault="00A65E90" w:rsidP="00A65E90">
            <w:pPr>
              <w:spacing w:before="60" w:after="60"/>
              <w:jc w:val="right"/>
              <w:rPr>
                <w:rFonts w:eastAsia="Calibri"/>
                <w:sz w:val="22"/>
                <w:lang w:val="sr-Cyrl-RS"/>
              </w:rPr>
            </w:pPr>
            <w:r w:rsidRPr="006424C2">
              <w:rPr>
                <w:rFonts w:eastAsia="Calibri"/>
                <w:sz w:val="22"/>
                <w:lang w:val="sr-Cyrl-RS"/>
              </w:rPr>
              <w:t>циљна вредност 20</w:t>
            </w:r>
            <w:r w:rsidR="00CA748A">
              <w:rPr>
                <w:rFonts w:eastAsia="Calibri"/>
                <w:sz w:val="22"/>
                <w:lang w:val="sr-Cyrl-RS"/>
              </w:rPr>
              <w:t>25</w:t>
            </w:r>
            <w:r w:rsidRPr="006424C2">
              <w:rPr>
                <w:rFonts w:eastAsia="Calibri"/>
                <w:sz w:val="22"/>
                <w:lang w:val="sr-Cyrl-RS"/>
              </w:rPr>
              <w:t>: да)</w:t>
            </w:r>
          </w:p>
        </w:tc>
      </w:tr>
      <w:tr w:rsidR="00A65E90" w:rsidRPr="006424C2" w14:paraId="0EBE2671" w14:textId="77777777" w:rsidTr="00B63F9B">
        <w:trPr>
          <w:trHeight w:val="568"/>
          <w:jc w:val="center"/>
        </w:trPr>
        <w:tc>
          <w:tcPr>
            <w:tcW w:w="2977" w:type="dxa"/>
            <w:vMerge/>
            <w:shd w:val="clear" w:color="auto" w:fill="DEEAF6" w:themeFill="accent1" w:themeFillTint="33"/>
            <w:vAlign w:val="center"/>
          </w:tcPr>
          <w:p w14:paraId="51523CF0" w14:textId="36B38032" w:rsidR="00A65E90" w:rsidRPr="006424C2" w:rsidRDefault="00A65E90" w:rsidP="00A65E90">
            <w:pPr>
              <w:spacing w:before="0" w:after="0"/>
              <w:jc w:val="left"/>
              <w:rPr>
                <w:rFonts w:eastAsia="Calibri"/>
                <w:sz w:val="22"/>
                <w:lang w:val="sr-Cyrl-RS"/>
              </w:rPr>
            </w:pPr>
          </w:p>
        </w:tc>
        <w:tc>
          <w:tcPr>
            <w:tcW w:w="5812" w:type="dxa"/>
            <w:shd w:val="clear" w:color="auto" w:fill="DEEAF6" w:themeFill="accent1" w:themeFillTint="33"/>
            <w:vAlign w:val="center"/>
          </w:tcPr>
          <w:p w14:paraId="708C0BE3" w14:textId="77777777" w:rsidR="00A65E90" w:rsidRPr="006424C2" w:rsidRDefault="00A65E90" w:rsidP="00A65E90">
            <w:pPr>
              <w:spacing w:before="0" w:after="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p>
          <w:p w14:paraId="5AF89D7A" w14:textId="2F371E24" w:rsidR="00A65E90" w:rsidRPr="006424C2" w:rsidRDefault="00A65E90" w:rsidP="00A65E90">
            <w:pPr>
              <w:spacing w:before="0" w:after="0"/>
              <w:jc w:val="right"/>
              <w:rPr>
                <w:rFonts w:eastAsia="Calibri"/>
                <w:sz w:val="22"/>
                <w:lang w:val="sr-Cyrl-RS"/>
              </w:rPr>
            </w:pPr>
            <w:r w:rsidRPr="006424C2">
              <w:rPr>
                <w:rFonts w:eastAsia="Calibri"/>
                <w:sz w:val="22"/>
                <w:lang w:val="sr-Cyrl-RS"/>
              </w:rPr>
              <w:t>АБС</w:t>
            </w:r>
          </w:p>
        </w:tc>
      </w:tr>
      <w:tr w:rsidR="00A65E90" w:rsidRPr="006424C2" w14:paraId="6DE8E026" w14:textId="77777777" w:rsidTr="00B63F9B">
        <w:trPr>
          <w:trHeight w:val="568"/>
          <w:jc w:val="center"/>
        </w:trPr>
        <w:tc>
          <w:tcPr>
            <w:tcW w:w="2977" w:type="dxa"/>
            <w:vMerge/>
            <w:tcBorders>
              <w:bottom w:val="single" w:sz="4" w:space="0" w:color="auto"/>
            </w:tcBorders>
            <w:shd w:val="clear" w:color="auto" w:fill="DEEAF6" w:themeFill="accent1" w:themeFillTint="33"/>
            <w:vAlign w:val="center"/>
          </w:tcPr>
          <w:p w14:paraId="63B30581" w14:textId="77777777" w:rsidR="00A65E90" w:rsidRPr="006424C2" w:rsidRDefault="00A65E90" w:rsidP="00A65E90">
            <w:pPr>
              <w:spacing w:before="0" w:after="0"/>
              <w:jc w:val="left"/>
              <w:rPr>
                <w:rFonts w:eastAsia="Calibri"/>
                <w:sz w:val="22"/>
                <w:lang w:val="sr-Cyrl-RS"/>
              </w:rPr>
            </w:pPr>
          </w:p>
        </w:tc>
        <w:tc>
          <w:tcPr>
            <w:tcW w:w="5812" w:type="dxa"/>
            <w:shd w:val="clear" w:color="auto" w:fill="DEEAF6" w:themeFill="accent1" w:themeFillTint="33"/>
            <w:vAlign w:val="center"/>
          </w:tcPr>
          <w:p w14:paraId="098B925B" w14:textId="77777777" w:rsidR="00A65E90" w:rsidRPr="006424C2" w:rsidRDefault="00A65E90" w:rsidP="00A65E90">
            <w:pPr>
              <w:spacing w:before="0" w:after="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p>
          <w:p w14:paraId="65E71A4D" w14:textId="1E7CA289" w:rsidR="00A65E90" w:rsidRPr="006424C2" w:rsidRDefault="006B0468" w:rsidP="00A65E90">
            <w:pPr>
              <w:spacing w:before="0" w:after="0"/>
              <w:jc w:val="right"/>
              <w:rPr>
                <w:rFonts w:eastAsia="Calibri"/>
                <w:sz w:val="22"/>
                <w:lang w:val="sr-Cyrl-RS"/>
              </w:rPr>
            </w:pPr>
            <w:r>
              <w:rPr>
                <w:rFonts w:eastAsia="Calibri"/>
                <w:sz w:val="22"/>
                <w:lang w:val="sr-Cyrl-RS"/>
              </w:rPr>
              <w:t>31</w:t>
            </w:r>
            <w:r w:rsidR="00A65E90" w:rsidRPr="006424C2">
              <w:rPr>
                <w:rFonts w:eastAsia="Calibri"/>
                <w:sz w:val="22"/>
                <w:lang w:val="sr-Cyrl-RS"/>
              </w:rPr>
              <w:t xml:space="preserve"> милиона РСД</w:t>
            </w:r>
          </w:p>
        </w:tc>
      </w:tr>
      <w:tr w:rsidR="00A65E90" w:rsidRPr="006424C2" w14:paraId="18CF8EDC" w14:textId="77777777" w:rsidTr="00B63F9B">
        <w:trPr>
          <w:trHeight w:val="1204"/>
          <w:jc w:val="center"/>
        </w:trPr>
        <w:tc>
          <w:tcPr>
            <w:tcW w:w="2977" w:type="dxa"/>
            <w:vMerge w:val="restart"/>
            <w:shd w:val="clear" w:color="auto" w:fill="DEEAF6" w:themeFill="accent1" w:themeFillTint="33"/>
            <w:vAlign w:val="center"/>
          </w:tcPr>
          <w:p w14:paraId="2FD57DB7" w14:textId="47B1083D" w:rsidR="00A65E90" w:rsidRPr="006424C2" w:rsidRDefault="00A65E90" w:rsidP="00A65E90">
            <w:pPr>
              <w:spacing w:before="0" w:after="0"/>
              <w:jc w:val="left"/>
              <w:rPr>
                <w:rFonts w:eastAsia="Calibri"/>
                <w:sz w:val="22"/>
                <w:lang w:val="sr-Cyrl-RS"/>
              </w:rPr>
            </w:pPr>
          </w:p>
          <w:p w14:paraId="2C44A5F4" w14:textId="77777777" w:rsidR="00A65E90" w:rsidRPr="006424C2" w:rsidRDefault="00A65E90" w:rsidP="00A65E90">
            <w:pPr>
              <w:spacing w:before="0" w:after="0"/>
              <w:jc w:val="left"/>
              <w:rPr>
                <w:rFonts w:eastAsia="Calibri"/>
                <w:sz w:val="22"/>
                <w:lang w:val="sr-Cyrl-RS"/>
              </w:rPr>
            </w:pPr>
            <w:r w:rsidRPr="006424C2">
              <w:rPr>
                <w:rFonts w:eastAsia="Calibri"/>
                <w:sz w:val="22"/>
                <w:lang w:val="sr-Cyrl-RS"/>
              </w:rPr>
              <w:t>Мера 1.3. Унапређење финансирања безбедности саобраћаја</w:t>
            </w:r>
          </w:p>
        </w:tc>
        <w:tc>
          <w:tcPr>
            <w:tcW w:w="5812" w:type="dxa"/>
            <w:shd w:val="clear" w:color="auto" w:fill="auto"/>
            <w:vAlign w:val="center"/>
          </w:tcPr>
          <w:p w14:paraId="609F5EA0" w14:textId="77777777" w:rsidR="00A65E90" w:rsidRPr="006424C2" w:rsidRDefault="00A65E90" w:rsidP="00A65E90">
            <w:pPr>
              <w:spacing w:before="0" w:after="60"/>
              <w:rPr>
                <w:rFonts w:eastAsia="Calibri"/>
                <w:sz w:val="22"/>
                <w:szCs w:val="24"/>
                <w:lang w:val="sr-Cyrl-RS"/>
              </w:rPr>
            </w:pPr>
            <w:r w:rsidRPr="006424C2">
              <w:rPr>
                <w:rFonts w:eastAsia="Calibri"/>
                <w:sz w:val="22"/>
                <w:szCs w:val="24"/>
                <w:lang w:val="sr-Cyrl-RS"/>
              </w:rPr>
              <w:t>Проценат средстава која се користе за унапређење безбедности саобраћаја, у односу на укупна средства која су ЗоБС-ом опредељена за безбедност саобраћаја</w:t>
            </w:r>
          </w:p>
          <w:p w14:paraId="15A00723" w14:textId="77777777" w:rsidR="00A65E90" w:rsidRPr="006424C2" w:rsidRDefault="00A65E90" w:rsidP="00A65E90">
            <w:pPr>
              <w:spacing w:before="0" w:after="0"/>
              <w:jc w:val="right"/>
              <w:rPr>
                <w:rFonts w:eastAsia="Calibri"/>
                <w:sz w:val="22"/>
                <w:szCs w:val="24"/>
                <w:lang w:val="sr-Cyrl-RS"/>
              </w:rPr>
            </w:pPr>
            <w:r w:rsidRPr="006424C2">
              <w:rPr>
                <w:rFonts w:eastAsia="Calibri"/>
                <w:sz w:val="22"/>
                <w:szCs w:val="24"/>
                <w:lang w:val="sr-Cyrl-RS"/>
              </w:rPr>
              <w:t xml:space="preserve">(почетна вредност 2021: 10%, </w:t>
            </w:r>
          </w:p>
          <w:p w14:paraId="5CFE09EC" w14:textId="12FD8C6E" w:rsidR="00A65E90" w:rsidRPr="006424C2" w:rsidRDefault="00A65E90" w:rsidP="00A65E90">
            <w:pPr>
              <w:spacing w:before="0" w:after="0"/>
              <w:jc w:val="right"/>
              <w:rPr>
                <w:rFonts w:eastAsia="Calibri"/>
                <w:sz w:val="22"/>
                <w:szCs w:val="24"/>
                <w:lang w:val="sr-Cyrl-RS"/>
              </w:rPr>
            </w:pPr>
            <w:r w:rsidRPr="006424C2">
              <w:rPr>
                <w:rFonts w:eastAsia="Calibri"/>
                <w:sz w:val="22"/>
                <w:szCs w:val="24"/>
                <w:lang w:val="sr-Cyrl-RS"/>
              </w:rPr>
              <w:t xml:space="preserve">циљна вредност 2030: 50%) </w:t>
            </w:r>
          </w:p>
        </w:tc>
      </w:tr>
      <w:tr w:rsidR="00A65E90" w:rsidRPr="006424C2" w14:paraId="53C4BB46" w14:textId="77777777" w:rsidTr="00B63F9B">
        <w:trPr>
          <w:trHeight w:val="468"/>
          <w:jc w:val="center"/>
        </w:trPr>
        <w:tc>
          <w:tcPr>
            <w:tcW w:w="2977" w:type="dxa"/>
            <w:vMerge/>
            <w:shd w:val="clear" w:color="auto" w:fill="DEEAF6" w:themeFill="accent1" w:themeFillTint="33"/>
            <w:vAlign w:val="center"/>
          </w:tcPr>
          <w:p w14:paraId="52084DB0" w14:textId="77777777" w:rsidR="00A65E90" w:rsidRPr="006424C2" w:rsidRDefault="00A65E90" w:rsidP="00A65E90">
            <w:pPr>
              <w:spacing w:before="0" w:after="0"/>
              <w:jc w:val="left"/>
              <w:rPr>
                <w:rFonts w:eastAsia="Calibri"/>
                <w:sz w:val="22"/>
                <w:lang w:val="sr-Cyrl-RS"/>
              </w:rPr>
            </w:pPr>
          </w:p>
        </w:tc>
        <w:tc>
          <w:tcPr>
            <w:tcW w:w="5812" w:type="dxa"/>
            <w:shd w:val="clear" w:color="auto" w:fill="auto"/>
            <w:vAlign w:val="center"/>
          </w:tcPr>
          <w:p w14:paraId="23994C08" w14:textId="77777777" w:rsidR="00A65E90" w:rsidRPr="006424C2" w:rsidRDefault="00A65E90" w:rsidP="00A65E90">
            <w:pPr>
              <w:spacing w:before="0" w:after="60"/>
              <w:rPr>
                <w:rFonts w:eastAsia="Calibri"/>
                <w:sz w:val="22"/>
                <w:szCs w:val="24"/>
                <w:lang w:val="sr-Cyrl-RS"/>
              </w:rPr>
            </w:pPr>
            <w:r w:rsidRPr="006424C2">
              <w:rPr>
                <w:rFonts w:eastAsia="Calibri"/>
                <w:sz w:val="22"/>
                <w:szCs w:val="24"/>
                <w:lang w:val="sr-Cyrl-RS"/>
              </w:rPr>
              <w:t>Успостављен Фонд за безбедност саобраћаја</w:t>
            </w:r>
          </w:p>
          <w:p w14:paraId="419F8DCA" w14:textId="77777777" w:rsidR="00A65E90" w:rsidRPr="006424C2" w:rsidRDefault="00A65E90" w:rsidP="00A65E90">
            <w:pPr>
              <w:spacing w:before="0" w:after="0"/>
              <w:jc w:val="right"/>
              <w:rPr>
                <w:rFonts w:eastAsia="Calibri"/>
                <w:sz w:val="22"/>
                <w:szCs w:val="24"/>
                <w:lang w:val="sr-Cyrl-RS"/>
              </w:rPr>
            </w:pPr>
            <w:r w:rsidRPr="006424C2">
              <w:rPr>
                <w:rFonts w:eastAsia="Calibri"/>
                <w:sz w:val="22"/>
                <w:szCs w:val="24"/>
                <w:lang w:val="sr-Cyrl-RS"/>
              </w:rPr>
              <w:t xml:space="preserve">(почетна вредност 2021: не, </w:t>
            </w:r>
          </w:p>
          <w:p w14:paraId="4B068262" w14:textId="164CC40C" w:rsidR="00A65E90" w:rsidRPr="006424C2" w:rsidRDefault="00A65E90" w:rsidP="00A65E90">
            <w:pPr>
              <w:spacing w:before="0" w:after="0"/>
              <w:jc w:val="right"/>
              <w:rPr>
                <w:rFonts w:eastAsia="Calibri"/>
                <w:sz w:val="22"/>
                <w:szCs w:val="24"/>
                <w:lang w:val="sr-Cyrl-RS"/>
              </w:rPr>
            </w:pPr>
            <w:r w:rsidRPr="006424C2">
              <w:rPr>
                <w:rFonts w:eastAsia="Calibri"/>
                <w:sz w:val="22"/>
                <w:szCs w:val="24"/>
                <w:lang w:val="sr-Cyrl-RS"/>
              </w:rPr>
              <w:t>циљна вредност 20</w:t>
            </w:r>
            <w:r w:rsidR="00CA748A">
              <w:rPr>
                <w:rFonts w:eastAsia="Calibri"/>
                <w:sz w:val="22"/>
                <w:szCs w:val="24"/>
                <w:lang w:val="sr-Cyrl-RS"/>
              </w:rPr>
              <w:t>25</w:t>
            </w:r>
            <w:r w:rsidRPr="006424C2">
              <w:rPr>
                <w:rFonts w:eastAsia="Calibri"/>
                <w:sz w:val="22"/>
                <w:szCs w:val="24"/>
                <w:lang w:val="sr-Cyrl-RS"/>
              </w:rPr>
              <w:t>: да)</w:t>
            </w:r>
          </w:p>
        </w:tc>
      </w:tr>
      <w:tr w:rsidR="00A65E90" w:rsidRPr="006424C2" w14:paraId="2C5A2EB5" w14:textId="77777777" w:rsidTr="00B63F9B">
        <w:trPr>
          <w:trHeight w:val="467"/>
          <w:jc w:val="center"/>
        </w:trPr>
        <w:tc>
          <w:tcPr>
            <w:tcW w:w="2977" w:type="dxa"/>
            <w:vMerge/>
            <w:shd w:val="clear" w:color="auto" w:fill="DEEAF6" w:themeFill="accent1" w:themeFillTint="33"/>
            <w:vAlign w:val="center"/>
          </w:tcPr>
          <w:p w14:paraId="3D5145D2" w14:textId="183857FD" w:rsidR="00A65E90" w:rsidRPr="006424C2" w:rsidRDefault="00A65E90" w:rsidP="00A65E90">
            <w:pPr>
              <w:spacing w:before="0" w:after="0"/>
              <w:jc w:val="left"/>
              <w:rPr>
                <w:rFonts w:eastAsia="Calibri"/>
                <w:sz w:val="22"/>
                <w:lang w:val="sr-Cyrl-RS"/>
              </w:rPr>
            </w:pPr>
          </w:p>
        </w:tc>
        <w:tc>
          <w:tcPr>
            <w:tcW w:w="5812" w:type="dxa"/>
            <w:shd w:val="clear" w:color="auto" w:fill="DEEAF6" w:themeFill="accent1" w:themeFillTint="33"/>
            <w:vAlign w:val="center"/>
          </w:tcPr>
          <w:p w14:paraId="2BEAC0F3" w14:textId="77777777" w:rsidR="00A65E90" w:rsidRPr="006424C2" w:rsidRDefault="00A65E90" w:rsidP="00A65E90">
            <w:pPr>
              <w:spacing w:before="0" w:after="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p>
          <w:p w14:paraId="71F05783" w14:textId="67F901A4" w:rsidR="00A65E90" w:rsidRPr="006424C2" w:rsidRDefault="00A65E90" w:rsidP="00A65E90">
            <w:pPr>
              <w:spacing w:before="0" w:after="0"/>
              <w:jc w:val="right"/>
              <w:rPr>
                <w:rFonts w:eastAsia="Calibri"/>
                <w:sz w:val="22"/>
                <w:szCs w:val="24"/>
                <w:lang w:val="sr-Cyrl-RS"/>
              </w:rPr>
            </w:pPr>
            <w:r w:rsidRPr="006424C2">
              <w:rPr>
                <w:rFonts w:eastAsia="Calibri"/>
                <w:sz w:val="22"/>
                <w:lang w:val="sr-Cyrl-RS"/>
              </w:rPr>
              <w:t>АБС</w:t>
            </w:r>
            <w:r w:rsidRPr="006424C2">
              <w:rPr>
                <w:rFonts w:eastAsia="Calibri"/>
                <w:sz w:val="22"/>
                <w:szCs w:val="24"/>
                <w:lang w:val="sr-Cyrl-RS"/>
              </w:rPr>
              <w:t xml:space="preserve">  </w:t>
            </w:r>
          </w:p>
        </w:tc>
      </w:tr>
      <w:tr w:rsidR="00A65E90" w:rsidRPr="006424C2" w14:paraId="48DDD54B" w14:textId="77777777" w:rsidTr="00B63F9B">
        <w:trPr>
          <w:trHeight w:val="467"/>
          <w:jc w:val="center"/>
        </w:trPr>
        <w:tc>
          <w:tcPr>
            <w:tcW w:w="2977" w:type="dxa"/>
            <w:vMerge/>
            <w:tcBorders>
              <w:bottom w:val="single" w:sz="4" w:space="0" w:color="auto"/>
            </w:tcBorders>
            <w:shd w:val="clear" w:color="auto" w:fill="DEEAF6" w:themeFill="accent1" w:themeFillTint="33"/>
            <w:vAlign w:val="center"/>
          </w:tcPr>
          <w:p w14:paraId="422D678B" w14:textId="77777777" w:rsidR="00A65E90" w:rsidRPr="006424C2" w:rsidRDefault="00A65E90" w:rsidP="00A65E90">
            <w:pPr>
              <w:spacing w:before="0" w:after="0"/>
              <w:jc w:val="left"/>
              <w:rPr>
                <w:rFonts w:eastAsia="Calibri"/>
                <w:sz w:val="22"/>
                <w:lang w:val="sr-Cyrl-RS"/>
              </w:rPr>
            </w:pPr>
          </w:p>
        </w:tc>
        <w:tc>
          <w:tcPr>
            <w:tcW w:w="5812" w:type="dxa"/>
            <w:shd w:val="clear" w:color="auto" w:fill="DEEAF6" w:themeFill="accent1" w:themeFillTint="33"/>
            <w:vAlign w:val="center"/>
          </w:tcPr>
          <w:p w14:paraId="1E42BDDE" w14:textId="77777777" w:rsidR="00A65E90" w:rsidRDefault="00A65E90" w:rsidP="00CB5B5A">
            <w:pPr>
              <w:spacing w:before="0" w:after="0"/>
              <w:jc w:val="right"/>
              <w:rPr>
                <w:rFonts w:eastAsia="Calibri"/>
                <w:sz w:val="22"/>
                <w:lang w:val="sr-Cyrl-RS"/>
              </w:rPr>
            </w:pPr>
            <w:r w:rsidRPr="006424C2">
              <w:rPr>
                <w:rFonts w:eastAsia="Calibri"/>
                <w:sz w:val="22"/>
                <w:lang w:val="sr-Cyrl-RS"/>
              </w:rPr>
              <w:t>Процењена финансијска</w:t>
            </w:r>
            <w:r w:rsidR="00CB5B5A">
              <w:rPr>
                <w:rFonts w:eastAsia="Calibri"/>
                <w:sz w:val="22"/>
                <w:lang w:val="sr-Cyrl-RS"/>
              </w:rPr>
              <w:t xml:space="preserve"> средстава за реализацију мере:</w:t>
            </w:r>
          </w:p>
          <w:p w14:paraId="62EA12BD" w14:textId="59E235F7" w:rsidR="00CB5B5A" w:rsidRPr="006424C2" w:rsidRDefault="00CB5B5A" w:rsidP="00CB5B5A">
            <w:pPr>
              <w:spacing w:before="0" w:after="0"/>
              <w:jc w:val="right"/>
              <w:rPr>
                <w:rFonts w:eastAsia="Calibri"/>
                <w:sz w:val="22"/>
                <w:lang w:val="sr-Cyrl-RS"/>
              </w:rPr>
            </w:pPr>
            <w:r w:rsidRPr="006424C2">
              <w:rPr>
                <w:sz w:val="22"/>
                <w:lang w:val="sr-Cyrl-RS"/>
              </w:rPr>
              <w:t>Није потребно издвојити додатна финансијска средства</w:t>
            </w:r>
          </w:p>
        </w:tc>
      </w:tr>
      <w:tr w:rsidR="00A65E90" w:rsidRPr="006424C2" w14:paraId="5083C442" w14:textId="77777777" w:rsidTr="00E83E0A">
        <w:trPr>
          <w:trHeight w:val="284"/>
          <w:jc w:val="center"/>
        </w:trPr>
        <w:tc>
          <w:tcPr>
            <w:tcW w:w="2977" w:type="dxa"/>
            <w:vMerge w:val="restart"/>
            <w:shd w:val="clear" w:color="auto" w:fill="DEEAF6" w:themeFill="accent1" w:themeFillTint="33"/>
            <w:vAlign w:val="center"/>
          </w:tcPr>
          <w:p w14:paraId="1ABEA1CF" w14:textId="017AC16C" w:rsidR="00A65E90" w:rsidRPr="006424C2" w:rsidRDefault="00A65E90" w:rsidP="00A65E90">
            <w:pPr>
              <w:spacing w:before="0" w:after="0"/>
              <w:jc w:val="left"/>
              <w:rPr>
                <w:rFonts w:eastAsia="Calibri"/>
                <w:sz w:val="22"/>
                <w:lang w:val="sr-Cyrl-RS"/>
              </w:rPr>
            </w:pPr>
            <w:r w:rsidRPr="006424C2">
              <w:rPr>
                <w:rFonts w:eastAsia="Calibri"/>
                <w:sz w:val="22"/>
                <w:lang w:val="sr-Cyrl-RS"/>
              </w:rPr>
              <w:t>Мера 1.4. Јачање капацитета и интегритета институција и појединаца у области безбедности саобраћаја</w:t>
            </w:r>
          </w:p>
        </w:tc>
        <w:tc>
          <w:tcPr>
            <w:tcW w:w="5812" w:type="dxa"/>
            <w:shd w:val="clear" w:color="auto" w:fill="auto"/>
            <w:vAlign w:val="center"/>
          </w:tcPr>
          <w:p w14:paraId="67633C73" w14:textId="77777777" w:rsidR="00A65E90" w:rsidRPr="006424C2" w:rsidRDefault="00A65E90" w:rsidP="00A65E90">
            <w:pPr>
              <w:spacing w:before="0" w:after="60"/>
              <w:rPr>
                <w:rFonts w:eastAsia="Calibri"/>
                <w:sz w:val="22"/>
                <w:szCs w:val="24"/>
                <w:lang w:val="sr-Cyrl-RS"/>
              </w:rPr>
            </w:pPr>
            <w:r w:rsidRPr="006424C2">
              <w:rPr>
                <w:rFonts w:eastAsia="Calibri"/>
                <w:sz w:val="22"/>
                <w:szCs w:val="24"/>
                <w:lang w:val="sr-Cyrl-RS"/>
              </w:rPr>
              <w:t>Проценат субјеката безбедности саобраћаја на државном нивоу који имају потребан капацитет и интегритет</w:t>
            </w:r>
          </w:p>
          <w:p w14:paraId="7A9C77F9" w14:textId="77777777" w:rsidR="00A65E90" w:rsidRPr="006424C2" w:rsidRDefault="00A65E90" w:rsidP="00A65E90">
            <w:pPr>
              <w:spacing w:before="0" w:after="0"/>
              <w:jc w:val="right"/>
              <w:rPr>
                <w:rFonts w:eastAsia="Calibri"/>
                <w:sz w:val="22"/>
                <w:szCs w:val="24"/>
                <w:lang w:val="sr-Cyrl-RS"/>
              </w:rPr>
            </w:pPr>
            <w:r w:rsidRPr="006424C2">
              <w:rPr>
                <w:rFonts w:eastAsia="Calibri"/>
                <w:sz w:val="22"/>
                <w:szCs w:val="24"/>
                <w:lang w:val="sr-Cyrl-RS"/>
              </w:rPr>
              <w:t xml:space="preserve">(почетна вредност 2021: није мерено, </w:t>
            </w:r>
          </w:p>
          <w:p w14:paraId="54FB8756" w14:textId="5FB397B9" w:rsidR="00A65E90" w:rsidRPr="006424C2" w:rsidRDefault="00A65E90" w:rsidP="00A65E90">
            <w:pPr>
              <w:spacing w:before="0" w:after="0"/>
              <w:jc w:val="right"/>
              <w:rPr>
                <w:rFonts w:eastAsia="Calibri"/>
                <w:sz w:val="22"/>
                <w:szCs w:val="24"/>
                <w:lang w:val="sr-Cyrl-RS"/>
              </w:rPr>
            </w:pPr>
            <w:r w:rsidRPr="006424C2">
              <w:rPr>
                <w:rFonts w:eastAsia="Calibri"/>
                <w:sz w:val="22"/>
                <w:szCs w:val="24"/>
                <w:lang w:val="sr-Cyrl-RS"/>
              </w:rPr>
              <w:t>циљна вредност 2030: 95%)</w:t>
            </w:r>
          </w:p>
        </w:tc>
      </w:tr>
      <w:tr w:rsidR="00A65E90" w:rsidRPr="006424C2" w14:paraId="2CA31A6C" w14:textId="77777777" w:rsidTr="008F1537">
        <w:trPr>
          <w:trHeight w:val="558"/>
          <w:jc w:val="center"/>
        </w:trPr>
        <w:tc>
          <w:tcPr>
            <w:tcW w:w="2977" w:type="dxa"/>
            <w:vMerge/>
            <w:shd w:val="clear" w:color="auto" w:fill="DEEAF6" w:themeFill="accent1" w:themeFillTint="33"/>
            <w:vAlign w:val="center"/>
          </w:tcPr>
          <w:p w14:paraId="6F81DFDF" w14:textId="77777777" w:rsidR="00A65E90" w:rsidRPr="006424C2" w:rsidRDefault="00A65E90" w:rsidP="00A65E90">
            <w:pPr>
              <w:spacing w:before="0" w:after="0"/>
              <w:jc w:val="left"/>
              <w:rPr>
                <w:rFonts w:eastAsia="Calibri"/>
                <w:sz w:val="22"/>
                <w:lang w:val="sr-Cyrl-RS"/>
              </w:rPr>
            </w:pPr>
          </w:p>
        </w:tc>
        <w:tc>
          <w:tcPr>
            <w:tcW w:w="5812" w:type="dxa"/>
            <w:shd w:val="clear" w:color="auto" w:fill="auto"/>
            <w:vAlign w:val="center"/>
          </w:tcPr>
          <w:p w14:paraId="7F096842" w14:textId="3D89BB0C" w:rsidR="00A65E90" w:rsidRPr="006424C2" w:rsidRDefault="00A65E90" w:rsidP="00A65E90">
            <w:pPr>
              <w:spacing w:before="0" w:after="60"/>
              <w:rPr>
                <w:rFonts w:eastAsia="Calibri"/>
                <w:sz w:val="22"/>
                <w:szCs w:val="24"/>
                <w:lang w:val="sr-Cyrl-RS"/>
              </w:rPr>
            </w:pPr>
            <w:r w:rsidRPr="006424C2">
              <w:rPr>
                <w:rFonts w:eastAsia="Calibri"/>
                <w:sz w:val="22"/>
                <w:szCs w:val="24"/>
                <w:lang w:val="sr-Cyrl-RS"/>
              </w:rPr>
              <w:t>Проценат ЈЛС који имају потребан капацитет и интегритет</w:t>
            </w:r>
          </w:p>
          <w:p w14:paraId="2F527066" w14:textId="72F9B728" w:rsidR="00A65E90" w:rsidRPr="006424C2" w:rsidRDefault="00A65E90" w:rsidP="00A65E90">
            <w:pPr>
              <w:spacing w:before="0" w:after="0"/>
              <w:jc w:val="right"/>
              <w:rPr>
                <w:rFonts w:eastAsia="Calibri"/>
                <w:sz w:val="22"/>
                <w:szCs w:val="24"/>
                <w:lang w:val="sr-Cyrl-RS"/>
              </w:rPr>
            </w:pPr>
            <w:r w:rsidRPr="006424C2">
              <w:rPr>
                <w:rFonts w:eastAsia="Calibri"/>
                <w:sz w:val="22"/>
                <w:szCs w:val="24"/>
                <w:lang w:val="sr-Cyrl-RS"/>
              </w:rPr>
              <w:t xml:space="preserve">(почетна вредност 2021: није мерено, </w:t>
            </w:r>
          </w:p>
          <w:p w14:paraId="64766239" w14:textId="3C998868" w:rsidR="00A65E90" w:rsidRPr="006424C2" w:rsidRDefault="00A65E90" w:rsidP="00A65E90">
            <w:pPr>
              <w:spacing w:before="0" w:after="0"/>
              <w:jc w:val="right"/>
              <w:rPr>
                <w:rFonts w:eastAsia="Calibri"/>
                <w:sz w:val="22"/>
                <w:szCs w:val="24"/>
                <w:lang w:val="sr-Cyrl-RS"/>
              </w:rPr>
            </w:pPr>
            <w:r w:rsidRPr="006424C2">
              <w:rPr>
                <w:rFonts w:eastAsia="Calibri"/>
                <w:sz w:val="22"/>
                <w:szCs w:val="24"/>
                <w:lang w:val="sr-Cyrl-RS"/>
              </w:rPr>
              <w:t>циљна вредност 2030: 75%)</w:t>
            </w:r>
          </w:p>
        </w:tc>
      </w:tr>
      <w:tr w:rsidR="00FD13BF" w:rsidRPr="006424C2" w14:paraId="047CC811" w14:textId="77777777" w:rsidTr="008F1537">
        <w:trPr>
          <w:trHeight w:val="558"/>
          <w:jc w:val="center"/>
        </w:trPr>
        <w:tc>
          <w:tcPr>
            <w:tcW w:w="2977" w:type="dxa"/>
            <w:vMerge/>
            <w:shd w:val="clear" w:color="auto" w:fill="DEEAF6" w:themeFill="accent1" w:themeFillTint="33"/>
            <w:vAlign w:val="center"/>
          </w:tcPr>
          <w:p w14:paraId="40497CC6" w14:textId="77777777" w:rsidR="00FD13BF" w:rsidRPr="006424C2" w:rsidRDefault="00FD13BF" w:rsidP="00A65E90">
            <w:pPr>
              <w:spacing w:before="0" w:after="0"/>
              <w:jc w:val="left"/>
              <w:rPr>
                <w:rFonts w:eastAsia="Calibri"/>
                <w:sz w:val="22"/>
                <w:lang w:val="sr-Cyrl-RS"/>
              </w:rPr>
            </w:pPr>
          </w:p>
        </w:tc>
        <w:tc>
          <w:tcPr>
            <w:tcW w:w="5812" w:type="dxa"/>
            <w:shd w:val="clear" w:color="auto" w:fill="auto"/>
            <w:vAlign w:val="center"/>
          </w:tcPr>
          <w:p w14:paraId="3E210352" w14:textId="26DFAAED" w:rsidR="00FD13BF" w:rsidRPr="006424C2" w:rsidRDefault="00FD13BF" w:rsidP="00FD13BF">
            <w:pPr>
              <w:spacing w:before="0" w:after="60"/>
              <w:rPr>
                <w:rFonts w:eastAsia="Calibri"/>
                <w:sz w:val="22"/>
                <w:lang w:val="sr-Cyrl-RS"/>
              </w:rPr>
            </w:pPr>
            <w:r w:rsidRPr="006424C2">
              <w:rPr>
                <w:rFonts w:eastAsia="Calibri"/>
                <w:sz w:val="22"/>
                <w:lang w:val="sr-Cyrl-RS"/>
              </w:rPr>
              <w:t>Проценат ЈЛС које сваке године упућују надлежне запослене и чланове локалних савета за безбедност саобраћаја на стручна усавршавања у области безбедности саобраћај</w:t>
            </w:r>
            <w:r w:rsidR="0073097C">
              <w:rPr>
                <w:rFonts w:eastAsia="Calibri"/>
                <w:sz w:val="22"/>
                <w:lang w:val="sr-Cyrl-RS"/>
              </w:rPr>
              <w:t>а</w:t>
            </w:r>
          </w:p>
          <w:p w14:paraId="5E447D03" w14:textId="13893A55" w:rsidR="00FD13BF" w:rsidRPr="006424C2" w:rsidRDefault="00FD13BF" w:rsidP="00FD13BF">
            <w:pPr>
              <w:spacing w:before="0" w:after="60"/>
              <w:jc w:val="right"/>
              <w:rPr>
                <w:rFonts w:eastAsia="Calibri"/>
                <w:sz w:val="22"/>
                <w:szCs w:val="24"/>
                <w:lang w:val="sr-Cyrl-RS"/>
              </w:rPr>
            </w:pPr>
            <w:r w:rsidRPr="006424C2">
              <w:rPr>
                <w:rFonts w:eastAsia="Calibri"/>
                <w:sz w:val="22"/>
                <w:lang w:val="sr-Cyrl-RS"/>
              </w:rPr>
              <w:t xml:space="preserve">(почетна вредност 2021: није мерено, </w:t>
            </w:r>
            <w:r w:rsidRPr="006424C2">
              <w:rPr>
                <w:rFonts w:eastAsia="Calibri"/>
                <w:sz w:val="22"/>
                <w:lang w:val="sr-Cyrl-RS"/>
              </w:rPr>
              <w:br/>
              <w:t>циљна вредност 2030: 95%)</w:t>
            </w:r>
          </w:p>
        </w:tc>
      </w:tr>
      <w:tr w:rsidR="00B1712A" w:rsidRPr="006424C2" w14:paraId="2FEFA728" w14:textId="77777777" w:rsidTr="008F1537">
        <w:trPr>
          <w:trHeight w:val="558"/>
          <w:jc w:val="center"/>
        </w:trPr>
        <w:tc>
          <w:tcPr>
            <w:tcW w:w="2977" w:type="dxa"/>
            <w:vMerge/>
            <w:shd w:val="clear" w:color="auto" w:fill="DEEAF6" w:themeFill="accent1" w:themeFillTint="33"/>
            <w:vAlign w:val="center"/>
          </w:tcPr>
          <w:p w14:paraId="73BE70BF" w14:textId="77777777" w:rsidR="00B1712A" w:rsidRPr="006424C2" w:rsidRDefault="00B1712A" w:rsidP="00B1712A">
            <w:pPr>
              <w:spacing w:before="0" w:after="0"/>
              <w:jc w:val="left"/>
              <w:rPr>
                <w:rFonts w:eastAsia="Calibri"/>
                <w:sz w:val="22"/>
                <w:lang w:val="sr-Cyrl-RS"/>
              </w:rPr>
            </w:pPr>
          </w:p>
        </w:tc>
        <w:tc>
          <w:tcPr>
            <w:tcW w:w="5812" w:type="dxa"/>
            <w:shd w:val="clear" w:color="auto" w:fill="auto"/>
            <w:vAlign w:val="center"/>
          </w:tcPr>
          <w:p w14:paraId="66BA2C6E" w14:textId="5EB29E1B" w:rsidR="00B1712A" w:rsidRPr="00351329" w:rsidRDefault="0073097C" w:rsidP="00B1712A">
            <w:pPr>
              <w:spacing w:before="0" w:after="60"/>
              <w:rPr>
                <w:rFonts w:eastAsia="Calibri"/>
                <w:sz w:val="22"/>
                <w:lang w:val="sr-Cyrl-RS"/>
              </w:rPr>
            </w:pPr>
            <w:r>
              <w:rPr>
                <w:rFonts w:eastAsia="Calibri"/>
                <w:sz w:val="22"/>
                <w:lang w:val="sr-Cyrl-RS"/>
              </w:rPr>
              <w:t xml:space="preserve">Проценат повећања </w:t>
            </w:r>
            <w:r w:rsidR="00B1712A" w:rsidRPr="00351329">
              <w:rPr>
                <w:rFonts w:eastAsia="Calibri"/>
                <w:sz w:val="22"/>
                <w:lang w:val="sr-Cyrl-RS"/>
              </w:rPr>
              <w:t>полицијских службеника саобраћајне полиције, на пословима непосредне контроле саобраћаја</w:t>
            </w:r>
          </w:p>
          <w:p w14:paraId="6BF84EB0" w14:textId="426E9D61" w:rsidR="00B1712A" w:rsidRPr="00351329" w:rsidRDefault="00B1712A" w:rsidP="00B1712A">
            <w:pPr>
              <w:spacing w:before="0" w:after="60"/>
              <w:jc w:val="right"/>
              <w:rPr>
                <w:rFonts w:eastAsia="Calibri"/>
                <w:sz w:val="22"/>
                <w:lang w:val="sr-Cyrl-RS"/>
              </w:rPr>
            </w:pPr>
            <w:r w:rsidRPr="00351329">
              <w:rPr>
                <w:rFonts w:eastAsia="Calibri"/>
                <w:sz w:val="22"/>
                <w:lang w:val="sr-Cyrl-RS"/>
              </w:rPr>
              <w:t xml:space="preserve">(почетна вредност 2021: није мерено, </w:t>
            </w:r>
            <w:r w:rsidRPr="00351329">
              <w:rPr>
                <w:rFonts w:eastAsia="Calibri"/>
                <w:sz w:val="22"/>
                <w:lang w:val="sr-Cyrl-RS"/>
              </w:rPr>
              <w:br/>
              <w:t>циљна вредност 2030: 50%)</w:t>
            </w:r>
          </w:p>
        </w:tc>
      </w:tr>
      <w:tr w:rsidR="00B1712A" w:rsidRPr="006424C2" w14:paraId="09C94913" w14:textId="77777777" w:rsidTr="008F1537">
        <w:trPr>
          <w:trHeight w:val="558"/>
          <w:jc w:val="center"/>
        </w:trPr>
        <w:tc>
          <w:tcPr>
            <w:tcW w:w="2977" w:type="dxa"/>
            <w:vMerge/>
            <w:shd w:val="clear" w:color="auto" w:fill="DEEAF6" w:themeFill="accent1" w:themeFillTint="33"/>
            <w:vAlign w:val="center"/>
          </w:tcPr>
          <w:p w14:paraId="27944108" w14:textId="77777777" w:rsidR="00B1712A" w:rsidRPr="006424C2" w:rsidRDefault="00B1712A" w:rsidP="00B1712A">
            <w:pPr>
              <w:spacing w:before="0" w:after="0"/>
              <w:jc w:val="left"/>
              <w:rPr>
                <w:rFonts w:eastAsia="Calibri"/>
                <w:sz w:val="22"/>
                <w:lang w:val="sr-Cyrl-RS"/>
              </w:rPr>
            </w:pPr>
          </w:p>
        </w:tc>
        <w:tc>
          <w:tcPr>
            <w:tcW w:w="5812" w:type="dxa"/>
            <w:shd w:val="clear" w:color="auto" w:fill="auto"/>
            <w:vAlign w:val="center"/>
          </w:tcPr>
          <w:p w14:paraId="420DC99F" w14:textId="05684D73" w:rsidR="00B1712A" w:rsidRPr="00351329" w:rsidRDefault="00B1712A" w:rsidP="00B1712A">
            <w:pPr>
              <w:spacing w:before="0" w:after="60"/>
              <w:rPr>
                <w:rFonts w:eastAsia="Calibri"/>
                <w:sz w:val="22"/>
                <w:lang w:val="sr-Cyrl-RS"/>
              </w:rPr>
            </w:pPr>
            <w:r w:rsidRPr="00351329">
              <w:rPr>
                <w:rFonts w:eastAsia="Calibri"/>
                <w:sz w:val="22"/>
                <w:lang w:val="sr-Cyrl-RS"/>
              </w:rPr>
              <w:t>Проценат повећања техничке опремљености саобраћајне полиције –возила са обележјима саобраћајне полиције</w:t>
            </w:r>
          </w:p>
          <w:p w14:paraId="7D8F9EBA" w14:textId="4E20266A" w:rsidR="00B1712A" w:rsidRPr="00351329" w:rsidRDefault="00B1712A" w:rsidP="00B1712A">
            <w:pPr>
              <w:spacing w:before="0" w:after="60"/>
              <w:jc w:val="right"/>
              <w:rPr>
                <w:rFonts w:eastAsia="Calibri"/>
                <w:sz w:val="22"/>
                <w:lang w:val="sr-Cyrl-RS"/>
              </w:rPr>
            </w:pPr>
            <w:r w:rsidRPr="00351329">
              <w:rPr>
                <w:rFonts w:eastAsia="Calibri"/>
                <w:sz w:val="22"/>
                <w:lang w:val="sr-Cyrl-RS"/>
              </w:rPr>
              <w:t>(почетна вредност</w:t>
            </w:r>
            <w:r w:rsidR="00351329">
              <w:rPr>
                <w:rFonts w:eastAsia="Calibri"/>
                <w:sz w:val="22"/>
                <w:lang w:val="sr-Cyrl-RS"/>
              </w:rPr>
              <w:t xml:space="preserve"> 2021: 0%</w:t>
            </w:r>
            <w:r w:rsidR="00351329">
              <w:rPr>
                <w:rFonts w:eastAsia="Calibri"/>
                <w:sz w:val="22"/>
                <w:lang w:val="sr-Cyrl-RS"/>
              </w:rPr>
              <w:br/>
              <w:t xml:space="preserve">циљна вредност 2030: </w:t>
            </w:r>
            <w:r w:rsidRPr="00351329">
              <w:rPr>
                <w:rFonts w:eastAsia="Calibri"/>
                <w:sz w:val="22"/>
                <w:lang w:val="sr-Cyrl-RS"/>
              </w:rPr>
              <w:t>50%)</w:t>
            </w:r>
          </w:p>
        </w:tc>
      </w:tr>
      <w:tr w:rsidR="00B1712A" w:rsidRPr="006424C2" w14:paraId="23B8D559" w14:textId="77777777" w:rsidTr="008F1537">
        <w:trPr>
          <w:trHeight w:val="558"/>
          <w:jc w:val="center"/>
        </w:trPr>
        <w:tc>
          <w:tcPr>
            <w:tcW w:w="2977" w:type="dxa"/>
            <w:vMerge/>
            <w:shd w:val="clear" w:color="auto" w:fill="DEEAF6" w:themeFill="accent1" w:themeFillTint="33"/>
            <w:vAlign w:val="center"/>
          </w:tcPr>
          <w:p w14:paraId="011D73AE" w14:textId="77777777" w:rsidR="00B1712A" w:rsidRPr="006424C2" w:rsidRDefault="00B1712A" w:rsidP="00B1712A">
            <w:pPr>
              <w:spacing w:before="0" w:after="0"/>
              <w:jc w:val="left"/>
              <w:rPr>
                <w:rFonts w:eastAsia="Calibri"/>
                <w:sz w:val="22"/>
                <w:lang w:val="sr-Cyrl-RS"/>
              </w:rPr>
            </w:pPr>
          </w:p>
        </w:tc>
        <w:tc>
          <w:tcPr>
            <w:tcW w:w="5812" w:type="dxa"/>
            <w:shd w:val="clear" w:color="auto" w:fill="auto"/>
            <w:vAlign w:val="center"/>
          </w:tcPr>
          <w:p w14:paraId="6B5F43FA" w14:textId="77777777" w:rsidR="00B1712A" w:rsidRPr="00351329" w:rsidRDefault="00B1712A" w:rsidP="00B1712A">
            <w:pPr>
              <w:spacing w:before="0" w:after="0"/>
              <w:jc w:val="left"/>
              <w:rPr>
                <w:rFonts w:eastAsia="Calibri"/>
                <w:sz w:val="22"/>
                <w:lang w:val="sr-Cyrl-RS"/>
              </w:rPr>
            </w:pPr>
            <w:r w:rsidRPr="00351329">
              <w:rPr>
                <w:rFonts w:eastAsia="Calibri"/>
                <w:sz w:val="22"/>
                <w:lang w:val="sr-Cyrl-RS"/>
              </w:rPr>
              <w:t>Проценат повећања техничке опремљености саобраћајне полиције – повећање броја мотоцикала</w:t>
            </w:r>
          </w:p>
          <w:p w14:paraId="40BFB3F3" w14:textId="77777777" w:rsidR="00B1712A" w:rsidRPr="00351329" w:rsidRDefault="00B1712A" w:rsidP="00B1712A">
            <w:pPr>
              <w:spacing w:before="0" w:after="0"/>
              <w:jc w:val="right"/>
              <w:rPr>
                <w:rFonts w:eastAsia="Calibri"/>
                <w:sz w:val="22"/>
                <w:lang w:val="sr-Cyrl-RS"/>
              </w:rPr>
            </w:pPr>
            <w:r w:rsidRPr="00351329">
              <w:rPr>
                <w:rFonts w:eastAsia="Calibri"/>
                <w:sz w:val="22"/>
                <w:lang w:val="sr-Cyrl-RS"/>
              </w:rPr>
              <w:t>(почетна вредност 2021: 0% (140)</w:t>
            </w:r>
          </w:p>
          <w:p w14:paraId="61EB8777" w14:textId="51B7C334" w:rsidR="00B1712A" w:rsidRPr="00351329" w:rsidRDefault="00351329" w:rsidP="00B1712A">
            <w:pPr>
              <w:spacing w:before="0" w:after="60"/>
              <w:jc w:val="right"/>
              <w:rPr>
                <w:rFonts w:eastAsia="Calibri"/>
                <w:sz w:val="22"/>
                <w:lang w:val="sr-Cyrl-RS"/>
              </w:rPr>
            </w:pPr>
            <w:r>
              <w:rPr>
                <w:rFonts w:eastAsia="Calibri"/>
                <w:sz w:val="22"/>
                <w:lang w:val="sr-Cyrl-RS"/>
              </w:rPr>
              <w:t xml:space="preserve">циљна вредност 2030: </w:t>
            </w:r>
            <w:r w:rsidR="00B1712A" w:rsidRPr="00351329">
              <w:rPr>
                <w:rFonts w:eastAsia="Calibri"/>
                <w:sz w:val="22"/>
                <w:lang w:val="sr-Cyrl-RS"/>
              </w:rPr>
              <w:t>100% (280)</w:t>
            </w:r>
          </w:p>
        </w:tc>
      </w:tr>
      <w:tr w:rsidR="00B1712A" w:rsidRPr="006424C2" w14:paraId="04C9F014" w14:textId="77777777" w:rsidTr="00BB309A">
        <w:trPr>
          <w:trHeight w:val="558"/>
          <w:jc w:val="center"/>
        </w:trPr>
        <w:tc>
          <w:tcPr>
            <w:tcW w:w="2977" w:type="dxa"/>
            <w:vMerge/>
            <w:shd w:val="clear" w:color="auto" w:fill="DEEAF6" w:themeFill="accent1" w:themeFillTint="33"/>
            <w:vAlign w:val="center"/>
          </w:tcPr>
          <w:p w14:paraId="03AAED0E" w14:textId="77777777" w:rsidR="00B1712A" w:rsidRPr="006424C2" w:rsidRDefault="00B1712A" w:rsidP="00B1712A">
            <w:pPr>
              <w:spacing w:before="0" w:after="0"/>
              <w:jc w:val="left"/>
              <w:rPr>
                <w:rFonts w:eastAsia="Calibri"/>
                <w:sz w:val="22"/>
                <w:lang w:val="sr-Cyrl-RS"/>
              </w:rPr>
            </w:pPr>
          </w:p>
        </w:tc>
        <w:tc>
          <w:tcPr>
            <w:tcW w:w="5812" w:type="dxa"/>
            <w:shd w:val="clear" w:color="auto" w:fill="auto"/>
          </w:tcPr>
          <w:p w14:paraId="344CAB81" w14:textId="77777777" w:rsidR="00B1712A" w:rsidRPr="00351329" w:rsidRDefault="00B1712A" w:rsidP="00B1712A">
            <w:pPr>
              <w:spacing w:before="0" w:after="0"/>
              <w:jc w:val="left"/>
              <w:rPr>
                <w:sz w:val="22"/>
                <w:lang w:val="sr-Cyrl-RS"/>
              </w:rPr>
            </w:pPr>
            <w:r w:rsidRPr="00351329">
              <w:rPr>
                <w:sz w:val="22"/>
              </w:rPr>
              <w:t>П</w:t>
            </w:r>
            <w:r w:rsidRPr="00351329">
              <w:rPr>
                <w:sz w:val="22"/>
                <w:lang w:val="sr-Cyrl-RS"/>
              </w:rPr>
              <w:t>роценат п</w:t>
            </w:r>
            <w:r w:rsidRPr="00351329">
              <w:rPr>
                <w:sz w:val="22"/>
              </w:rPr>
              <w:t>овећања техничке опремљености саобраћајне полиције</w:t>
            </w:r>
            <w:r w:rsidRPr="00351329">
              <w:rPr>
                <w:sz w:val="22"/>
                <w:lang w:val="sr-Cyrl-RS"/>
              </w:rPr>
              <w:t xml:space="preserve"> – броја возила - пресретача</w:t>
            </w:r>
          </w:p>
          <w:p w14:paraId="7C5C550B" w14:textId="77777777" w:rsidR="00B1712A" w:rsidRPr="00351329" w:rsidRDefault="00B1712A" w:rsidP="00B1712A">
            <w:pPr>
              <w:spacing w:before="0" w:after="0"/>
              <w:jc w:val="right"/>
              <w:rPr>
                <w:rFonts w:eastAsia="Calibri"/>
                <w:sz w:val="22"/>
                <w:lang w:val="sr-Cyrl-RS"/>
              </w:rPr>
            </w:pPr>
            <w:r w:rsidRPr="00351329">
              <w:rPr>
                <w:rFonts w:eastAsia="Calibri"/>
                <w:sz w:val="22"/>
                <w:lang w:val="sr-Cyrl-RS"/>
              </w:rPr>
              <w:t>(почетна вредност 2021: 0% (12)</w:t>
            </w:r>
          </w:p>
          <w:p w14:paraId="4F54D706" w14:textId="55420F75" w:rsidR="00B1712A" w:rsidRPr="00351329" w:rsidRDefault="00351329" w:rsidP="00B1712A">
            <w:pPr>
              <w:spacing w:before="0" w:after="60"/>
              <w:jc w:val="right"/>
              <w:rPr>
                <w:rFonts w:eastAsia="Calibri"/>
                <w:sz w:val="22"/>
                <w:lang w:val="sr-Cyrl-RS"/>
              </w:rPr>
            </w:pPr>
            <w:r>
              <w:rPr>
                <w:rFonts w:eastAsia="Calibri"/>
                <w:sz w:val="22"/>
                <w:lang w:val="sr-Cyrl-RS"/>
              </w:rPr>
              <w:t xml:space="preserve">циљна вредност 2030: </w:t>
            </w:r>
            <w:r w:rsidR="00B1712A" w:rsidRPr="00351329">
              <w:rPr>
                <w:rFonts w:eastAsia="Calibri"/>
                <w:sz w:val="22"/>
                <w:lang w:val="sr-Cyrl-RS"/>
              </w:rPr>
              <w:t>100% (24)</w:t>
            </w:r>
          </w:p>
        </w:tc>
      </w:tr>
      <w:tr w:rsidR="00B1712A" w:rsidRPr="006424C2" w14:paraId="74F76ED9" w14:textId="77777777" w:rsidTr="00BB309A">
        <w:trPr>
          <w:trHeight w:val="558"/>
          <w:jc w:val="center"/>
        </w:trPr>
        <w:tc>
          <w:tcPr>
            <w:tcW w:w="2977" w:type="dxa"/>
            <w:vMerge/>
            <w:shd w:val="clear" w:color="auto" w:fill="DEEAF6" w:themeFill="accent1" w:themeFillTint="33"/>
            <w:vAlign w:val="center"/>
          </w:tcPr>
          <w:p w14:paraId="467AD66C" w14:textId="77777777" w:rsidR="00B1712A" w:rsidRPr="006424C2" w:rsidRDefault="00B1712A" w:rsidP="00B1712A">
            <w:pPr>
              <w:spacing w:before="0" w:after="0"/>
              <w:jc w:val="left"/>
              <w:rPr>
                <w:rFonts w:eastAsia="Calibri"/>
                <w:sz w:val="22"/>
                <w:lang w:val="sr-Cyrl-RS"/>
              </w:rPr>
            </w:pPr>
          </w:p>
        </w:tc>
        <w:tc>
          <w:tcPr>
            <w:tcW w:w="5812" w:type="dxa"/>
            <w:shd w:val="clear" w:color="auto" w:fill="auto"/>
          </w:tcPr>
          <w:p w14:paraId="53EBFC7C" w14:textId="20A9078D" w:rsidR="00B1712A" w:rsidRPr="00351329" w:rsidRDefault="00B1712A" w:rsidP="00B1712A">
            <w:pPr>
              <w:spacing w:before="0" w:after="0"/>
              <w:jc w:val="left"/>
              <w:rPr>
                <w:sz w:val="22"/>
                <w:lang w:val="sr-Cyrl-RS"/>
              </w:rPr>
            </w:pPr>
            <w:r w:rsidRPr="00351329">
              <w:rPr>
                <w:sz w:val="22"/>
              </w:rPr>
              <w:t>П</w:t>
            </w:r>
            <w:r w:rsidRPr="00351329">
              <w:rPr>
                <w:sz w:val="22"/>
                <w:lang w:val="sr-Cyrl-RS"/>
              </w:rPr>
              <w:t>роценат п</w:t>
            </w:r>
            <w:r w:rsidRPr="00351329">
              <w:rPr>
                <w:sz w:val="22"/>
              </w:rPr>
              <w:t>овећања техничке опремљености саобраћајне полиције</w:t>
            </w:r>
          </w:p>
          <w:p w14:paraId="1F421410" w14:textId="7D89F4D4" w:rsidR="00B1712A" w:rsidRPr="00351329" w:rsidRDefault="00B1712A" w:rsidP="00B1712A">
            <w:pPr>
              <w:spacing w:before="0" w:after="0"/>
              <w:jc w:val="right"/>
              <w:rPr>
                <w:sz w:val="22"/>
                <w:lang w:val="sr-Cyrl-RS"/>
              </w:rPr>
            </w:pPr>
            <w:r w:rsidRPr="00351329">
              <w:rPr>
                <w:sz w:val="22"/>
              </w:rPr>
              <w:t>(почетна вредност 2021:</w:t>
            </w:r>
            <w:r w:rsidRPr="00351329">
              <w:rPr>
                <w:sz w:val="22"/>
                <w:lang w:val="sr-Cyrl-RS"/>
              </w:rPr>
              <w:t xml:space="preserve"> није мерено</w:t>
            </w:r>
          </w:p>
          <w:p w14:paraId="7180CAF8" w14:textId="6257CC20" w:rsidR="00B1712A" w:rsidRPr="00351329" w:rsidRDefault="00B1712A" w:rsidP="00B1712A">
            <w:pPr>
              <w:spacing w:before="0" w:after="60"/>
              <w:jc w:val="right"/>
              <w:rPr>
                <w:rFonts w:eastAsia="Calibri"/>
                <w:sz w:val="22"/>
                <w:lang w:val="sr-Cyrl-RS"/>
              </w:rPr>
            </w:pPr>
            <w:r w:rsidRPr="00351329">
              <w:rPr>
                <w:sz w:val="22"/>
              </w:rPr>
              <w:t xml:space="preserve">циљна вредност 2030: </w:t>
            </w:r>
            <w:r w:rsidRPr="00351329">
              <w:rPr>
                <w:sz w:val="22"/>
                <w:lang w:val="sr-Cyrl-RS"/>
              </w:rPr>
              <w:t>100</w:t>
            </w:r>
            <w:r w:rsidRPr="00351329">
              <w:rPr>
                <w:sz w:val="22"/>
              </w:rPr>
              <w:t>%</w:t>
            </w:r>
          </w:p>
        </w:tc>
      </w:tr>
      <w:tr w:rsidR="00B1712A" w:rsidRPr="006424C2" w14:paraId="1A2B91AC" w14:textId="77777777" w:rsidTr="00B63F9B">
        <w:trPr>
          <w:trHeight w:val="359"/>
          <w:jc w:val="center"/>
        </w:trPr>
        <w:tc>
          <w:tcPr>
            <w:tcW w:w="2977" w:type="dxa"/>
            <w:vMerge/>
            <w:shd w:val="clear" w:color="auto" w:fill="DEEAF6" w:themeFill="accent1" w:themeFillTint="33"/>
            <w:vAlign w:val="center"/>
          </w:tcPr>
          <w:p w14:paraId="6A0D05E5" w14:textId="76740ABD" w:rsidR="00B1712A" w:rsidRPr="006424C2" w:rsidRDefault="00B1712A" w:rsidP="00B1712A">
            <w:pPr>
              <w:spacing w:before="0" w:after="0"/>
              <w:jc w:val="left"/>
              <w:rPr>
                <w:rFonts w:eastAsia="Calibri"/>
                <w:sz w:val="22"/>
                <w:lang w:val="sr-Cyrl-RS"/>
              </w:rPr>
            </w:pPr>
          </w:p>
        </w:tc>
        <w:tc>
          <w:tcPr>
            <w:tcW w:w="5812" w:type="dxa"/>
            <w:shd w:val="clear" w:color="auto" w:fill="DEEAF6" w:themeFill="accent1" w:themeFillTint="33"/>
            <w:vAlign w:val="center"/>
          </w:tcPr>
          <w:p w14:paraId="2088C6B3" w14:textId="77777777" w:rsidR="00B1712A" w:rsidRPr="006424C2" w:rsidRDefault="00B1712A" w:rsidP="00B1712A">
            <w:pPr>
              <w:spacing w:before="0" w:after="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p>
          <w:p w14:paraId="10A80DF1" w14:textId="534735C4" w:rsidR="00B1712A" w:rsidRPr="006424C2" w:rsidRDefault="00B1712A" w:rsidP="00B1712A">
            <w:pPr>
              <w:spacing w:before="0" w:after="0"/>
              <w:jc w:val="right"/>
              <w:rPr>
                <w:rFonts w:eastAsia="Calibri"/>
                <w:sz w:val="22"/>
                <w:szCs w:val="24"/>
                <w:lang w:val="sr-Cyrl-RS"/>
              </w:rPr>
            </w:pPr>
            <w:r>
              <w:rPr>
                <w:rFonts w:eastAsia="Calibri"/>
                <w:sz w:val="22"/>
                <w:lang w:val="sr-Cyrl-RS"/>
              </w:rPr>
              <w:t>МУП</w:t>
            </w:r>
          </w:p>
        </w:tc>
      </w:tr>
      <w:tr w:rsidR="00B1712A" w:rsidRPr="006424C2" w14:paraId="23140DD3" w14:textId="77777777" w:rsidTr="00B63F9B">
        <w:trPr>
          <w:trHeight w:val="359"/>
          <w:jc w:val="center"/>
        </w:trPr>
        <w:tc>
          <w:tcPr>
            <w:tcW w:w="2977" w:type="dxa"/>
            <w:vMerge/>
            <w:tcBorders>
              <w:bottom w:val="single" w:sz="4" w:space="0" w:color="auto"/>
            </w:tcBorders>
            <w:shd w:val="clear" w:color="auto" w:fill="DEEAF6" w:themeFill="accent1" w:themeFillTint="33"/>
            <w:vAlign w:val="center"/>
          </w:tcPr>
          <w:p w14:paraId="4012D8AF" w14:textId="77777777" w:rsidR="00B1712A" w:rsidRPr="006424C2" w:rsidRDefault="00B1712A" w:rsidP="00B1712A">
            <w:pPr>
              <w:spacing w:before="0" w:after="0"/>
              <w:jc w:val="left"/>
              <w:rPr>
                <w:rFonts w:eastAsia="Calibri"/>
                <w:sz w:val="22"/>
                <w:lang w:val="sr-Cyrl-RS"/>
              </w:rPr>
            </w:pPr>
          </w:p>
        </w:tc>
        <w:tc>
          <w:tcPr>
            <w:tcW w:w="5812" w:type="dxa"/>
            <w:shd w:val="clear" w:color="auto" w:fill="DEEAF6" w:themeFill="accent1" w:themeFillTint="33"/>
            <w:vAlign w:val="center"/>
          </w:tcPr>
          <w:p w14:paraId="75A7FA75" w14:textId="77777777" w:rsidR="00B1712A" w:rsidRPr="006424C2" w:rsidRDefault="00B1712A" w:rsidP="00B1712A">
            <w:pPr>
              <w:spacing w:before="0" w:after="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p>
          <w:p w14:paraId="2E0F7BFB" w14:textId="04F584C3" w:rsidR="00B1712A" w:rsidRPr="006424C2" w:rsidRDefault="00B1712A" w:rsidP="00B1712A">
            <w:pPr>
              <w:spacing w:before="0" w:after="0"/>
              <w:jc w:val="right"/>
              <w:rPr>
                <w:rFonts w:eastAsia="Calibri"/>
                <w:sz w:val="22"/>
                <w:lang w:val="sr-Cyrl-RS"/>
              </w:rPr>
            </w:pPr>
            <w:r w:rsidRPr="00BB309A">
              <w:rPr>
                <w:rFonts w:eastAsia="Calibri"/>
                <w:sz w:val="22"/>
                <w:lang w:val="sr-Cyrl-RS"/>
              </w:rPr>
              <w:t>8 милиона РСД</w:t>
            </w:r>
          </w:p>
        </w:tc>
      </w:tr>
      <w:tr w:rsidR="00B1712A" w:rsidRPr="006424C2" w14:paraId="12DE9F0E" w14:textId="77777777" w:rsidTr="00B63F9B">
        <w:trPr>
          <w:trHeight w:val="1351"/>
          <w:jc w:val="center"/>
        </w:trPr>
        <w:tc>
          <w:tcPr>
            <w:tcW w:w="2977" w:type="dxa"/>
            <w:vMerge w:val="restart"/>
            <w:shd w:val="clear" w:color="auto" w:fill="DEEAF6" w:themeFill="accent1" w:themeFillTint="33"/>
            <w:vAlign w:val="center"/>
          </w:tcPr>
          <w:p w14:paraId="14803307" w14:textId="2894C073" w:rsidR="00B1712A" w:rsidRPr="006424C2" w:rsidRDefault="00B1712A" w:rsidP="00B1712A">
            <w:pPr>
              <w:spacing w:before="0" w:after="0"/>
              <w:jc w:val="left"/>
              <w:rPr>
                <w:rFonts w:eastAsia="Calibri"/>
                <w:sz w:val="22"/>
                <w:lang w:val="sr-Cyrl-RS"/>
              </w:rPr>
            </w:pPr>
            <w:r w:rsidRPr="006424C2">
              <w:rPr>
                <w:rFonts w:eastAsia="Calibri"/>
                <w:sz w:val="22"/>
                <w:lang w:val="sr-Cyrl-RS"/>
              </w:rPr>
              <w:lastRenderedPageBreak/>
              <w:t>Мера 1.5. Унапређење комуникације, координације и кооперације у безбедности саобраћаја</w:t>
            </w:r>
          </w:p>
        </w:tc>
        <w:tc>
          <w:tcPr>
            <w:tcW w:w="5812" w:type="dxa"/>
            <w:shd w:val="clear" w:color="auto" w:fill="auto"/>
            <w:vAlign w:val="center"/>
          </w:tcPr>
          <w:p w14:paraId="15324838" w14:textId="1499C8A7" w:rsidR="00B1712A" w:rsidRPr="006424C2" w:rsidRDefault="00B1712A" w:rsidP="00B1712A">
            <w:pPr>
              <w:spacing w:before="0" w:after="60"/>
              <w:rPr>
                <w:rFonts w:eastAsia="Calibri"/>
                <w:sz w:val="22"/>
                <w:szCs w:val="24"/>
                <w:lang w:val="sr-Cyrl-RS"/>
              </w:rPr>
            </w:pPr>
            <w:r w:rsidRPr="006424C2">
              <w:rPr>
                <w:rFonts w:eastAsia="Calibri"/>
                <w:sz w:val="22"/>
                <w:szCs w:val="24"/>
                <w:lang w:val="sr-Cyrl-RS"/>
              </w:rPr>
              <w:t>Оцена нивоа комуникације, координације и кооперације субјеката безбедности саобраћаја који омогућава функционалан систем безбедности саобраћаја</w:t>
            </w:r>
          </w:p>
          <w:p w14:paraId="5C6EA458" w14:textId="6CCCD9EB" w:rsidR="00B1712A" w:rsidRPr="006424C2" w:rsidRDefault="00B1712A" w:rsidP="00B1712A">
            <w:pPr>
              <w:spacing w:before="0" w:after="0"/>
              <w:jc w:val="right"/>
              <w:rPr>
                <w:rFonts w:eastAsia="Calibri"/>
                <w:sz w:val="22"/>
                <w:szCs w:val="24"/>
                <w:lang w:val="sr-Cyrl-RS"/>
              </w:rPr>
            </w:pPr>
            <w:r w:rsidRPr="006424C2">
              <w:rPr>
                <w:rFonts w:eastAsia="Calibri"/>
                <w:sz w:val="22"/>
                <w:szCs w:val="24"/>
                <w:lang w:val="sr-Cyrl-RS"/>
              </w:rPr>
              <w:t xml:space="preserve">(почетна вредност 2021: није мерено, </w:t>
            </w:r>
          </w:p>
          <w:p w14:paraId="45095A6B" w14:textId="4DF3F6A6" w:rsidR="00B1712A" w:rsidRPr="006424C2" w:rsidRDefault="00B1712A" w:rsidP="00B1712A">
            <w:pPr>
              <w:spacing w:before="0" w:after="0"/>
              <w:jc w:val="right"/>
              <w:rPr>
                <w:rFonts w:eastAsia="Calibri"/>
                <w:sz w:val="22"/>
                <w:szCs w:val="24"/>
                <w:lang w:val="sr-Cyrl-RS"/>
              </w:rPr>
            </w:pPr>
            <w:r w:rsidRPr="006424C2">
              <w:rPr>
                <w:rFonts w:eastAsia="Calibri"/>
                <w:sz w:val="22"/>
                <w:szCs w:val="24"/>
                <w:lang w:val="sr-Cyrl-RS"/>
              </w:rPr>
              <w:t>циљна вредност 2030: 9)</w:t>
            </w:r>
          </w:p>
        </w:tc>
      </w:tr>
      <w:tr w:rsidR="00B1712A" w:rsidRPr="006424C2" w14:paraId="79D98F22" w14:textId="77777777" w:rsidTr="00B63F9B">
        <w:trPr>
          <w:trHeight w:val="502"/>
          <w:jc w:val="center"/>
        </w:trPr>
        <w:tc>
          <w:tcPr>
            <w:tcW w:w="2977" w:type="dxa"/>
            <w:vMerge/>
            <w:shd w:val="clear" w:color="auto" w:fill="DEEAF6" w:themeFill="accent1" w:themeFillTint="33"/>
            <w:vAlign w:val="center"/>
          </w:tcPr>
          <w:p w14:paraId="018889F2" w14:textId="03CB9A61" w:rsidR="00B1712A" w:rsidRPr="006424C2" w:rsidRDefault="00B1712A" w:rsidP="00B1712A">
            <w:pPr>
              <w:spacing w:before="0" w:after="0"/>
              <w:jc w:val="left"/>
              <w:rPr>
                <w:rFonts w:eastAsia="Calibri"/>
                <w:sz w:val="22"/>
                <w:lang w:val="sr-Cyrl-RS"/>
              </w:rPr>
            </w:pPr>
          </w:p>
        </w:tc>
        <w:tc>
          <w:tcPr>
            <w:tcW w:w="5812" w:type="dxa"/>
            <w:shd w:val="clear" w:color="auto" w:fill="DEEAF6" w:themeFill="accent1" w:themeFillTint="33"/>
            <w:vAlign w:val="center"/>
          </w:tcPr>
          <w:p w14:paraId="58EBA901" w14:textId="77777777" w:rsidR="00B1712A" w:rsidRPr="006424C2" w:rsidRDefault="00B1712A" w:rsidP="00B1712A">
            <w:pPr>
              <w:spacing w:before="0" w:after="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p>
          <w:p w14:paraId="6E20C2AE" w14:textId="63BF74B6" w:rsidR="00B1712A" w:rsidRPr="006424C2" w:rsidRDefault="00B1712A" w:rsidP="00B1712A">
            <w:pPr>
              <w:spacing w:before="0" w:after="0"/>
              <w:jc w:val="right"/>
              <w:rPr>
                <w:rFonts w:eastAsia="Calibri"/>
                <w:sz w:val="22"/>
                <w:szCs w:val="24"/>
                <w:lang w:val="sr-Cyrl-RS"/>
              </w:rPr>
            </w:pPr>
            <w:r w:rsidRPr="006424C2">
              <w:rPr>
                <w:rFonts w:eastAsia="Calibri"/>
                <w:sz w:val="22"/>
                <w:lang w:val="sr-Cyrl-RS"/>
              </w:rPr>
              <w:t>АБС</w:t>
            </w:r>
          </w:p>
        </w:tc>
      </w:tr>
      <w:tr w:rsidR="00B1712A" w:rsidRPr="006424C2" w14:paraId="6F37A7B7" w14:textId="77777777" w:rsidTr="00B63F9B">
        <w:trPr>
          <w:trHeight w:val="502"/>
          <w:jc w:val="center"/>
        </w:trPr>
        <w:tc>
          <w:tcPr>
            <w:tcW w:w="2977" w:type="dxa"/>
            <w:vMerge/>
            <w:shd w:val="clear" w:color="auto" w:fill="DEEAF6" w:themeFill="accent1" w:themeFillTint="33"/>
            <w:vAlign w:val="center"/>
          </w:tcPr>
          <w:p w14:paraId="1CF89A3F" w14:textId="77777777" w:rsidR="00B1712A" w:rsidRPr="006424C2" w:rsidRDefault="00B1712A" w:rsidP="00B1712A">
            <w:pPr>
              <w:spacing w:before="0" w:after="0"/>
              <w:jc w:val="left"/>
              <w:rPr>
                <w:rFonts w:eastAsia="Calibri"/>
                <w:sz w:val="22"/>
                <w:lang w:val="sr-Cyrl-RS"/>
              </w:rPr>
            </w:pPr>
          </w:p>
        </w:tc>
        <w:tc>
          <w:tcPr>
            <w:tcW w:w="5812" w:type="dxa"/>
            <w:shd w:val="clear" w:color="auto" w:fill="DEEAF6" w:themeFill="accent1" w:themeFillTint="33"/>
            <w:vAlign w:val="center"/>
          </w:tcPr>
          <w:p w14:paraId="084236A9" w14:textId="4ABC7D53" w:rsidR="00B1712A" w:rsidRPr="006424C2" w:rsidRDefault="00B1712A" w:rsidP="00B1712A">
            <w:pPr>
              <w:spacing w:before="0" w:after="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r w:rsidRPr="006424C2">
              <w:rPr>
                <w:sz w:val="22"/>
                <w:lang w:val="sr-Cyrl-RS"/>
              </w:rPr>
              <w:t>Није потребно издвојити додатна финансијска средства</w:t>
            </w:r>
          </w:p>
        </w:tc>
      </w:tr>
    </w:tbl>
    <w:p w14:paraId="2A5515BF" w14:textId="1D82E5CD" w:rsidR="00CE5575" w:rsidRPr="006424C2" w:rsidRDefault="0062188F" w:rsidP="0062188F">
      <w:pPr>
        <w:pStyle w:val="Heading3"/>
        <w:numPr>
          <w:ilvl w:val="0"/>
          <w:numId w:val="0"/>
        </w:numPr>
        <w:tabs>
          <w:tab w:val="clear" w:pos="720"/>
        </w:tabs>
        <w:ind w:left="567" w:hanging="567"/>
        <w:rPr>
          <w:lang w:val="sr-Cyrl-RS"/>
        </w:rPr>
      </w:pPr>
      <w:bookmarkStart w:id="73" w:name="_Toc94521800"/>
      <w:bookmarkStart w:id="74" w:name="_Toc95338547"/>
      <w:bookmarkStart w:id="75" w:name="_Toc145365480"/>
      <w:r w:rsidRPr="006424C2">
        <w:rPr>
          <w:lang w:val="sr-Cyrl-RS"/>
        </w:rPr>
        <w:t>6.2.2.</w:t>
      </w:r>
      <w:r w:rsidRPr="006424C2">
        <w:rPr>
          <w:lang w:val="sr-Cyrl-RS"/>
        </w:rPr>
        <w:tab/>
      </w:r>
      <w:r w:rsidR="00CE5575" w:rsidRPr="006424C2">
        <w:rPr>
          <w:lang w:val="sr-Cyrl-RS"/>
        </w:rPr>
        <w:t>Безбедн</w:t>
      </w:r>
      <w:bookmarkEnd w:id="73"/>
      <w:r w:rsidR="006C2965" w:rsidRPr="006424C2">
        <w:rPr>
          <w:lang w:val="sr-Cyrl-RS"/>
        </w:rPr>
        <w:t>и путеви</w:t>
      </w:r>
      <w:bookmarkEnd w:id="74"/>
      <w:bookmarkEnd w:id="75"/>
    </w:p>
    <w:p w14:paraId="1D3006BF" w14:textId="36986D11" w:rsidR="00FC084F" w:rsidRPr="006424C2" w:rsidRDefault="00FF2142" w:rsidP="00CE5575">
      <w:pPr>
        <w:rPr>
          <w:lang w:val="sr-Cyrl-RS"/>
        </w:rPr>
      </w:pPr>
      <w:r w:rsidRPr="006424C2">
        <w:rPr>
          <w:noProof/>
          <w:lang w:val="en-US"/>
        </w:rPr>
        <mc:AlternateContent>
          <mc:Choice Requires="wps">
            <w:drawing>
              <wp:inline distT="0" distB="0" distL="0" distR="0" wp14:anchorId="109CE77E" wp14:editId="3DD4B2EB">
                <wp:extent cx="5580380" cy="1047750"/>
                <wp:effectExtent l="19050" t="19050" r="20320" b="19050"/>
                <wp:docPr id="6"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80380" cy="1047750"/>
                        </a:xfrm>
                        <a:prstGeom prst="bracketPair">
                          <a:avLst>
                            <a:gd name="adj" fmla="val 8051"/>
                          </a:avLst>
                        </a:prstGeom>
                        <a:solidFill>
                          <a:srgbClr val="70AD47">
                            <a:lumMod val="40000"/>
                            <a:lumOff val="60000"/>
                          </a:srgbClr>
                        </a:solidFill>
                        <a:ln w="38100">
                          <a:solidFill>
                            <a:srgbClr val="70AD47">
                              <a:lumMod val="75000"/>
                            </a:srgbClr>
                          </a:solidFill>
                          <a:round/>
                          <a:headEnd/>
                          <a:tailEnd/>
                        </a:ln>
                        <a:effectLst/>
                      </wps:spPr>
                      <wps:txbx>
                        <w:txbxContent>
                          <w:p w14:paraId="7C8E97EC" w14:textId="6736A727" w:rsidR="00D35FF8" w:rsidRDefault="00D35FF8" w:rsidP="00136FBE">
                            <w:pPr>
                              <w:spacing w:before="0" w:after="0"/>
                              <w:ind w:left="284"/>
                              <w:jc w:val="center"/>
                              <w:rPr>
                                <w:rFonts w:eastAsia="Calibri"/>
                                <w:b/>
                                <w:color w:val="5B9BD5"/>
                                <w:lang w:val="sr-Cyrl-RS"/>
                              </w:rPr>
                            </w:pPr>
                            <w:r w:rsidRPr="001D5390">
                              <w:rPr>
                                <w:rFonts w:eastAsia="Calibri"/>
                                <w:b/>
                                <w:color w:val="538135" w:themeColor="accent6" w:themeShade="BF"/>
                                <w:lang w:val="sr-Cyrl-RS"/>
                              </w:rPr>
                              <w:t xml:space="preserve">Посебни </w:t>
                            </w:r>
                            <w:r w:rsidRPr="001D5390">
                              <w:rPr>
                                <w:rFonts w:eastAsia="Calibri"/>
                                <w:b/>
                                <w:color w:val="538135" w:themeColor="accent6" w:themeShade="BF"/>
                                <w:lang w:val="sr-Cyrl-RS"/>
                              </w:rPr>
                              <w:t>циљ 2</w:t>
                            </w:r>
                          </w:p>
                          <w:p w14:paraId="056746BA" w14:textId="04CA23F9" w:rsidR="00D35FF8" w:rsidRPr="008F1090" w:rsidRDefault="00D35FF8" w:rsidP="00136FBE">
                            <w:pPr>
                              <w:spacing w:before="0" w:after="0"/>
                              <w:ind w:left="284"/>
                              <w:jc w:val="center"/>
                              <w:rPr>
                                <w:szCs w:val="24"/>
                                <w:lang w:val="sr-Cyrl-RS"/>
                              </w:rPr>
                            </w:pPr>
                            <w:r>
                              <w:rPr>
                                <w:lang w:val="sr-Cyrl-RS"/>
                              </w:rPr>
                              <w:t>Унапређено п</w:t>
                            </w:r>
                            <w:r w:rsidRPr="0030193B">
                              <w:rPr>
                                <w:lang w:val="sr-Cyrl-RS"/>
                              </w:rPr>
                              <w:t>ланирање, пројектовање, изградња и одржавање путева, тако да се најмање 75% путовања обавља путевима са високим стандардима безбедности саобраћаја, у складу са приступом безбедног систем</w:t>
                            </w:r>
                            <w:r>
                              <w:rPr>
                                <w:lang w:val="sr-Cyrl-RS"/>
                              </w:rPr>
                              <w:t>а и захтевима аутономних возила</w:t>
                            </w:r>
                          </w:p>
                          <w:p w14:paraId="66110923" w14:textId="77777777" w:rsidR="00D35FF8" w:rsidRDefault="00D35FF8" w:rsidP="00FF2142"/>
                        </w:txbxContent>
                      </wps:txbx>
                      <wps:bodyPr rot="0" vert="horz" wrap="square" lIns="45720" tIns="45720" rIns="45720" bIns="45720" anchor="t" anchorCtr="0" upright="1">
                        <a:noAutofit/>
                      </wps:bodyPr>
                    </wps:wsp>
                  </a:graphicData>
                </a:graphic>
              </wp:inline>
            </w:drawing>
          </mc:Choice>
          <mc:Fallback>
            <w:pict>
              <v:shape w14:anchorId="109CE77E" id="_x0000_s1043" type="#_x0000_t185" style="width:439.4pt;height: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" adj="1739" filled="t" fillcolor="#c5e0b4" strokecolor="#548235" strokeweight="3pt">
                <v:textbox inset="3.6pt,,3.6pt">
                  <w:txbxContent>
                    <w:p w14:paraId="7C8E97EC" w14:textId="6736A727" w:rsidR="00D35FF8" w:rsidRDefault="00D35FF8" w:rsidP="00136FBE">
                      <w:pPr>
                        <w:spacing w:before="0" w:after="0"/>
                        <w:ind w:left="284"/>
                        <w:jc w:val="center"/>
                        <w:rPr>
                          <w:rFonts w:eastAsia="Calibri"/>
                          <w:b/>
                          <w:color w:val="5B9BD5"/>
                          <w:lang w:val="sr-Cyrl-RS"/>
                        </w:rPr>
                      </w:pPr>
                      <w:r w:rsidRPr="001D5390">
                        <w:rPr>
                          <w:rFonts w:eastAsia="Calibri"/>
                          <w:b/>
                          <w:color w:val="538135" w:themeColor="accent6" w:themeShade="BF"/>
                          <w:lang w:val="sr-Cyrl-RS"/>
                        </w:rPr>
                        <w:t xml:space="preserve">Посебни </w:t>
                      </w:r>
                      <w:r w:rsidRPr="001D5390">
                        <w:rPr>
                          <w:rFonts w:eastAsia="Calibri"/>
                          <w:b/>
                          <w:color w:val="538135" w:themeColor="accent6" w:themeShade="BF"/>
                          <w:lang w:val="sr-Cyrl-RS"/>
                        </w:rPr>
                        <w:t>циљ 2</w:t>
                      </w:r>
                    </w:p>
                    <w:p w14:paraId="056746BA" w14:textId="04CA23F9" w:rsidR="00D35FF8" w:rsidRPr="008F1090" w:rsidRDefault="00D35FF8" w:rsidP="00136FBE">
                      <w:pPr>
                        <w:spacing w:before="0" w:after="0"/>
                        <w:ind w:left="284"/>
                        <w:jc w:val="center"/>
                        <w:rPr>
                          <w:szCs w:val="24"/>
                          <w:lang w:val="sr-Cyrl-RS"/>
                        </w:rPr>
                      </w:pPr>
                      <w:r>
                        <w:rPr>
                          <w:lang w:val="sr-Cyrl-RS"/>
                        </w:rPr>
                        <w:t>Унапређено п</w:t>
                      </w:r>
                      <w:r w:rsidRPr="0030193B">
                        <w:rPr>
                          <w:lang w:val="sr-Cyrl-RS"/>
                        </w:rPr>
                        <w:t>ланирање, пројектовање, изградња и одржавање путева, тако да се најмање 75% путовања обавља путевима са високим стандардима безбедности саобраћаја, у складу са приступом безбедног систем</w:t>
                      </w:r>
                      <w:r>
                        <w:rPr>
                          <w:lang w:val="sr-Cyrl-RS"/>
                        </w:rPr>
                        <w:t>а и захтевима аутономних возила</w:t>
                      </w:r>
                    </w:p>
                    <w:p w14:paraId="66110923" w14:textId="77777777" w:rsidR="00D35FF8" w:rsidRDefault="00D35FF8" w:rsidP="00FF2142"/>
                  </w:txbxContent>
                </v:textbox>
                <w10:anchorlock/>
              </v:shape>
            </w:pict>
          </mc:Fallback>
        </mc:AlternateContent>
      </w:r>
    </w:p>
    <w:tbl>
      <w:tblPr>
        <w:tblW w:w="8789" w:type="dxa"/>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5246"/>
        <w:gridCol w:w="1985"/>
        <w:gridCol w:w="1558"/>
      </w:tblGrid>
      <w:tr w:rsidR="00C2541C" w:rsidRPr="006424C2" w14:paraId="64555ED9" w14:textId="77777777" w:rsidTr="00EE2DF4">
        <w:trPr>
          <w:jc w:val="center"/>
        </w:trPr>
        <w:tc>
          <w:tcPr>
            <w:tcW w:w="5246" w:type="dxa"/>
            <w:shd w:val="clear" w:color="auto" w:fill="C5E0B3" w:themeFill="accent6" w:themeFillTint="66"/>
            <w:vAlign w:val="center"/>
          </w:tcPr>
          <w:p w14:paraId="4CD2BB4C" w14:textId="77777777" w:rsidR="00C2541C" w:rsidRPr="006424C2" w:rsidRDefault="00C2541C" w:rsidP="00EE2DF4">
            <w:pPr>
              <w:spacing w:before="0" w:after="0"/>
              <w:jc w:val="center"/>
              <w:rPr>
                <w:b/>
                <w:lang w:val="sr-Cyrl-RS"/>
              </w:rPr>
            </w:pPr>
            <w:bookmarkStart w:id="76" w:name="_Toc95997744"/>
            <w:r w:rsidRPr="006424C2">
              <w:rPr>
                <w:b/>
                <w:lang w:val="sr-Cyrl-RS"/>
              </w:rPr>
              <w:t>Показатељ исхода (успешности)</w:t>
            </w:r>
          </w:p>
        </w:tc>
        <w:tc>
          <w:tcPr>
            <w:tcW w:w="1985" w:type="dxa"/>
            <w:shd w:val="clear" w:color="auto" w:fill="C5E0B3" w:themeFill="accent6" w:themeFillTint="66"/>
            <w:vAlign w:val="center"/>
          </w:tcPr>
          <w:p w14:paraId="4B6823C2" w14:textId="77777777" w:rsidR="00C2541C" w:rsidRPr="006424C2" w:rsidRDefault="00C2541C" w:rsidP="00EE2DF4">
            <w:pPr>
              <w:spacing w:before="0" w:after="0"/>
              <w:jc w:val="center"/>
              <w:rPr>
                <w:b/>
                <w:lang w:val="sr-Cyrl-RS"/>
              </w:rPr>
            </w:pPr>
            <w:r w:rsidRPr="006424C2">
              <w:rPr>
                <w:b/>
                <w:lang w:val="sr-Cyrl-RS"/>
              </w:rPr>
              <w:t>Пoчетна вредност (2019)</w:t>
            </w:r>
          </w:p>
        </w:tc>
        <w:tc>
          <w:tcPr>
            <w:tcW w:w="1558" w:type="dxa"/>
            <w:shd w:val="clear" w:color="auto" w:fill="C5E0B3" w:themeFill="accent6" w:themeFillTint="66"/>
            <w:vAlign w:val="center"/>
          </w:tcPr>
          <w:p w14:paraId="75309873" w14:textId="77777777" w:rsidR="00C2541C" w:rsidRPr="006424C2" w:rsidRDefault="00C2541C" w:rsidP="00EE2DF4">
            <w:pPr>
              <w:spacing w:before="0" w:after="0"/>
              <w:jc w:val="center"/>
              <w:rPr>
                <w:b/>
                <w:lang w:val="sr-Cyrl-RS"/>
              </w:rPr>
            </w:pPr>
            <w:r w:rsidRPr="006424C2">
              <w:rPr>
                <w:b/>
                <w:lang w:val="sr-Cyrl-RS"/>
              </w:rPr>
              <w:t>Циљна вредност</w:t>
            </w:r>
          </w:p>
        </w:tc>
      </w:tr>
      <w:tr w:rsidR="00C2541C" w:rsidRPr="006424C2" w14:paraId="4DA20737" w14:textId="77777777" w:rsidTr="00EE2DF4">
        <w:trPr>
          <w:jc w:val="center"/>
        </w:trPr>
        <w:tc>
          <w:tcPr>
            <w:tcW w:w="5246" w:type="dxa"/>
            <w:shd w:val="clear" w:color="auto" w:fill="C5E0B3" w:themeFill="accent6" w:themeFillTint="66"/>
          </w:tcPr>
          <w:p w14:paraId="3A249A67" w14:textId="77777777" w:rsidR="00C2541C" w:rsidRPr="006424C2" w:rsidRDefault="00C2541C" w:rsidP="00EE2DF4">
            <w:pPr>
              <w:widowControl/>
              <w:spacing w:before="0" w:after="60"/>
              <w:ind w:left="142"/>
              <w:rPr>
                <w:rFonts w:eastAsia="Calibri"/>
                <w:szCs w:val="24"/>
                <w:lang w:val="sr-Cyrl-RS"/>
              </w:rPr>
            </w:pPr>
            <w:r w:rsidRPr="006424C2">
              <w:rPr>
                <w:rFonts w:eastAsia="Calibri"/>
                <w:szCs w:val="24"/>
                <w:lang w:val="sr-Cyrl-RS"/>
              </w:rPr>
              <w:t>Проценат km аутопутева од укупне дужине аутопутева, који задовољавају најстрожије захтеве безбедности саобраћаја, односно на којима је мапирањем ризика утврђена оцена безбедности од 60% и више.</w:t>
            </w:r>
          </w:p>
          <w:p w14:paraId="368BA837" w14:textId="0B9FCB30" w:rsidR="00C2541C" w:rsidRPr="006424C2" w:rsidRDefault="00C2541C" w:rsidP="00425D26">
            <w:pPr>
              <w:widowControl/>
              <w:spacing w:before="0" w:after="60"/>
              <w:ind w:left="142"/>
              <w:jc w:val="right"/>
              <w:rPr>
                <w:rFonts w:eastAsia="Calibri"/>
                <w:szCs w:val="24"/>
                <w:lang w:val="sr-Cyrl-RS"/>
              </w:rPr>
            </w:pPr>
            <w:r w:rsidRPr="006424C2">
              <w:rPr>
                <w:rFonts w:eastAsia="Calibri"/>
                <w:szCs w:val="24"/>
                <w:lang w:val="sr-Cyrl-RS"/>
              </w:rPr>
              <w:t xml:space="preserve">(Према </w:t>
            </w:r>
            <w:r w:rsidR="00425D26">
              <w:rPr>
                <w:rFonts w:eastAsia="Calibri"/>
                <w:szCs w:val="24"/>
                <w:lang w:val="sr-Cyrl-RS"/>
              </w:rPr>
              <w:t xml:space="preserve">Извештајима </w:t>
            </w:r>
            <w:r w:rsidRPr="006424C2">
              <w:rPr>
                <w:rFonts w:eastAsia="Calibri"/>
                <w:szCs w:val="24"/>
                <w:lang w:val="sr-Cyrl-RS"/>
              </w:rPr>
              <w:t>Управљача државних путева)</w:t>
            </w:r>
          </w:p>
        </w:tc>
        <w:tc>
          <w:tcPr>
            <w:tcW w:w="1985" w:type="dxa"/>
            <w:shd w:val="clear" w:color="auto" w:fill="auto"/>
            <w:vAlign w:val="center"/>
          </w:tcPr>
          <w:p w14:paraId="26C10DC3" w14:textId="77777777" w:rsidR="00C2541C" w:rsidRPr="006424C2" w:rsidRDefault="00C2541C" w:rsidP="00EE2DF4">
            <w:pPr>
              <w:jc w:val="center"/>
              <w:rPr>
                <w:lang w:val="sr-Cyrl-RS"/>
              </w:rPr>
            </w:pPr>
            <w:r w:rsidRPr="006424C2">
              <w:rPr>
                <w:lang w:val="sr-Cyrl-RS"/>
              </w:rPr>
              <w:t>Није мерено</w:t>
            </w:r>
          </w:p>
        </w:tc>
        <w:tc>
          <w:tcPr>
            <w:tcW w:w="1558" w:type="dxa"/>
            <w:shd w:val="clear" w:color="auto" w:fill="auto"/>
            <w:vAlign w:val="center"/>
          </w:tcPr>
          <w:p w14:paraId="5739CC21" w14:textId="0144EA6B" w:rsidR="00C2541C" w:rsidRPr="006424C2" w:rsidRDefault="00C2541C" w:rsidP="00EE2DF4">
            <w:pPr>
              <w:spacing w:before="0" w:after="60"/>
              <w:jc w:val="left"/>
              <w:rPr>
                <w:lang w:val="sr-Cyrl-RS"/>
              </w:rPr>
            </w:pPr>
            <w:r w:rsidRPr="006424C2">
              <w:rPr>
                <w:lang w:val="sr-Cyrl-RS"/>
              </w:rPr>
              <w:t>(20</w:t>
            </w:r>
            <w:r w:rsidR="00CA748A">
              <w:rPr>
                <w:lang w:val="sr-Cyrl-RS"/>
              </w:rPr>
              <w:t>25</w:t>
            </w:r>
            <w:r w:rsidRPr="006424C2">
              <w:rPr>
                <w:lang w:val="sr-Cyrl-RS"/>
              </w:rPr>
              <w:t>) 85%</w:t>
            </w:r>
          </w:p>
          <w:p w14:paraId="5F58E31B" w14:textId="77777777" w:rsidR="00C2541C" w:rsidRPr="006424C2" w:rsidRDefault="00C2541C" w:rsidP="00EE2DF4">
            <w:pPr>
              <w:spacing w:before="0" w:after="60"/>
              <w:jc w:val="left"/>
              <w:rPr>
                <w:lang w:val="sr-Cyrl-RS"/>
              </w:rPr>
            </w:pPr>
            <w:r w:rsidRPr="006424C2">
              <w:rPr>
                <w:lang w:val="sr-Cyrl-RS"/>
              </w:rPr>
              <w:t>(2027) 90%</w:t>
            </w:r>
          </w:p>
          <w:p w14:paraId="700D69D5" w14:textId="77777777" w:rsidR="00C2541C" w:rsidRPr="006424C2" w:rsidRDefault="00C2541C" w:rsidP="00EE2DF4">
            <w:pPr>
              <w:spacing w:before="0" w:after="60"/>
              <w:jc w:val="left"/>
              <w:rPr>
                <w:lang w:val="sr-Cyrl-RS"/>
              </w:rPr>
            </w:pPr>
            <w:r w:rsidRPr="006424C2">
              <w:rPr>
                <w:lang w:val="sr-Cyrl-RS"/>
              </w:rPr>
              <w:t>(2030) 95%</w:t>
            </w:r>
          </w:p>
        </w:tc>
      </w:tr>
      <w:tr w:rsidR="00C2541C" w:rsidRPr="006424C2" w14:paraId="7E850F3F" w14:textId="77777777" w:rsidTr="00EE2DF4">
        <w:trPr>
          <w:jc w:val="center"/>
        </w:trPr>
        <w:tc>
          <w:tcPr>
            <w:tcW w:w="5246" w:type="dxa"/>
            <w:shd w:val="clear" w:color="auto" w:fill="C5E0B3" w:themeFill="accent6" w:themeFillTint="66"/>
          </w:tcPr>
          <w:p w14:paraId="5BFBA61D" w14:textId="77777777" w:rsidR="00C2541C" w:rsidRPr="006424C2" w:rsidRDefault="00C2541C" w:rsidP="00EE2DF4">
            <w:pPr>
              <w:widowControl/>
              <w:spacing w:before="0" w:after="60"/>
              <w:ind w:left="142"/>
              <w:rPr>
                <w:rFonts w:eastAsia="Calibri"/>
                <w:szCs w:val="24"/>
                <w:lang w:val="sr-Cyrl-RS"/>
              </w:rPr>
            </w:pPr>
            <w:r w:rsidRPr="006424C2">
              <w:rPr>
                <w:rFonts w:eastAsia="Calibri"/>
                <w:szCs w:val="24"/>
                <w:lang w:val="sr-Cyrl-RS"/>
              </w:rPr>
              <w:t>Проценат даљинског, односно транзитног саобраћаја, који се одвија на аутопутевима, односно брзим саобраћајницама.</w:t>
            </w:r>
          </w:p>
          <w:p w14:paraId="60209E45" w14:textId="77777777" w:rsidR="00C2541C" w:rsidRPr="006424C2" w:rsidRDefault="00C2541C" w:rsidP="00EE2DF4">
            <w:pPr>
              <w:widowControl/>
              <w:spacing w:before="0" w:after="0"/>
              <w:ind w:left="142"/>
              <w:jc w:val="right"/>
              <w:rPr>
                <w:rFonts w:eastAsia="Calibri"/>
                <w:szCs w:val="24"/>
                <w:lang w:val="sr-Cyrl-RS"/>
              </w:rPr>
            </w:pPr>
            <w:r w:rsidRPr="006424C2">
              <w:rPr>
                <w:rFonts w:eastAsia="Calibri"/>
                <w:szCs w:val="24"/>
                <w:lang w:val="sr-Cyrl-RS"/>
              </w:rPr>
              <w:t xml:space="preserve">(Према Извештајима АБС и </w:t>
            </w:r>
          </w:p>
          <w:p w14:paraId="5E64A0F2" w14:textId="77777777" w:rsidR="00C2541C" w:rsidRPr="006424C2" w:rsidRDefault="00C2541C" w:rsidP="00EE2DF4">
            <w:pPr>
              <w:widowControl/>
              <w:spacing w:before="0" w:after="0"/>
              <w:ind w:left="142"/>
              <w:jc w:val="right"/>
              <w:rPr>
                <w:rFonts w:eastAsia="Calibri"/>
                <w:szCs w:val="24"/>
                <w:lang w:val="sr-Cyrl-RS"/>
              </w:rPr>
            </w:pPr>
            <w:r w:rsidRPr="006424C2">
              <w:rPr>
                <w:rFonts w:eastAsia="Calibri"/>
                <w:szCs w:val="24"/>
                <w:lang w:val="sr-Cyrl-RS"/>
              </w:rPr>
              <w:t>Управљача државних путева)</w:t>
            </w:r>
          </w:p>
        </w:tc>
        <w:tc>
          <w:tcPr>
            <w:tcW w:w="1985" w:type="dxa"/>
            <w:shd w:val="clear" w:color="auto" w:fill="auto"/>
            <w:vAlign w:val="center"/>
          </w:tcPr>
          <w:p w14:paraId="557F429F" w14:textId="77777777" w:rsidR="00C2541C" w:rsidRPr="006424C2" w:rsidRDefault="00C2541C" w:rsidP="00EE2DF4">
            <w:pPr>
              <w:jc w:val="center"/>
              <w:rPr>
                <w:lang w:val="sr-Cyrl-RS"/>
              </w:rPr>
            </w:pPr>
            <w:r w:rsidRPr="006424C2">
              <w:rPr>
                <w:lang w:val="sr-Cyrl-RS"/>
              </w:rPr>
              <w:t>Није мерено</w:t>
            </w:r>
          </w:p>
        </w:tc>
        <w:tc>
          <w:tcPr>
            <w:tcW w:w="1558" w:type="dxa"/>
            <w:shd w:val="clear" w:color="auto" w:fill="auto"/>
            <w:vAlign w:val="center"/>
          </w:tcPr>
          <w:p w14:paraId="0E2BBE62" w14:textId="2E3EEEC8" w:rsidR="00C2541C" w:rsidRPr="006424C2" w:rsidRDefault="00C2541C" w:rsidP="00EE2DF4">
            <w:pPr>
              <w:spacing w:before="0" w:after="60"/>
              <w:jc w:val="left"/>
              <w:rPr>
                <w:lang w:val="sr-Cyrl-RS"/>
              </w:rPr>
            </w:pPr>
            <w:r w:rsidRPr="006424C2">
              <w:rPr>
                <w:lang w:val="sr-Cyrl-RS"/>
              </w:rPr>
              <w:t>(20</w:t>
            </w:r>
            <w:r w:rsidR="00CA748A">
              <w:rPr>
                <w:lang w:val="sr-Cyrl-RS"/>
              </w:rPr>
              <w:t>25</w:t>
            </w:r>
            <w:r w:rsidRPr="006424C2">
              <w:rPr>
                <w:lang w:val="sr-Cyrl-RS"/>
              </w:rPr>
              <w:t>) 55%</w:t>
            </w:r>
          </w:p>
          <w:p w14:paraId="3F33694D" w14:textId="77777777" w:rsidR="00C2541C" w:rsidRPr="006424C2" w:rsidRDefault="00C2541C" w:rsidP="00EE2DF4">
            <w:pPr>
              <w:spacing w:before="0" w:after="60"/>
              <w:jc w:val="left"/>
              <w:rPr>
                <w:lang w:val="sr-Cyrl-RS"/>
              </w:rPr>
            </w:pPr>
            <w:r w:rsidRPr="006424C2">
              <w:rPr>
                <w:lang w:val="sr-Cyrl-RS"/>
              </w:rPr>
              <w:t xml:space="preserve">(2027) 65% </w:t>
            </w:r>
          </w:p>
          <w:p w14:paraId="325B958D" w14:textId="77777777" w:rsidR="00C2541C" w:rsidRPr="006424C2" w:rsidRDefault="00C2541C" w:rsidP="00EE2DF4">
            <w:pPr>
              <w:spacing w:before="0" w:after="60"/>
              <w:jc w:val="left"/>
              <w:rPr>
                <w:lang w:val="sr-Cyrl-RS"/>
              </w:rPr>
            </w:pPr>
            <w:r w:rsidRPr="006424C2">
              <w:rPr>
                <w:lang w:val="sr-Cyrl-RS"/>
              </w:rPr>
              <w:t>(2030) 75%</w:t>
            </w:r>
          </w:p>
        </w:tc>
      </w:tr>
      <w:tr w:rsidR="00C2541C" w:rsidRPr="006424C2" w14:paraId="14468F0F" w14:textId="77777777" w:rsidTr="00EE2DF4">
        <w:trPr>
          <w:jc w:val="center"/>
        </w:trPr>
        <w:tc>
          <w:tcPr>
            <w:tcW w:w="5246" w:type="dxa"/>
            <w:shd w:val="clear" w:color="auto" w:fill="C5E0B3" w:themeFill="accent6" w:themeFillTint="66"/>
          </w:tcPr>
          <w:p w14:paraId="39527B6B" w14:textId="7AA52713" w:rsidR="00C2541C" w:rsidRPr="006424C2" w:rsidRDefault="00C2541C" w:rsidP="00EE2DF4">
            <w:pPr>
              <w:widowControl/>
              <w:spacing w:before="0" w:after="60"/>
              <w:ind w:left="142"/>
              <w:rPr>
                <w:rFonts w:eastAsia="Calibri"/>
                <w:lang w:val="sr-Cyrl-RS"/>
              </w:rPr>
            </w:pPr>
            <w:r w:rsidRPr="006424C2">
              <w:rPr>
                <w:szCs w:val="24"/>
                <w:lang w:val="sr-Cyrl-RS"/>
              </w:rPr>
              <w:t>Степен планираних, пројектованих, изграђених и одржаваних општинским путева и улица, уз потпуно уважавање рањивости свих учесника у саобраћају и уз примену концепта самобјашњавајућих и опраштајућих путева</w:t>
            </w:r>
            <w:r w:rsidR="00D60A42" w:rsidRPr="006424C2">
              <w:rPr>
                <w:szCs w:val="24"/>
                <w:lang w:val="sr-Cyrl-RS"/>
              </w:rPr>
              <w:t>.</w:t>
            </w:r>
          </w:p>
          <w:p w14:paraId="2C5577A3" w14:textId="77777777" w:rsidR="00C2541C" w:rsidRPr="006424C2" w:rsidRDefault="00C2541C" w:rsidP="00EE2DF4">
            <w:pPr>
              <w:widowControl/>
              <w:spacing w:before="0" w:after="60"/>
              <w:ind w:left="142"/>
              <w:jc w:val="right"/>
              <w:rPr>
                <w:szCs w:val="24"/>
                <w:lang w:val="sr-Cyrl-RS"/>
              </w:rPr>
            </w:pPr>
            <w:r w:rsidRPr="006424C2">
              <w:rPr>
                <w:rFonts w:eastAsia="Calibri"/>
                <w:szCs w:val="24"/>
                <w:lang w:val="sr-Cyrl-RS"/>
              </w:rPr>
              <w:t>(Експертска оцена, 1- 10)</w:t>
            </w:r>
          </w:p>
        </w:tc>
        <w:tc>
          <w:tcPr>
            <w:tcW w:w="1985" w:type="dxa"/>
            <w:shd w:val="clear" w:color="auto" w:fill="auto"/>
            <w:vAlign w:val="center"/>
          </w:tcPr>
          <w:p w14:paraId="65DB71CB" w14:textId="77777777" w:rsidR="00C2541C" w:rsidRPr="006424C2" w:rsidRDefault="00C2541C" w:rsidP="00EE2DF4">
            <w:pPr>
              <w:jc w:val="center"/>
              <w:rPr>
                <w:lang w:val="sr-Cyrl-RS"/>
              </w:rPr>
            </w:pPr>
            <w:r w:rsidRPr="006424C2">
              <w:rPr>
                <w:lang w:val="sr-Cyrl-RS"/>
              </w:rPr>
              <w:t>Није мерено</w:t>
            </w:r>
          </w:p>
        </w:tc>
        <w:tc>
          <w:tcPr>
            <w:tcW w:w="1558" w:type="dxa"/>
            <w:shd w:val="clear" w:color="auto" w:fill="auto"/>
            <w:vAlign w:val="center"/>
          </w:tcPr>
          <w:p w14:paraId="2EA960D3" w14:textId="2B946656" w:rsidR="00C2541C" w:rsidRPr="006424C2" w:rsidRDefault="00C2541C" w:rsidP="00EE2DF4">
            <w:pPr>
              <w:spacing w:before="0" w:after="60"/>
              <w:jc w:val="left"/>
              <w:rPr>
                <w:lang w:val="sr-Cyrl-RS"/>
              </w:rPr>
            </w:pPr>
            <w:r w:rsidRPr="006424C2">
              <w:rPr>
                <w:lang w:val="sr-Cyrl-RS"/>
              </w:rPr>
              <w:t>(20</w:t>
            </w:r>
            <w:r w:rsidR="00CA748A">
              <w:rPr>
                <w:lang w:val="sr-Cyrl-RS"/>
              </w:rPr>
              <w:t>25</w:t>
            </w:r>
            <w:r w:rsidRPr="006424C2">
              <w:rPr>
                <w:lang w:val="sr-Cyrl-RS"/>
              </w:rPr>
              <w:t>) 4</w:t>
            </w:r>
          </w:p>
          <w:p w14:paraId="32F43D98" w14:textId="77777777" w:rsidR="00C2541C" w:rsidRPr="006424C2" w:rsidRDefault="00C2541C" w:rsidP="00EE2DF4">
            <w:pPr>
              <w:spacing w:before="0" w:after="60"/>
              <w:jc w:val="left"/>
              <w:rPr>
                <w:lang w:val="sr-Cyrl-RS"/>
              </w:rPr>
            </w:pPr>
            <w:r w:rsidRPr="006424C2">
              <w:rPr>
                <w:lang w:val="sr-Cyrl-RS"/>
              </w:rPr>
              <w:t>(2027) 5</w:t>
            </w:r>
          </w:p>
          <w:p w14:paraId="5EEBB9DF" w14:textId="77777777" w:rsidR="00C2541C" w:rsidRPr="006424C2" w:rsidRDefault="00C2541C" w:rsidP="00EE2DF4">
            <w:pPr>
              <w:spacing w:before="0" w:after="60"/>
              <w:jc w:val="left"/>
              <w:rPr>
                <w:lang w:val="sr-Cyrl-RS"/>
              </w:rPr>
            </w:pPr>
            <w:r w:rsidRPr="006424C2">
              <w:rPr>
                <w:lang w:val="sr-Cyrl-RS"/>
              </w:rPr>
              <w:t>(2030) 6</w:t>
            </w:r>
          </w:p>
        </w:tc>
      </w:tr>
      <w:tr w:rsidR="00C2541C" w:rsidRPr="006424C2" w14:paraId="44EFC934" w14:textId="77777777" w:rsidTr="00EE2DF4">
        <w:trPr>
          <w:jc w:val="center"/>
        </w:trPr>
        <w:tc>
          <w:tcPr>
            <w:tcW w:w="5246" w:type="dxa"/>
            <w:shd w:val="clear" w:color="auto" w:fill="C5E0B3" w:themeFill="accent6" w:themeFillTint="66"/>
          </w:tcPr>
          <w:p w14:paraId="71EAED44" w14:textId="77777777" w:rsidR="00C2541C" w:rsidRPr="006424C2" w:rsidRDefault="00C2541C" w:rsidP="00EE2DF4">
            <w:pPr>
              <w:spacing w:before="0" w:after="60"/>
              <w:ind w:left="176"/>
              <w:rPr>
                <w:szCs w:val="24"/>
                <w:lang w:val="sr-Cyrl-RS"/>
              </w:rPr>
            </w:pPr>
            <w:r w:rsidRPr="006424C2">
              <w:rPr>
                <w:szCs w:val="24"/>
                <w:lang w:val="sr-Cyrl-RS"/>
              </w:rPr>
              <w:t>Проценат дужине државних путева IA реда прилагођених кретању аутоматизованих возила у односу на укупну дужину државних путева IA реда.</w:t>
            </w:r>
          </w:p>
          <w:p w14:paraId="5C9D3A18" w14:textId="77777777" w:rsidR="00C2541C" w:rsidRPr="006424C2" w:rsidRDefault="00C2541C" w:rsidP="00EE2DF4">
            <w:pPr>
              <w:spacing w:before="0" w:after="0"/>
              <w:ind w:left="176"/>
              <w:jc w:val="right"/>
              <w:rPr>
                <w:rFonts w:eastAsia="Calibri"/>
                <w:szCs w:val="24"/>
                <w:lang w:val="sr-Cyrl-RS"/>
              </w:rPr>
            </w:pPr>
            <w:r w:rsidRPr="006424C2">
              <w:rPr>
                <w:rFonts w:eastAsia="Calibri"/>
                <w:szCs w:val="24"/>
                <w:lang w:val="sr-Cyrl-RS"/>
              </w:rPr>
              <w:t xml:space="preserve">(Према Извештају </w:t>
            </w:r>
          </w:p>
          <w:p w14:paraId="16CA963E" w14:textId="77777777" w:rsidR="00C2541C" w:rsidRPr="006424C2" w:rsidRDefault="00C2541C" w:rsidP="00EE2DF4">
            <w:pPr>
              <w:spacing w:before="0" w:after="0"/>
              <w:ind w:left="176"/>
              <w:jc w:val="right"/>
              <w:rPr>
                <w:szCs w:val="24"/>
                <w:lang w:val="sr-Cyrl-RS"/>
              </w:rPr>
            </w:pPr>
            <w:r w:rsidRPr="006424C2">
              <w:rPr>
                <w:rFonts w:eastAsia="Calibri"/>
                <w:szCs w:val="24"/>
                <w:lang w:val="sr-Cyrl-RS"/>
              </w:rPr>
              <w:t>Управљача државних путева)</w:t>
            </w:r>
          </w:p>
        </w:tc>
        <w:tc>
          <w:tcPr>
            <w:tcW w:w="1985" w:type="dxa"/>
            <w:shd w:val="clear" w:color="auto" w:fill="auto"/>
            <w:vAlign w:val="center"/>
          </w:tcPr>
          <w:p w14:paraId="74F29519" w14:textId="77777777" w:rsidR="00C2541C" w:rsidRPr="006424C2" w:rsidRDefault="00C2541C" w:rsidP="00EE2DF4">
            <w:pPr>
              <w:jc w:val="center"/>
              <w:rPr>
                <w:lang w:val="sr-Cyrl-RS"/>
              </w:rPr>
            </w:pPr>
            <w:r w:rsidRPr="006424C2">
              <w:rPr>
                <w:lang w:val="sr-Cyrl-RS"/>
              </w:rPr>
              <w:t>Није мерено</w:t>
            </w:r>
          </w:p>
        </w:tc>
        <w:tc>
          <w:tcPr>
            <w:tcW w:w="1558" w:type="dxa"/>
            <w:shd w:val="clear" w:color="auto" w:fill="auto"/>
            <w:vAlign w:val="center"/>
          </w:tcPr>
          <w:p w14:paraId="194ED25A" w14:textId="24D6E6FC" w:rsidR="00C2541C" w:rsidRPr="006424C2" w:rsidRDefault="00C2541C" w:rsidP="00EE2DF4">
            <w:pPr>
              <w:spacing w:before="0" w:after="60"/>
              <w:jc w:val="left"/>
              <w:rPr>
                <w:lang w:val="sr-Cyrl-RS"/>
              </w:rPr>
            </w:pPr>
            <w:r w:rsidRPr="006424C2">
              <w:rPr>
                <w:lang w:val="sr-Cyrl-RS"/>
              </w:rPr>
              <w:t>(20</w:t>
            </w:r>
            <w:r w:rsidR="00CA748A">
              <w:rPr>
                <w:lang w:val="sr-Cyrl-RS"/>
              </w:rPr>
              <w:t>25</w:t>
            </w:r>
            <w:r w:rsidRPr="006424C2">
              <w:rPr>
                <w:lang w:val="sr-Cyrl-RS"/>
              </w:rPr>
              <w:t>) 70%</w:t>
            </w:r>
          </w:p>
          <w:p w14:paraId="7FE87A51" w14:textId="77777777" w:rsidR="00C2541C" w:rsidRPr="006424C2" w:rsidRDefault="00C2541C" w:rsidP="00EE2DF4">
            <w:pPr>
              <w:spacing w:before="0" w:after="60"/>
              <w:jc w:val="left"/>
              <w:rPr>
                <w:lang w:val="sr-Cyrl-RS"/>
              </w:rPr>
            </w:pPr>
            <w:r w:rsidRPr="006424C2">
              <w:rPr>
                <w:lang w:val="sr-Cyrl-RS"/>
              </w:rPr>
              <w:t>(2027) 85%</w:t>
            </w:r>
          </w:p>
          <w:p w14:paraId="14A97B67" w14:textId="77777777" w:rsidR="00C2541C" w:rsidRPr="006424C2" w:rsidRDefault="00C2541C" w:rsidP="00EE2DF4">
            <w:pPr>
              <w:spacing w:before="0" w:after="60"/>
              <w:jc w:val="left"/>
              <w:rPr>
                <w:lang w:val="sr-Cyrl-RS"/>
              </w:rPr>
            </w:pPr>
            <w:r w:rsidRPr="006424C2">
              <w:rPr>
                <w:lang w:val="sr-Cyrl-RS"/>
              </w:rPr>
              <w:t>(2030) 100%</w:t>
            </w:r>
          </w:p>
        </w:tc>
      </w:tr>
    </w:tbl>
    <w:p w14:paraId="03B02734" w14:textId="0E301F8A" w:rsidR="00FF2142" w:rsidRPr="006424C2" w:rsidRDefault="00FF2142" w:rsidP="00FF2142">
      <w:pPr>
        <w:pStyle w:val="Heading3"/>
        <w:numPr>
          <w:ilvl w:val="0"/>
          <w:numId w:val="0"/>
        </w:numPr>
        <w:tabs>
          <w:tab w:val="clear" w:pos="720"/>
        </w:tabs>
        <w:spacing w:before="240"/>
        <w:rPr>
          <w:lang w:val="sr-Cyrl-RS"/>
        </w:rPr>
      </w:pPr>
      <w:bookmarkStart w:id="77" w:name="_Toc100211944"/>
      <w:bookmarkStart w:id="78" w:name="_Toc140583766"/>
      <w:bookmarkStart w:id="79" w:name="_Toc145365481"/>
      <w:r w:rsidRPr="006424C2">
        <w:rPr>
          <w:lang w:val="sr-Cyrl-RS"/>
        </w:rPr>
        <w:t>Мере и индикатори за постизање Посебног циља 2</w:t>
      </w:r>
      <w:bookmarkEnd w:id="76"/>
      <w:bookmarkEnd w:id="77"/>
      <w:bookmarkEnd w:id="78"/>
      <w:bookmarkEnd w:id="79"/>
    </w:p>
    <w:p w14:paraId="17DCB236" w14:textId="3FCBF2D8" w:rsidR="00FF2142" w:rsidRPr="006424C2" w:rsidRDefault="00B35AE1" w:rsidP="00FF2142">
      <w:pPr>
        <w:spacing w:before="0"/>
        <w:rPr>
          <w:szCs w:val="24"/>
          <w:lang w:val="sr-Cyrl-RS"/>
        </w:rPr>
      </w:pPr>
      <w:r w:rsidRPr="006424C2">
        <w:rPr>
          <w:szCs w:val="24"/>
          <w:lang w:val="sr-Cyrl-RS"/>
        </w:rPr>
        <w:t>У циљу испуњења Посебног циља 2</w:t>
      </w:r>
      <w:r w:rsidR="00DB3C87" w:rsidRPr="006424C2">
        <w:rPr>
          <w:szCs w:val="24"/>
          <w:lang w:val="sr-Cyrl-RS"/>
        </w:rPr>
        <w:t xml:space="preserve">, спроводиће се мере усмерене на побољшаном планирању, пројектовању, изградњи и одржавању путева, уважавајући рањивост свих учесника у саобраћају, приступ безбедног система и захтеве аутономних </w:t>
      </w:r>
      <w:r w:rsidR="00DB3C87" w:rsidRPr="006424C2">
        <w:rPr>
          <w:szCs w:val="24"/>
          <w:lang w:val="sr-Cyrl-RS"/>
        </w:rPr>
        <w:lastRenderedPageBreak/>
        <w:t>возила.</w:t>
      </w:r>
    </w:p>
    <w:tbl>
      <w:tblPr>
        <w:tblStyle w:val="TableGrid"/>
        <w:tblW w:w="0" w:type="auto"/>
        <w:tblLook w:val="04A0" w:firstRow="1" w:lastRow="0" w:firstColumn="1" w:lastColumn="0" w:noHBand="0" w:noVBand="1"/>
      </w:tblPr>
      <w:tblGrid>
        <w:gridCol w:w="8778"/>
      </w:tblGrid>
      <w:tr w:rsidR="00C2541C" w:rsidRPr="006424C2" w14:paraId="0B55267A" w14:textId="77777777" w:rsidTr="00EE2DF4">
        <w:tc>
          <w:tcPr>
            <w:tcW w:w="8778" w:type="dxa"/>
            <w:tcBorders>
              <w:top w:val="single" w:sz="4" w:space="0" w:color="auto"/>
              <w:left w:val="nil"/>
              <w:bottom w:val="single" w:sz="4" w:space="0" w:color="auto"/>
              <w:right w:val="nil"/>
            </w:tcBorders>
            <w:shd w:val="clear" w:color="auto" w:fill="C5E0B3" w:themeFill="accent6" w:themeFillTint="66"/>
          </w:tcPr>
          <w:p w14:paraId="300001E3" w14:textId="77777777" w:rsidR="00C2541C" w:rsidRPr="006424C2" w:rsidRDefault="00C2541C" w:rsidP="00EE2DF4">
            <w:pPr>
              <w:ind w:left="1168" w:hanging="1168"/>
              <w:jc w:val="left"/>
              <w:rPr>
                <w:b/>
                <w:lang w:val="sr-Cyrl-RS"/>
              </w:rPr>
            </w:pPr>
            <w:r w:rsidRPr="006424C2">
              <w:rPr>
                <w:b/>
                <w:lang w:val="sr-Cyrl-RS"/>
              </w:rPr>
              <w:t>МЕРА 2.1. Унапређење планирања, пројектовања, изградње и одржавања путева</w:t>
            </w:r>
          </w:p>
        </w:tc>
      </w:tr>
      <w:tr w:rsidR="00C2541C" w:rsidRPr="006424C2" w14:paraId="2D43B583" w14:textId="77777777" w:rsidTr="00EE2DF4">
        <w:tc>
          <w:tcPr>
            <w:tcW w:w="8778" w:type="dxa"/>
            <w:tcBorders>
              <w:top w:val="single" w:sz="4" w:space="0" w:color="auto"/>
              <w:left w:val="nil"/>
              <w:bottom w:val="single" w:sz="4" w:space="0" w:color="auto"/>
              <w:right w:val="nil"/>
            </w:tcBorders>
            <w:shd w:val="clear" w:color="auto" w:fill="auto"/>
          </w:tcPr>
          <w:p w14:paraId="5CB1D4F5" w14:textId="77777777" w:rsidR="00C2541C" w:rsidRPr="006424C2" w:rsidRDefault="00C2541C" w:rsidP="00EE2DF4">
            <w:pPr>
              <w:spacing w:before="0" w:after="60"/>
              <w:rPr>
                <w:szCs w:val="24"/>
                <w:lang w:val="sr-Cyrl-RS"/>
              </w:rPr>
            </w:pPr>
            <w:r w:rsidRPr="006424C2">
              <w:rPr>
                <w:szCs w:val="24"/>
                <w:lang w:val="sr-Cyrl-RS"/>
              </w:rPr>
              <w:t xml:space="preserve">Нови путеви ће бити планирани, пројектовани и изграђени уз потпуну примену свих алата за унапређење безбедности путне инфраструктуре. Постојећи путеви ће бити одржавани тако да се на њима обезбеди висок стандард безбедности саобраћаја. Ово подразумева да ће се </w:t>
            </w:r>
            <w:r w:rsidRPr="006424C2">
              <w:rPr>
                <w:lang w:val="sr-Cyrl-RS"/>
              </w:rPr>
              <w:t xml:space="preserve">редовно спроводити сви прописани алати унапређења безбедности путне инфраструктуре и биће примењени сви прихваћени предлози мера, уз уважавање рањивости свих учесника у саобраћају, приступа безбедног система и будућих захтева аутоматизованих возила. Са овако обезбеђеним високим стандардом безбедности путне инфраструктуре очекује се мањи ризик страдања у саобраћају. Обезбеђење високог стандарда безбедности путне инфраструктуре ће бити потпомогнуто промоцијом примене алата и разменом искустава на домаћим и међународним конференцијама и другим скуповима, редовним надзором над спровођењем алата и применом предложених мера побољшања, као и праћењем ефеката примене мера и доследном применом савременог концепта подељене одговорности. </w:t>
            </w:r>
          </w:p>
        </w:tc>
      </w:tr>
      <w:tr w:rsidR="00C2541C" w:rsidRPr="006424C2" w14:paraId="13EE348E" w14:textId="77777777" w:rsidTr="00EE2DF4">
        <w:tc>
          <w:tcPr>
            <w:tcW w:w="8778" w:type="dxa"/>
            <w:tcBorders>
              <w:top w:val="single" w:sz="4" w:space="0" w:color="auto"/>
              <w:left w:val="nil"/>
              <w:bottom w:val="single" w:sz="4" w:space="0" w:color="auto"/>
              <w:right w:val="nil"/>
            </w:tcBorders>
            <w:shd w:val="clear" w:color="auto" w:fill="C5E0B3" w:themeFill="accent6" w:themeFillTint="66"/>
          </w:tcPr>
          <w:p w14:paraId="37355442" w14:textId="2BF7E64F" w:rsidR="00C2541C" w:rsidRPr="006424C2" w:rsidRDefault="00C2541C" w:rsidP="00DF28DE">
            <w:pPr>
              <w:ind w:left="1168" w:hanging="1168"/>
              <w:jc w:val="left"/>
              <w:rPr>
                <w:b/>
                <w:lang w:val="sr-Cyrl-RS"/>
              </w:rPr>
            </w:pPr>
            <w:r w:rsidRPr="006424C2">
              <w:rPr>
                <w:b/>
                <w:lang w:val="sr-Cyrl-RS"/>
              </w:rPr>
              <w:t>МЕРА 2.</w:t>
            </w:r>
            <w:r w:rsidR="00DF28DE" w:rsidRPr="006424C2">
              <w:rPr>
                <w:b/>
                <w:lang w:val="sr-Cyrl-RS"/>
              </w:rPr>
              <w:t>2</w:t>
            </w:r>
            <w:r w:rsidRPr="006424C2">
              <w:rPr>
                <w:b/>
                <w:lang w:val="sr-Cyrl-RS"/>
              </w:rPr>
              <w:t>. Унапређење процеса праћења утицајних фактора на настанак саобраћајних незгода са посебним освртом на утицај пута</w:t>
            </w:r>
          </w:p>
        </w:tc>
      </w:tr>
      <w:tr w:rsidR="00C2541C" w:rsidRPr="006424C2" w14:paraId="53BD5053" w14:textId="77777777" w:rsidTr="00EE2DF4">
        <w:tc>
          <w:tcPr>
            <w:tcW w:w="8778" w:type="dxa"/>
            <w:tcBorders>
              <w:top w:val="single" w:sz="4" w:space="0" w:color="auto"/>
              <w:left w:val="nil"/>
              <w:bottom w:val="single" w:sz="4" w:space="0" w:color="auto"/>
              <w:right w:val="nil"/>
            </w:tcBorders>
            <w:shd w:val="clear" w:color="auto" w:fill="auto"/>
          </w:tcPr>
          <w:p w14:paraId="3462F77D" w14:textId="17345BA4" w:rsidR="00C2541C" w:rsidRPr="006424C2" w:rsidRDefault="00C2541C" w:rsidP="00EE2DF4">
            <w:pPr>
              <w:spacing w:before="0"/>
              <w:rPr>
                <w:szCs w:val="24"/>
                <w:lang w:val="sr-Cyrl-RS"/>
              </w:rPr>
            </w:pPr>
            <w:r w:rsidRPr="006424C2">
              <w:rPr>
                <w:lang w:val="sr-Cyrl-RS"/>
              </w:rPr>
              <w:t xml:space="preserve">Доследно ће се спроводити алати, који имају за циљ препознавање утицајних фактора на настанак саобраћајних незгода и последица саобраћајних незгода са посебним освртом на утицај пута. С тим у вези, редовно ће се пратити и анализирати утицајни фактори и спроводиће се редовне и периодичне обуке надлежних субјеката за прецизније препознавање и дефинисање утицајних фактора. Развиће се национална методологија и успоставити систем Дубинских анализа саобраћајних незгода, који ће омогућити формирање квалитетних база података о утицајним факторима настанка саобраћајних незгода у </w:t>
            </w:r>
            <w:r w:rsidR="009812F8">
              <w:rPr>
                <w:lang w:val="sr-Cyrl-RS"/>
              </w:rPr>
              <w:t xml:space="preserve">Републици </w:t>
            </w:r>
            <w:r w:rsidRPr="006424C2">
              <w:rPr>
                <w:lang w:val="sr-Cyrl-RS"/>
              </w:rPr>
              <w:t xml:space="preserve">Србији. Анализом овако прикупљених података о саобраћајним незгодама ће се створити услови за квалитетну процену околности које доводе до настанка саобраћајних незгода, односно створиће се услови за уочавање кључних проблема и предлагање ефикасних мера за спречавање настанка саобраћајних незгода, односно смањење страдања у друмском саобраћају.  </w:t>
            </w:r>
          </w:p>
        </w:tc>
      </w:tr>
      <w:tr w:rsidR="00C2541C" w:rsidRPr="006424C2" w14:paraId="67BE3903" w14:textId="77777777" w:rsidTr="00EE2DF4">
        <w:tc>
          <w:tcPr>
            <w:tcW w:w="8778" w:type="dxa"/>
            <w:tcBorders>
              <w:top w:val="single" w:sz="4" w:space="0" w:color="auto"/>
              <w:left w:val="nil"/>
              <w:bottom w:val="single" w:sz="4" w:space="0" w:color="auto"/>
              <w:right w:val="nil"/>
            </w:tcBorders>
            <w:shd w:val="clear" w:color="auto" w:fill="C5E0B3" w:themeFill="accent6" w:themeFillTint="66"/>
          </w:tcPr>
          <w:p w14:paraId="20BF58CB" w14:textId="6FB7294A" w:rsidR="00C2541C" w:rsidRPr="006424C2" w:rsidRDefault="00C2541C" w:rsidP="00DF28DE">
            <w:pPr>
              <w:ind w:left="1168" w:hanging="1168"/>
              <w:jc w:val="left"/>
              <w:rPr>
                <w:b/>
                <w:lang w:val="sr-Cyrl-RS"/>
              </w:rPr>
            </w:pPr>
            <w:r w:rsidRPr="006424C2">
              <w:rPr>
                <w:b/>
                <w:lang w:val="sr-Cyrl-RS"/>
              </w:rPr>
              <w:t>МЕРА 2.</w:t>
            </w:r>
            <w:r w:rsidR="00DF28DE" w:rsidRPr="006424C2">
              <w:rPr>
                <w:b/>
                <w:lang w:val="sr-Cyrl-RS"/>
              </w:rPr>
              <w:t>3</w:t>
            </w:r>
            <w:r w:rsidRPr="006424C2">
              <w:rPr>
                <w:b/>
                <w:lang w:val="sr-Cyrl-RS"/>
              </w:rPr>
              <w:t>. Јачање капацитета институција и појединаца у области безбедности путне инфраструктуре</w:t>
            </w:r>
          </w:p>
        </w:tc>
      </w:tr>
      <w:tr w:rsidR="00C2541C" w:rsidRPr="006424C2" w14:paraId="57CD6A51" w14:textId="77777777" w:rsidTr="00EE2DF4">
        <w:tc>
          <w:tcPr>
            <w:tcW w:w="8778" w:type="dxa"/>
            <w:tcBorders>
              <w:top w:val="single" w:sz="4" w:space="0" w:color="auto"/>
              <w:left w:val="nil"/>
              <w:bottom w:val="single" w:sz="4" w:space="0" w:color="auto"/>
              <w:right w:val="nil"/>
            </w:tcBorders>
            <w:shd w:val="clear" w:color="auto" w:fill="auto"/>
          </w:tcPr>
          <w:p w14:paraId="079E1D0F" w14:textId="3C60890D" w:rsidR="00C2541C" w:rsidRPr="006424C2" w:rsidRDefault="00C2541C" w:rsidP="00DF28DE">
            <w:pPr>
              <w:spacing w:before="0"/>
              <w:rPr>
                <w:szCs w:val="24"/>
                <w:lang w:val="sr-Cyrl-RS"/>
              </w:rPr>
            </w:pPr>
            <w:r w:rsidRPr="006424C2">
              <w:rPr>
                <w:szCs w:val="24"/>
                <w:lang w:val="sr-Cyrl-RS"/>
              </w:rPr>
              <w:t>Како би се обезбедило спровођење предвиђених активности и достизање високог стандарда безбедности путне инфраструктуре ојачаће се капацитети институција које се баве безбедношћу путн</w:t>
            </w:r>
            <w:r w:rsidR="00F37DEA">
              <w:rPr>
                <w:szCs w:val="24"/>
                <w:lang w:val="sr-Cyrl-RS"/>
              </w:rPr>
              <w:t>е</w:t>
            </w:r>
            <w:r w:rsidRPr="006424C2">
              <w:rPr>
                <w:szCs w:val="24"/>
                <w:lang w:val="sr-Cyrl-RS"/>
              </w:rPr>
              <w:t xml:space="preserve"> инфраструктур</w:t>
            </w:r>
            <w:r w:rsidR="00F37DEA">
              <w:rPr>
                <w:szCs w:val="24"/>
                <w:lang w:val="sr-Cyrl-RS"/>
              </w:rPr>
              <w:t>е</w:t>
            </w:r>
            <w:r w:rsidRPr="006424C2">
              <w:rPr>
                <w:szCs w:val="24"/>
                <w:lang w:val="sr-Cyrl-RS"/>
              </w:rPr>
              <w:t>, кроз запошљавање и усавршавање довољног броја стручних лица за бављење пословима безбедности саобраћаја на путевима</w:t>
            </w:r>
            <w:r w:rsidR="00DF28DE" w:rsidRPr="006424C2">
              <w:rPr>
                <w:szCs w:val="24"/>
                <w:lang w:val="sr-Cyrl-RS"/>
              </w:rPr>
              <w:t>, спровођење и</w:t>
            </w:r>
            <w:r w:rsidR="00A434EC" w:rsidRPr="006424C2">
              <w:rPr>
                <w:szCs w:val="24"/>
                <w:lang w:val="sr-Cyrl-RS"/>
              </w:rPr>
              <w:t>,</w:t>
            </w:r>
            <w:r w:rsidR="00DF28DE" w:rsidRPr="006424C2">
              <w:rPr>
                <w:szCs w:val="24"/>
                <w:lang w:val="sr-Cyrl-RS"/>
              </w:rPr>
              <w:t xml:space="preserve"> по потреби</w:t>
            </w:r>
            <w:r w:rsidR="00A434EC" w:rsidRPr="006424C2">
              <w:rPr>
                <w:szCs w:val="24"/>
                <w:lang w:val="sr-Cyrl-RS"/>
              </w:rPr>
              <w:t>,</w:t>
            </w:r>
            <w:r w:rsidR="00DF28DE" w:rsidRPr="006424C2">
              <w:rPr>
                <w:szCs w:val="24"/>
                <w:lang w:val="sr-Cyrl-RS"/>
              </w:rPr>
              <w:t xml:space="preserve"> унапређење програма обука и стручних усавршавања ревизора и проверивача, као и спровођење периодичних стручних усавршавања запослених у управљачима путева</w:t>
            </w:r>
            <w:r w:rsidRPr="006424C2">
              <w:rPr>
                <w:szCs w:val="24"/>
                <w:lang w:val="sr-Cyrl-RS"/>
              </w:rPr>
              <w:t>. На тај начин ће се створити могућности за потпуном применом алата за унапређење безбедности путне инфраструктуре, односно управљањем безбедношћу путне инфраструктуре. Посебно ће се у научно образовном систему и у стручним организацијама посветити унапређењу планова и програма који третирају област бе</w:t>
            </w:r>
            <w:r w:rsidR="003E0C24" w:rsidRPr="006424C2">
              <w:rPr>
                <w:szCs w:val="24"/>
                <w:lang w:val="sr-Cyrl-RS"/>
              </w:rPr>
              <w:t xml:space="preserve">збедност путне инфраструктуре, у следећим институцијама: управљачи државних путева, </w:t>
            </w:r>
            <w:r w:rsidR="003E0C24" w:rsidRPr="006424C2">
              <w:rPr>
                <w:szCs w:val="24"/>
                <w:lang w:val="sr-Cyrl-RS"/>
              </w:rPr>
              <w:lastRenderedPageBreak/>
              <w:t>управљачи општинских путева и улица, МГСИ- инспекцијски надзор и Агенција.</w:t>
            </w:r>
          </w:p>
        </w:tc>
      </w:tr>
      <w:tr w:rsidR="00C2541C" w:rsidRPr="006424C2" w14:paraId="56D89EA6" w14:textId="77777777" w:rsidTr="00EE2DF4">
        <w:tc>
          <w:tcPr>
            <w:tcW w:w="8778" w:type="dxa"/>
            <w:tcBorders>
              <w:top w:val="single" w:sz="4" w:space="0" w:color="auto"/>
              <w:left w:val="nil"/>
              <w:bottom w:val="single" w:sz="4" w:space="0" w:color="auto"/>
              <w:right w:val="nil"/>
            </w:tcBorders>
            <w:shd w:val="clear" w:color="auto" w:fill="C5E0B3" w:themeFill="accent6" w:themeFillTint="66"/>
          </w:tcPr>
          <w:p w14:paraId="7E748328" w14:textId="5935A5EC" w:rsidR="00C2541C" w:rsidRPr="006424C2" w:rsidRDefault="00C2541C" w:rsidP="00DF28DE">
            <w:pPr>
              <w:spacing w:before="0"/>
              <w:ind w:left="1168" w:hanging="1168"/>
              <w:jc w:val="left"/>
              <w:rPr>
                <w:lang w:val="sr-Cyrl-RS"/>
              </w:rPr>
            </w:pPr>
            <w:r w:rsidRPr="006424C2">
              <w:rPr>
                <w:b/>
                <w:lang w:val="sr-Cyrl-RS"/>
              </w:rPr>
              <w:lastRenderedPageBreak/>
              <w:t>МЕРА 2.</w:t>
            </w:r>
            <w:r w:rsidR="00DF28DE" w:rsidRPr="006424C2">
              <w:rPr>
                <w:b/>
                <w:lang w:val="sr-Cyrl-RS"/>
              </w:rPr>
              <w:t>4</w:t>
            </w:r>
            <w:r w:rsidRPr="006424C2">
              <w:rPr>
                <w:b/>
                <w:lang w:val="sr-Cyrl-RS"/>
              </w:rPr>
              <w:t xml:space="preserve">. </w:t>
            </w:r>
            <w:r w:rsidR="00CB61DD" w:rsidRPr="006424C2">
              <w:rPr>
                <w:b/>
                <w:lang w:val="sr-Cyrl-RS"/>
              </w:rPr>
              <w:t>Унапређење безбедности саобраћаја на проласцима државних путева кроз насеља</w:t>
            </w:r>
          </w:p>
        </w:tc>
      </w:tr>
      <w:tr w:rsidR="00C2541C" w:rsidRPr="006424C2" w14:paraId="1272E237" w14:textId="77777777" w:rsidTr="00EE2DF4">
        <w:tc>
          <w:tcPr>
            <w:tcW w:w="8778" w:type="dxa"/>
            <w:tcBorders>
              <w:top w:val="single" w:sz="4" w:space="0" w:color="auto"/>
              <w:left w:val="nil"/>
              <w:bottom w:val="single" w:sz="4" w:space="0" w:color="auto"/>
              <w:right w:val="nil"/>
            </w:tcBorders>
            <w:shd w:val="clear" w:color="auto" w:fill="auto"/>
          </w:tcPr>
          <w:p w14:paraId="4F4B2FBA" w14:textId="64EB5221" w:rsidR="00C2541C" w:rsidRPr="006424C2" w:rsidRDefault="00C2541C" w:rsidP="00EE2DF4">
            <w:pPr>
              <w:spacing w:before="0"/>
              <w:rPr>
                <w:b/>
                <w:u w:val="single"/>
                <w:lang w:val="sr-Cyrl-RS"/>
              </w:rPr>
            </w:pPr>
            <w:r w:rsidRPr="006424C2">
              <w:rPr>
                <w:szCs w:val="24"/>
                <w:lang w:val="sr-Cyrl-RS"/>
              </w:rPr>
              <w:t xml:space="preserve">Посебно небезбедне локације на мрежи путева су проласци државних путева кроз насеља, па ће се спровести адекватне анализе и за </w:t>
            </w:r>
            <w:r w:rsidR="006424C2" w:rsidRPr="006424C2">
              <w:rPr>
                <w:szCs w:val="24"/>
                <w:lang w:val="sr-Cyrl-RS"/>
              </w:rPr>
              <w:t>високо ризичне</w:t>
            </w:r>
            <w:r w:rsidRPr="006424C2">
              <w:rPr>
                <w:szCs w:val="24"/>
                <w:lang w:val="sr-Cyrl-RS"/>
              </w:rPr>
              <w:t xml:space="preserve"> проласке државних путева кроз насеља ће се припремити пројекти побољшања безбедности саобраћаја, а мере, предвиђене тим пројектима, ће бити изведене. Посебно ће се на овим проласцима државних путева кроз насеља водити рачуна о потребама рањивих учесника у саобраћају, првенствено пешака и бициклиста и уредиће се зоне школа које се налазе на државним путевима. Једно од решења за побољшање безбедности саобраћаја на проласцима државних путева кроз насеља представљају обилазнице, па ће се спровести анализа оправданости изградње обилазница и за оправдане обилазнице припремиће се одговарајући пројекти који ће бити изведени.</w:t>
            </w:r>
          </w:p>
        </w:tc>
      </w:tr>
      <w:tr w:rsidR="00C2541C" w:rsidRPr="006424C2" w14:paraId="7C41EE7F" w14:textId="77777777" w:rsidTr="00EE2DF4">
        <w:tc>
          <w:tcPr>
            <w:tcW w:w="8778" w:type="dxa"/>
            <w:tcBorders>
              <w:top w:val="single" w:sz="4" w:space="0" w:color="auto"/>
              <w:left w:val="nil"/>
              <w:bottom w:val="single" w:sz="4" w:space="0" w:color="auto"/>
              <w:right w:val="nil"/>
            </w:tcBorders>
            <w:shd w:val="clear" w:color="auto" w:fill="C5E0B3" w:themeFill="accent6" w:themeFillTint="66"/>
          </w:tcPr>
          <w:p w14:paraId="5C5D242E" w14:textId="66E9C58F" w:rsidR="00C2541C" w:rsidRPr="006424C2" w:rsidRDefault="00C2541C" w:rsidP="00291EEB">
            <w:pPr>
              <w:spacing w:before="0"/>
              <w:ind w:left="1168" w:hanging="1168"/>
              <w:jc w:val="left"/>
              <w:rPr>
                <w:b/>
                <w:u w:val="single"/>
                <w:lang w:val="sr-Cyrl-RS"/>
              </w:rPr>
            </w:pPr>
            <w:r w:rsidRPr="006424C2">
              <w:rPr>
                <w:b/>
                <w:lang w:val="sr-Cyrl-RS"/>
              </w:rPr>
              <w:t>МЕРА 2.</w:t>
            </w:r>
            <w:r w:rsidR="00291EEB" w:rsidRPr="006424C2">
              <w:rPr>
                <w:b/>
                <w:lang w:val="sr-Cyrl-RS"/>
              </w:rPr>
              <w:t>5</w:t>
            </w:r>
            <w:r w:rsidRPr="006424C2">
              <w:rPr>
                <w:b/>
                <w:lang w:val="sr-Cyrl-RS"/>
              </w:rPr>
              <w:t xml:space="preserve">. </w:t>
            </w:r>
            <w:r w:rsidR="00A434EC" w:rsidRPr="006424C2">
              <w:rPr>
                <w:b/>
                <w:lang w:val="sr-Cyrl-RS"/>
              </w:rPr>
              <w:t>Унапређење безбедности саобраћаја на локацијама повећане угрожености по рањиве учеснике у саобраћају на општинским путевима и улицама</w:t>
            </w:r>
          </w:p>
        </w:tc>
      </w:tr>
      <w:tr w:rsidR="00C2541C" w:rsidRPr="006424C2" w14:paraId="02C03FE1" w14:textId="77777777" w:rsidTr="00EE2DF4">
        <w:tc>
          <w:tcPr>
            <w:tcW w:w="8778" w:type="dxa"/>
            <w:tcBorders>
              <w:top w:val="single" w:sz="4" w:space="0" w:color="auto"/>
              <w:left w:val="nil"/>
              <w:bottom w:val="single" w:sz="4" w:space="0" w:color="auto"/>
              <w:right w:val="nil"/>
            </w:tcBorders>
            <w:shd w:val="clear" w:color="auto" w:fill="auto"/>
          </w:tcPr>
          <w:p w14:paraId="08676CA9" w14:textId="77777777" w:rsidR="00C2541C" w:rsidRPr="006424C2" w:rsidRDefault="00C2541C" w:rsidP="00EE2DF4">
            <w:pPr>
              <w:spacing w:before="0"/>
              <w:rPr>
                <w:b/>
                <w:u w:val="single"/>
                <w:lang w:val="sr-Cyrl-RS"/>
              </w:rPr>
            </w:pPr>
            <w:r w:rsidRPr="006424C2">
              <w:rPr>
                <w:szCs w:val="24"/>
                <w:lang w:val="sr-Cyrl-RS"/>
              </w:rPr>
              <w:t xml:space="preserve">Спровешће се детаљна анализа угрожености рањивих учесника у саобраћају и за све зоне школа и друге угрожене локације, за које се утврди већи ризик страдања по рањиве учеснике у саобраћају, припремиће се пројекти побољшања безбедности саобраћаја, а локације ће бити третиране адекватним мерама и активностима из тих пројеката, а све у циљу побољшања безбедности саобраћаја за угрожене категорије учесника у саобраћају. </w:t>
            </w:r>
          </w:p>
        </w:tc>
      </w:tr>
      <w:tr w:rsidR="00C2541C" w:rsidRPr="006424C2" w14:paraId="74882556" w14:textId="77777777" w:rsidTr="00EE2DF4">
        <w:tc>
          <w:tcPr>
            <w:tcW w:w="8778" w:type="dxa"/>
            <w:tcBorders>
              <w:top w:val="single" w:sz="4" w:space="0" w:color="auto"/>
              <w:left w:val="nil"/>
              <w:bottom w:val="single" w:sz="4" w:space="0" w:color="auto"/>
              <w:right w:val="nil"/>
            </w:tcBorders>
            <w:shd w:val="clear" w:color="auto" w:fill="C5E0B3" w:themeFill="accent6" w:themeFillTint="66"/>
          </w:tcPr>
          <w:p w14:paraId="245F3BDC" w14:textId="13297772" w:rsidR="00C2541C" w:rsidRPr="006424C2" w:rsidRDefault="00C2541C" w:rsidP="00291EEB">
            <w:pPr>
              <w:spacing w:before="0"/>
              <w:rPr>
                <w:lang w:val="sr-Cyrl-RS"/>
              </w:rPr>
            </w:pPr>
            <w:r w:rsidRPr="006424C2">
              <w:rPr>
                <w:b/>
                <w:lang w:val="sr-Cyrl-RS"/>
              </w:rPr>
              <w:t>МЕРА 2.</w:t>
            </w:r>
            <w:r w:rsidR="00291EEB" w:rsidRPr="006424C2">
              <w:rPr>
                <w:b/>
                <w:lang w:val="sr-Cyrl-RS"/>
              </w:rPr>
              <w:t>6</w:t>
            </w:r>
            <w:r w:rsidRPr="006424C2">
              <w:rPr>
                <w:b/>
                <w:lang w:val="sr-Cyrl-RS"/>
              </w:rPr>
              <w:t>. Унапређење безбедности саобраћаја на прелазима пута преко пруге</w:t>
            </w:r>
          </w:p>
        </w:tc>
      </w:tr>
      <w:tr w:rsidR="00C2541C" w:rsidRPr="006424C2" w14:paraId="67E3715E" w14:textId="77777777" w:rsidTr="00EE2DF4">
        <w:tc>
          <w:tcPr>
            <w:tcW w:w="8778" w:type="dxa"/>
            <w:tcBorders>
              <w:top w:val="single" w:sz="4" w:space="0" w:color="auto"/>
              <w:left w:val="nil"/>
              <w:bottom w:val="single" w:sz="4" w:space="0" w:color="auto"/>
              <w:right w:val="nil"/>
            </w:tcBorders>
            <w:shd w:val="clear" w:color="auto" w:fill="auto"/>
          </w:tcPr>
          <w:p w14:paraId="260D50DA" w14:textId="282BBAD8" w:rsidR="00C2541C" w:rsidRPr="006424C2" w:rsidRDefault="00C2541C" w:rsidP="00A434EC">
            <w:pPr>
              <w:spacing w:before="0"/>
              <w:rPr>
                <w:lang w:val="sr-Cyrl-RS"/>
              </w:rPr>
            </w:pPr>
            <w:r w:rsidRPr="006424C2">
              <w:rPr>
                <w:lang w:val="sr-Cyrl-RS"/>
              </w:rPr>
              <w:t xml:space="preserve">За побољшање безбедности саобраћаја на прелазима пута преко пруге и смањивање ризика страдања на овим локација биће припремљен </w:t>
            </w:r>
            <w:r w:rsidR="00537676" w:rsidRPr="006424C2">
              <w:rPr>
                <w:lang w:val="sr-Cyrl-RS"/>
              </w:rPr>
              <w:t xml:space="preserve">План </w:t>
            </w:r>
            <w:r w:rsidRPr="006424C2">
              <w:rPr>
                <w:szCs w:val="24"/>
                <w:lang w:val="sr-Cyrl-RS"/>
              </w:rPr>
              <w:t xml:space="preserve">унапређења безбедности саобраћаја на прелазима пута преко пруге, биће израђена методологија за процену ризика безбедности саобраћаја на прелазима преко пруге и редовно ће се спроводити оцена ризика. </w:t>
            </w:r>
            <w:r w:rsidR="00F456C9" w:rsidRPr="006424C2">
              <w:rPr>
                <w:szCs w:val="24"/>
                <w:lang w:val="sr-Cyrl-RS"/>
              </w:rPr>
              <w:t>На основу свеобухватне анализе стања безбедности саобраћаја на прелазима пута преко пруге биће предложене, а затим и спроведене мере и активности за унапређење безбедности саобраћаја на прелазима пута преко пруге, како техничке мере, тако и ''меке'' мере (едукативне, превентивно-промотивне активности, измене закона и сл.). Посебно ће се истраживати понашања учесника у саобраћају у односу на различите начине обезбеђења прелаза пута преко пруге, а затим и предузимати мере и активности за смањивање њихово</w:t>
            </w:r>
            <w:r w:rsidR="00A434EC" w:rsidRPr="006424C2">
              <w:rPr>
                <w:szCs w:val="24"/>
                <w:lang w:val="sr-Cyrl-RS"/>
              </w:rPr>
              <w:t>г</w:t>
            </w:r>
            <w:r w:rsidR="00F456C9" w:rsidRPr="006424C2">
              <w:rPr>
                <w:szCs w:val="24"/>
                <w:lang w:val="sr-Cyrl-RS"/>
              </w:rPr>
              <w:t xml:space="preserve"> небезбедно</w:t>
            </w:r>
            <w:r w:rsidR="00A434EC" w:rsidRPr="006424C2">
              <w:rPr>
                <w:szCs w:val="24"/>
                <w:lang w:val="sr-Cyrl-RS"/>
              </w:rPr>
              <w:t>г</w:t>
            </w:r>
            <w:r w:rsidR="00F456C9" w:rsidRPr="006424C2">
              <w:rPr>
                <w:szCs w:val="24"/>
                <w:lang w:val="sr-Cyrl-RS"/>
              </w:rPr>
              <w:t xml:space="preserve"> понашањ</w:t>
            </w:r>
            <w:r w:rsidR="00A434EC" w:rsidRPr="006424C2">
              <w:rPr>
                <w:szCs w:val="24"/>
                <w:lang w:val="sr-Cyrl-RS"/>
              </w:rPr>
              <w:t>а</w:t>
            </w:r>
            <w:r w:rsidR="00F456C9" w:rsidRPr="006424C2">
              <w:rPr>
                <w:szCs w:val="24"/>
                <w:lang w:val="sr-Cyrl-RS"/>
              </w:rPr>
              <w:t>.</w:t>
            </w:r>
          </w:p>
        </w:tc>
      </w:tr>
    </w:tbl>
    <w:p w14:paraId="1EC58597" w14:textId="7B6550A6" w:rsidR="00FF2142" w:rsidRPr="006424C2" w:rsidRDefault="00FF2142" w:rsidP="00136FBE">
      <w:pPr>
        <w:spacing w:before="0" w:after="0"/>
        <w:rPr>
          <w:sz w:val="22"/>
          <w:lang w:val="sr-Cyrl-RS"/>
        </w:rPr>
      </w:pPr>
    </w:p>
    <w:tbl>
      <w:tblPr>
        <w:tblW w:w="8789" w:type="dxa"/>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3119"/>
        <w:gridCol w:w="5670"/>
      </w:tblGrid>
      <w:tr w:rsidR="00C2541C" w:rsidRPr="006424C2" w14:paraId="55238FCF" w14:textId="77777777" w:rsidTr="00EE2DF4">
        <w:trPr>
          <w:jc w:val="center"/>
        </w:trPr>
        <w:tc>
          <w:tcPr>
            <w:tcW w:w="3119" w:type="dxa"/>
            <w:shd w:val="clear" w:color="auto" w:fill="70AD47" w:themeFill="accent6"/>
            <w:vAlign w:val="center"/>
          </w:tcPr>
          <w:p w14:paraId="1F0B5E74" w14:textId="77777777" w:rsidR="00C2541C" w:rsidRPr="006424C2" w:rsidRDefault="00C2541C" w:rsidP="00EE2DF4">
            <w:pPr>
              <w:tabs>
                <w:tab w:val="left" w:pos="459"/>
              </w:tabs>
              <w:jc w:val="center"/>
              <w:rPr>
                <w:rFonts w:eastAsia="Calibri"/>
                <w:color w:val="FFFFFF" w:themeColor="background1"/>
                <w:sz w:val="22"/>
                <w:lang w:val="sr-Cyrl-RS"/>
              </w:rPr>
            </w:pPr>
            <w:r w:rsidRPr="006424C2">
              <w:rPr>
                <w:rFonts w:eastAsia="Calibri"/>
                <w:b/>
                <w:color w:val="FFFFFF" w:themeColor="background1"/>
                <w:sz w:val="22"/>
                <w:lang w:val="sr-Cyrl-RS"/>
              </w:rPr>
              <w:t>Мере:</w:t>
            </w:r>
          </w:p>
        </w:tc>
        <w:tc>
          <w:tcPr>
            <w:tcW w:w="5670" w:type="dxa"/>
            <w:shd w:val="clear" w:color="auto" w:fill="70AD47" w:themeFill="accent6"/>
            <w:vAlign w:val="center"/>
          </w:tcPr>
          <w:p w14:paraId="12334D27" w14:textId="2B95BEE2" w:rsidR="00C2541C" w:rsidRPr="006424C2" w:rsidRDefault="00592C33" w:rsidP="00EE2DF4">
            <w:pPr>
              <w:jc w:val="center"/>
              <w:rPr>
                <w:rFonts w:eastAsia="Calibri"/>
                <w:color w:val="FFFFFF" w:themeColor="background1"/>
                <w:sz w:val="22"/>
                <w:lang w:val="sr-Cyrl-RS"/>
              </w:rPr>
            </w:pPr>
            <w:r w:rsidRPr="006424C2">
              <w:rPr>
                <w:rFonts w:eastAsia="Calibri"/>
                <w:b/>
                <w:color w:val="FFFFFF" w:themeColor="background1"/>
                <w:sz w:val="22"/>
                <w:lang w:val="sr-Cyrl-RS"/>
              </w:rPr>
              <w:t>Показатељ(и) на нивоу мере:</w:t>
            </w:r>
          </w:p>
        </w:tc>
      </w:tr>
      <w:tr w:rsidR="00445136" w:rsidRPr="006424C2" w14:paraId="7551DED1" w14:textId="77777777" w:rsidTr="00D80C30">
        <w:trPr>
          <w:trHeight w:val="1155"/>
          <w:jc w:val="center"/>
        </w:trPr>
        <w:tc>
          <w:tcPr>
            <w:tcW w:w="3119" w:type="dxa"/>
            <w:vMerge w:val="restart"/>
            <w:shd w:val="clear" w:color="auto" w:fill="C5E0B3" w:themeFill="accent6" w:themeFillTint="66"/>
            <w:vAlign w:val="center"/>
          </w:tcPr>
          <w:p w14:paraId="5050CC58" w14:textId="77777777" w:rsidR="00445136" w:rsidRPr="006424C2" w:rsidRDefault="00445136" w:rsidP="00EE2DF4">
            <w:pPr>
              <w:spacing w:before="60" w:after="60"/>
              <w:jc w:val="left"/>
              <w:rPr>
                <w:rFonts w:eastAsia="Calibri"/>
                <w:bCs/>
                <w:sz w:val="22"/>
                <w:lang w:val="sr-Cyrl-RS"/>
              </w:rPr>
            </w:pPr>
            <w:r w:rsidRPr="006424C2">
              <w:rPr>
                <w:rFonts w:eastAsia="Calibri"/>
                <w:bCs/>
                <w:sz w:val="22"/>
                <w:lang w:val="sr-Cyrl-RS"/>
              </w:rPr>
              <w:t>Мера 2.1. Унапређење планирања, пројектовања, изградње и одржавања путева</w:t>
            </w:r>
          </w:p>
        </w:tc>
        <w:tc>
          <w:tcPr>
            <w:tcW w:w="5670" w:type="dxa"/>
            <w:shd w:val="clear" w:color="auto" w:fill="auto"/>
            <w:vAlign w:val="center"/>
          </w:tcPr>
          <w:p w14:paraId="46BC2522" w14:textId="77777777" w:rsidR="00445136" w:rsidRPr="006424C2" w:rsidRDefault="00445136" w:rsidP="00EE2DF4">
            <w:pPr>
              <w:spacing w:before="0" w:after="0"/>
              <w:rPr>
                <w:color w:val="242021"/>
                <w:sz w:val="22"/>
                <w:lang w:val="sr-Cyrl-RS"/>
              </w:rPr>
            </w:pPr>
            <w:r w:rsidRPr="006424C2">
              <w:rPr>
                <w:color w:val="242021"/>
                <w:sz w:val="22"/>
                <w:lang w:val="sr-Cyrl-RS"/>
              </w:rPr>
              <w:t>Проценат саобраћајних незгодама са погинулим лицима, у којима је пут имао утицај на настанак и последице саобраћајних незгода.</w:t>
            </w:r>
          </w:p>
          <w:p w14:paraId="3AE96909" w14:textId="77777777" w:rsidR="00445136" w:rsidRPr="006424C2" w:rsidRDefault="00445136" w:rsidP="00EE2DF4">
            <w:pPr>
              <w:spacing w:before="0" w:after="0"/>
              <w:jc w:val="right"/>
              <w:rPr>
                <w:rFonts w:eastAsia="Calibri"/>
                <w:sz w:val="22"/>
                <w:lang w:val="sr-Cyrl-RS"/>
              </w:rPr>
            </w:pPr>
            <w:r w:rsidRPr="006424C2">
              <w:rPr>
                <w:rFonts w:eastAsia="Calibri"/>
                <w:sz w:val="22"/>
                <w:lang w:val="sr-Cyrl-RS"/>
              </w:rPr>
              <w:t xml:space="preserve">(почетна вредност 2021: </w:t>
            </w:r>
            <w:r w:rsidRPr="006424C2">
              <w:rPr>
                <w:sz w:val="22"/>
                <w:lang w:val="sr-Cyrl-RS"/>
              </w:rPr>
              <w:t>&gt;20%</w:t>
            </w:r>
            <w:r w:rsidRPr="006424C2">
              <w:rPr>
                <w:rFonts w:eastAsia="Calibri"/>
                <w:sz w:val="22"/>
                <w:lang w:val="sr-Cyrl-RS"/>
              </w:rPr>
              <w:t xml:space="preserve">, </w:t>
            </w:r>
          </w:p>
          <w:p w14:paraId="276F5663" w14:textId="77777777" w:rsidR="00445136" w:rsidRPr="006424C2" w:rsidRDefault="00445136" w:rsidP="00EE2DF4">
            <w:pPr>
              <w:spacing w:before="0" w:after="0"/>
              <w:jc w:val="right"/>
              <w:rPr>
                <w:rFonts w:eastAsia="Calibri"/>
                <w:sz w:val="22"/>
                <w:lang w:val="sr-Cyrl-RS"/>
              </w:rPr>
            </w:pPr>
            <w:r w:rsidRPr="006424C2">
              <w:rPr>
                <w:rFonts w:eastAsia="Calibri"/>
                <w:sz w:val="22"/>
                <w:lang w:val="sr-Cyrl-RS"/>
              </w:rPr>
              <w:t>циљна вредност 2030: 15%)</w:t>
            </w:r>
          </w:p>
        </w:tc>
      </w:tr>
      <w:tr w:rsidR="00445136" w:rsidRPr="006424C2" w14:paraId="636B1BB8" w14:textId="77777777" w:rsidTr="00D80C30">
        <w:trPr>
          <w:trHeight w:val="1854"/>
          <w:jc w:val="center"/>
        </w:trPr>
        <w:tc>
          <w:tcPr>
            <w:tcW w:w="3119" w:type="dxa"/>
            <w:vMerge/>
            <w:shd w:val="clear" w:color="auto" w:fill="C5E0B3" w:themeFill="accent6" w:themeFillTint="66"/>
            <w:vAlign w:val="center"/>
          </w:tcPr>
          <w:p w14:paraId="7E89E7DB" w14:textId="77777777" w:rsidR="00445136" w:rsidRPr="006424C2" w:rsidRDefault="00445136" w:rsidP="00EE2DF4">
            <w:pPr>
              <w:spacing w:before="60" w:after="60"/>
              <w:jc w:val="left"/>
              <w:rPr>
                <w:rFonts w:eastAsia="Calibri"/>
                <w:bCs/>
                <w:sz w:val="22"/>
                <w:lang w:val="sr-Cyrl-RS"/>
              </w:rPr>
            </w:pPr>
          </w:p>
        </w:tc>
        <w:tc>
          <w:tcPr>
            <w:tcW w:w="5670" w:type="dxa"/>
            <w:shd w:val="clear" w:color="auto" w:fill="auto"/>
            <w:vAlign w:val="center"/>
          </w:tcPr>
          <w:p w14:paraId="0B90BFD6" w14:textId="28B628A3" w:rsidR="00445136" w:rsidRPr="006424C2" w:rsidRDefault="00667606" w:rsidP="00EE2DF4">
            <w:pPr>
              <w:spacing w:before="60" w:after="60"/>
              <w:rPr>
                <w:rFonts w:eastAsia="Calibri"/>
                <w:sz w:val="22"/>
                <w:lang w:val="sr-Cyrl-RS"/>
              </w:rPr>
            </w:pPr>
            <w:r>
              <w:rPr>
                <w:rFonts w:eastAsia="Calibri"/>
                <w:sz w:val="22"/>
                <w:lang w:val="sr-Cyrl-RS"/>
              </w:rPr>
              <w:t>Проценат</w:t>
            </w:r>
            <w:r w:rsidR="00445136" w:rsidRPr="006424C2">
              <w:rPr>
                <w:rFonts w:eastAsia="Calibri"/>
                <w:sz w:val="22"/>
                <w:lang w:val="sr-Cyrl-RS"/>
              </w:rPr>
              <w:t xml:space="preserve"> примене сваког од алата за унапређење безбедности државних путева, уз уважавање рањивости свих учесника у саобраћају, </w:t>
            </w:r>
            <w:r w:rsidR="00445136" w:rsidRPr="006424C2">
              <w:rPr>
                <w:sz w:val="22"/>
                <w:lang w:val="sr-Cyrl-RS"/>
              </w:rPr>
              <w:t xml:space="preserve">уз </w:t>
            </w:r>
            <w:r w:rsidR="00445136" w:rsidRPr="006424C2">
              <w:rPr>
                <w:rStyle w:val="fontstyle01"/>
                <w:rFonts w:ascii="Times New Roman" w:hAnsi="Times New Roman"/>
                <w:sz w:val="22"/>
                <w:lang w:val="sr-Cyrl-RS"/>
              </w:rPr>
              <w:t>примену концепта самобјашњавајућих и опраштајућих путева</w:t>
            </w:r>
            <w:r w:rsidR="00445136" w:rsidRPr="006424C2">
              <w:rPr>
                <w:rFonts w:eastAsia="Calibri"/>
                <w:sz w:val="22"/>
                <w:lang w:val="sr-Cyrl-RS"/>
              </w:rPr>
              <w:t xml:space="preserve"> и уз уважавање приступа безбедног система.</w:t>
            </w:r>
          </w:p>
          <w:p w14:paraId="4B1C3135" w14:textId="77777777" w:rsidR="00445136" w:rsidRPr="006424C2" w:rsidRDefault="00445136" w:rsidP="00EE2DF4">
            <w:pPr>
              <w:spacing w:before="0" w:after="0"/>
              <w:jc w:val="right"/>
              <w:rPr>
                <w:rFonts w:eastAsia="Calibri"/>
                <w:sz w:val="22"/>
                <w:lang w:val="sr-Cyrl-RS"/>
              </w:rPr>
            </w:pPr>
            <w:r w:rsidRPr="006424C2">
              <w:rPr>
                <w:rFonts w:eastAsia="Calibri"/>
                <w:sz w:val="22"/>
                <w:lang w:val="sr-Cyrl-RS"/>
              </w:rPr>
              <w:t xml:space="preserve"> (почетна вредност 2021: није мерено, </w:t>
            </w:r>
          </w:p>
          <w:p w14:paraId="1398AE80" w14:textId="77777777" w:rsidR="00445136" w:rsidRPr="006424C2" w:rsidRDefault="00445136" w:rsidP="00EE2DF4">
            <w:pPr>
              <w:spacing w:before="60" w:after="60"/>
              <w:jc w:val="right"/>
              <w:rPr>
                <w:rFonts w:eastAsia="Calibri"/>
                <w:sz w:val="22"/>
                <w:lang w:val="sr-Cyrl-RS"/>
              </w:rPr>
            </w:pPr>
            <w:r w:rsidRPr="006424C2">
              <w:rPr>
                <w:rFonts w:eastAsia="Calibri"/>
                <w:sz w:val="22"/>
                <w:lang w:val="sr-Cyrl-RS"/>
              </w:rPr>
              <w:t>циљна вредност 2030: 95%)</w:t>
            </w:r>
          </w:p>
        </w:tc>
      </w:tr>
      <w:tr w:rsidR="00445136" w:rsidRPr="006424C2" w14:paraId="2EB18A6A" w14:textId="77777777" w:rsidTr="00D80C30">
        <w:trPr>
          <w:trHeight w:val="1826"/>
          <w:jc w:val="center"/>
        </w:trPr>
        <w:tc>
          <w:tcPr>
            <w:tcW w:w="3119" w:type="dxa"/>
            <w:vMerge/>
            <w:shd w:val="clear" w:color="auto" w:fill="C5E0B3" w:themeFill="accent6" w:themeFillTint="66"/>
            <w:vAlign w:val="center"/>
          </w:tcPr>
          <w:p w14:paraId="19128840" w14:textId="77777777" w:rsidR="00445136" w:rsidRPr="006424C2" w:rsidRDefault="00445136" w:rsidP="00EE2DF4">
            <w:pPr>
              <w:spacing w:before="60" w:after="60"/>
              <w:jc w:val="left"/>
              <w:rPr>
                <w:rFonts w:eastAsia="Calibri"/>
                <w:bCs/>
                <w:sz w:val="22"/>
                <w:lang w:val="sr-Cyrl-RS"/>
              </w:rPr>
            </w:pPr>
          </w:p>
        </w:tc>
        <w:tc>
          <w:tcPr>
            <w:tcW w:w="5670" w:type="dxa"/>
            <w:shd w:val="clear" w:color="auto" w:fill="auto"/>
            <w:vAlign w:val="center"/>
          </w:tcPr>
          <w:p w14:paraId="7701D0C5" w14:textId="77777777" w:rsidR="00445136" w:rsidRPr="006424C2" w:rsidRDefault="00445136" w:rsidP="00EE2DF4">
            <w:pPr>
              <w:spacing w:before="60" w:after="60"/>
              <w:rPr>
                <w:rFonts w:eastAsia="Calibri"/>
                <w:sz w:val="22"/>
                <w:lang w:val="sr-Cyrl-RS"/>
              </w:rPr>
            </w:pPr>
            <w:r w:rsidRPr="006424C2">
              <w:rPr>
                <w:rFonts w:eastAsia="Calibri"/>
                <w:sz w:val="22"/>
                <w:lang w:val="sr-Cyrl-RS"/>
              </w:rPr>
              <w:t xml:space="preserve">Степен примене сваког од алата за унапређење безбедности општинских путева и улица, уз уважавање рањивости свих учесника у саобраћају, </w:t>
            </w:r>
            <w:r w:rsidRPr="006424C2">
              <w:rPr>
                <w:sz w:val="22"/>
                <w:lang w:val="sr-Cyrl-RS"/>
              </w:rPr>
              <w:t xml:space="preserve">уз </w:t>
            </w:r>
            <w:r w:rsidRPr="006424C2">
              <w:rPr>
                <w:rStyle w:val="fontstyle01"/>
                <w:rFonts w:ascii="Times New Roman" w:hAnsi="Times New Roman"/>
                <w:sz w:val="22"/>
                <w:lang w:val="sr-Cyrl-RS"/>
              </w:rPr>
              <w:t>примену концепта самобјашњавајућих и опраштајућих путева</w:t>
            </w:r>
            <w:r w:rsidRPr="006424C2">
              <w:rPr>
                <w:rFonts w:eastAsia="Calibri"/>
                <w:sz w:val="22"/>
                <w:lang w:val="sr-Cyrl-RS"/>
              </w:rPr>
              <w:t xml:space="preserve"> и уз уважавање приступа безбедног система.</w:t>
            </w:r>
          </w:p>
          <w:p w14:paraId="1BB30763" w14:textId="77777777" w:rsidR="00445136" w:rsidRPr="006424C2" w:rsidRDefault="00445136" w:rsidP="00EE2DF4">
            <w:pPr>
              <w:spacing w:before="0" w:after="0"/>
              <w:jc w:val="right"/>
              <w:rPr>
                <w:rFonts w:eastAsia="Calibri"/>
                <w:sz w:val="22"/>
                <w:lang w:val="sr-Cyrl-RS"/>
              </w:rPr>
            </w:pPr>
            <w:r w:rsidRPr="006424C2">
              <w:rPr>
                <w:rFonts w:eastAsia="Calibri"/>
                <w:sz w:val="22"/>
                <w:lang w:val="sr-Cyrl-RS"/>
              </w:rPr>
              <w:t xml:space="preserve"> (почетна вредност 2021: није мерено, </w:t>
            </w:r>
          </w:p>
          <w:p w14:paraId="3E2F1125" w14:textId="77777777" w:rsidR="00445136" w:rsidRPr="006424C2" w:rsidRDefault="00445136" w:rsidP="00EE2DF4">
            <w:pPr>
              <w:spacing w:before="0" w:after="0"/>
              <w:jc w:val="right"/>
              <w:rPr>
                <w:rFonts w:eastAsia="Calibri"/>
                <w:sz w:val="22"/>
                <w:lang w:val="sr-Cyrl-RS"/>
              </w:rPr>
            </w:pPr>
            <w:r w:rsidRPr="006424C2">
              <w:rPr>
                <w:rFonts w:eastAsia="Calibri"/>
                <w:sz w:val="22"/>
                <w:lang w:val="sr-Cyrl-RS"/>
              </w:rPr>
              <w:t>циљна вредност 2030: 50%)</w:t>
            </w:r>
          </w:p>
        </w:tc>
      </w:tr>
      <w:tr w:rsidR="00445136" w:rsidRPr="006424C2" w14:paraId="341259F0" w14:textId="77777777" w:rsidTr="00D80C30">
        <w:trPr>
          <w:trHeight w:val="1202"/>
          <w:jc w:val="center"/>
        </w:trPr>
        <w:tc>
          <w:tcPr>
            <w:tcW w:w="3119" w:type="dxa"/>
            <w:vMerge/>
            <w:shd w:val="clear" w:color="auto" w:fill="C5E0B3" w:themeFill="accent6" w:themeFillTint="66"/>
            <w:vAlign w:val="center"/>
          </w:tcPr>
          <w:p w14:paraId="262F5DBD" w14:textId="77777777" w:rsidR="00445136" w:rsidRPr="006424C2" w:rsidRDefault="00445136" w:rsidP="00EE2DF4">
            <w:pPr>
              <w:spacing w:before="60" w:after="60"/>
              <w:jc w:val="left"/>
              <w:rPr>
                <w:rFonts w:eastAsia="Calibri"/>
                <w:sz w:val="22"/>
                <w:lang w:val="sr-Cyrl-RS"/>
              </w:rPr>
            </w:pPr>
          </w:p>
        </w:tc>
        <w:tc>
          <w:tcPr>
            <w:tcW w:w="5670" w:type="dxa"/>
            <w:shd w:val="clear" w:color="auto" w:fill="auto"/>
            <w:vAlign w:val="center"/>
          </w:tcPr>
          <w:p w14:paraId="022BD07D" w14:textId="22A3DB63" w:rsidR="00445136" w:rsidRPr="006424C2" w:rsidRDefault="00667606" w:rsidP="00EE2DF4">
            <w:pPr>
              <w:widowControl/>
              <w:spacing w:before="0" w:after="60"/>
              <w:ind w:left="33"/>
              <w:rPr>
                <w:rFonts w:eastAsia="Calibri"/>
                <w:sz w:val="22"/>
                <w:lang w:val="sr-Cyrl-RS"/>
              </w:rPr>
            </w:pPr>
            <w:r>
              <w:rPr>
                <w:sz w:val="22"/>
                <w:lang w:val="sr-Cyrl-RS"/>
              </w:rPr>
              <w:t>Проценат</w:t>
            </w:r>
            <w:r w:rsidR="00445136" w:rsidRPr="006424C2">
              <w:rPr>
                <w:sz w:val="22"/>
                <w:lang w:val="sr-Cyrl-RS"/>
              </w:rPr>
              <w:t xml:space="preserve"> примене прихваћених препорука из извештаја сваког од прописаних алата за унапређење безбедности путне инфраструктуре на државним путевима. </w:t>
            </w:r>
          </w:p>
          <w:p w14:paraId="65EA010F" w14:textId="104D8349" w:rsidR="00445136" w:rsidRPr="006424C2" w:rsidRDefault="00667606" w:rsidP="00EE2DF4">
            <w:pPr>
              <w:spacing w:before="0" w:after="0"/>
              <w:jc w:val="right"/>
              <w:rPr>
                <w:rFonts w:eastAsia="Calibri"/>
                <w:sz w:val="22"/>
                <w:lang w:val="sr-Cyrl-RS"/>
              </w:rPr>
            </w:pPr>
            <w:r>
              <w:rPr>
                <w:rFonts w:eastAsia="Calibri"/>
                <w:sz w:val="22"/>
                <w:lang w:val="sr-Cyrl-RS"/>
              </w:rPr>
              <w:t>(почетна вредност 20</w:t>
            </w:r>
            <w:r w:rsidR="00CA748A">
              <w:rPr>
                <w:rFonts w:eastAsia="Calibri"/>
                <w:sz w:val="22"/>
                <w:lang w:val="sr-Cyrl-RS"/>
              </w:rPr>
              <w:t>23</w:t>
            </w:r>
            <w:r w:rsidR="00445136" w:rsidRPr="006424C2">
              <w:rPr>
                <w:rFonts w:eastAsia="Calibri"/>
                <w:sz w:val="22"/>
                <w:lang w:val="sr-Cyrl-RS"/>
              </w:rPr>
              <w:t xml:space="preserve">: није мерено, </w:t>
            </w:r>
          </w:p>
          <w:p w14:paraId="5D377863" w14:textId="77777777" w:rsidR="00445136" w:rsidRPr="006424C2" w:rsidRDefault="00445136" w:rsidP="00EE2DF4">
            <w:pPr>
              <w:spacing w:before="60" w:after="60"/>
              <w:jc w:val="right"/>
              <w:rPr>
                <w:rFonts w:eastAsia="Calibri"/>
                <w:sz w:val="22"/>
                <w:lang w:val="sr-Cyrl-RS"/>
              </w:rPr>
            </w:pPr>
            <w:r w:rsidRPr="006424C2">
              <w:rPr>
                <w:rFonts w:eastAsia="Calibri"/>
                <w:sz w:val="22"/>
                <w:lang w:val="sr-Cyrl-RS"/>
              </w:rPr>
              <w:t>циљна вредност 2030: 75%)</w:t>
            </w:r>
          </w:p>
        </w:tc>
      </w:tr>
      <w:tr w:rsidR="00445136" w:rsidRPr="006424C2" w14:paraId="0A8EF835" w14:textId="77777777" w:rsidTr="00D60A42">
        <w:trPr>
          <w:trHeight w:val="1814"/>
          <w:jc w:val="center"/>
        </w:trPr>
        <w:tc>
          <w:tcPr>
            <w:tcW w:w="3119" w:type="dxa"/>
            <w:vMerge/>
            <w:shd w:val="clear" w:color="auto" w:fill="C5E0B3" w:themeFill="accent6" w:themeFillTint="66"/>
            <w:vAlign w:val="center"/>
          </w:tcPr>
          <w:p w14:paraId="72F0672C" w14:textId="77777777" w:rsidR="00445136" w:rsidRPr="006424C2" w:rsidRDefault="00445136" w:rsidP="00EE2DF4">
            <w:pPr>
              <w:spacing w:before="60" w:after="60"/>
              <w:jc w:val="left"/>
              <w:rPr>
                <w:rFonts w:eastAsia="Calibri"/>
                <w:sz w:val="22"/>
                <w:lang w:val="sr-Cyrl-RS"/>
              </w:rPr>
            </w:pPr>
          </w:p>
        </w:tc>
        <w:tc>
          <w:tcPr>
            <w:tcW w:w="5670" w:type="dxa"/>
            <w:shd w:val="clear" w:color="auto" w:fill="auto"/>
            <w:vAlign w:val="center"/>
          </w:tcPr>
          <w:p w14:paraId="0BB2F614" w14:textId="7711EC27" w:rsidR="00445136" w:rsidRPr="006424C2" w:rsidRDefault="00445136" w:rsidP="00EE2DF4">
            <w:pPr>
              <w:spacing w:before="60" w:after="60"/>
              <w:rPr>
                <w:sz w:val="22"/>
                <w:lang w:val="sr-Cyrl-RS"/>
              </w:rPr>
            </w:pPr>
            <w:r w:rsidRPr="006424C2">
              <w:rPr>
                <w:sz w:val="22"/>
                <w:lang w:val="sr-Cyrl-RS"/>
              </w:rPr>
              <w:t>Степен примене прихваћених препорука из извештаја сваког од прописаних алата за унапређење безбедности путне инфраструктуре н</w:t>
            </w:r>
            <w:r w:rsidR="00667606">
              <w:rPr>
                <w:sz w:val="22"/>
                <w:lang w:val="sr-Cyrl-RS"/>
              </w:rPr>
              <w:t xml:space="preserve">а општинским путевима и улицама </w:t>
            </w:r>
            <w:r w:rsidR="00667606" w:rsidRPr="00667606">
              <w:rPr>
                <w:sz w:val="22"/>
                <w:lang w:val="sr-Cyrl-RS"/>
              </w:rPr>
              <w:t>и проласцима државних путева кроз насеље</w:t>
            </w:r>
            <w:r w:rsidR="00667606">
              <w:rPr>
                <w:sz w:val="22"/>
                <w:lang w:val="sr-Cyrl-RS"/>
              </w:rPr>
              <w:t>.</w:t>
            </w:r>
          </w:p>
          <w:p w14:paraId="6B9710BD" w14:textId="77777777" w:rsidR="00445136" w:rsidRPr="006424C2" w:rsidRDefault="00445136" w:rsidP="00EE2DF4">
            <w:pPr>
              <w:spacing w:before="0" w:after="0"/>
              <w:jc w:val="right"/>
              <w:rPr>
                <w:rFonts w:eastAsia="Calibri"/>
                <w:sz w:val="22"/>
                <w:lang w:val="sr-Cyrl-RS"/>
              </w:rPr>
            </w:pPr>
            <w:r w:rsidRPr="006424C2">
              <w:rPr>
                <w:rFonts w:eastAsia="Calibri"/>
                <w:sz w:val="22"/>
                <w:lang w:val="sr-Cyrl-RS"/>
              </w:rPr>
              <w:t xml:space="preserve">(почетна вредност 2021: није мерено, </w:t>
            </w:r>
          </w:p>
          <w:p w14:paraId="1D6A1AB3" w14:textId="77777777" w:rsidR="00445136" w:rsidRPr="006424C2" w:rsidRDefault="00445136" w:rsidP="00EE2DF4">
            <w:pPr>
              <w:spacing w:before="60" w:after="60"/>
              <w:jc w:val="right"/>
              <w:rPr>
                <w:rFonts w:eastAsia="Calibri"/>
                <w:sz w:val="22"/>
                <w:lang w:val="sr-Cyrl-RS"/>
              </w:rPr>
            </w:pPr>
            <w:r w:rsidRPr="006424C2">
              <w:rPr>
                <w:rFonts w:eastAsia="Calibri"/>
                <w:sz w:val="22"/>
                <w:lang w:val="sr-Cyrl-RS"/>
              </w:rPr>
              <w:t>циљна вредност 2030: 75%)</w:t>
            </w:r>
          </w:p>
        </w:tc>
      </w:tr>
      <w:tr w:rsidR="00445136" w:rsidRPr="006424C2" w14:paraId="56074E5C" w14:textId="77777777" w:rsidTr="00D80C30">
        <w:trPr>
          <w:trHeight w:val="284"/>
          <w:jc w:val="center"/>
        </w:trPr>
        <w:tc>
          <w:tcPr>
            <w:tcW w:w="3119" w:type="dxa"/>
            <w:vMerge/>
            <w:shd w:val="clear" w:color="auto" w:fill="C5E0B3" w:themeFill="accent6" w:themeFillTint="66"/>
            <w:vAlign w:val="center"/>
          </w:tcPr>
          <w:p w14:paraId="1325B98B" w14:textId="77777777" w:rsidR="00445136" w:rsidRPr="006424C2" w:rsidRDefault="00445136" w:rsidP="00EE2DF4">
            <w:pPr>
              <w:spacing w:before="60" w:after="60"/>
              <w:jc w:val="left"/>
              <w:rPr>
                <w:rFonts w:eastAsia="Calibri"/>
                <w:sz w:val="22"/>
                <w:lang w:val="sr-Cyrl-RS"/>
              </w:rPr>
            </w:pPr>
          </w:p>
        </w:tc>
        <w:tc>
          <w:tcPr>
            <w:tcW w:w="5670" w:type="dxa"/>
            <w:shd w:val="clear" w:color="auto" w:fill="auto"/>
            <w:vAlign w:val="center"/>
          </w:tcPr>
          <w:p w14:paraId="294BB4CE" w14:textId="77777777" w:rsidR="00445136" w:rsidRPr="006424C2" w:rsidRDefault="00445136" w:rsidP="00EE2DF4">
            <w:pPr>
              <w:spacing w:before="60" w:after="60"/>
              <w:rPr>
                <w:rFonts w:eastAsia="Calibri"/>
                <w:sz w:val="22"/>
                <w:lang w:val="sr-Cyrl-RS"/>
              </w:rPr>
            </w:pPr>
            <w:r w:rsidRPr="006424C2">
              <w:rPr>
                <w:rFonts w:eastAsia="Calibri"/>
                <w:sz w:val="22"/>
                <w:lang w:val="sr-Cyrl-RS"/>
              </w:rPr>
              <w:t xml:space="preserve">Проценат дужине државних путева IA реда опремљених савременим ИТС уређајима у функцији безбедности саобраћаја, </w:t>
            </w:r>
            <w:r w:rsidRPr="006424C2">
              <w:rPr>
                <w:sz w:val="22"/>
                <w:lang w:val="sr-Cyrl-RS"/>
              </w:rPr>
              <w:t>у односу на укупну дужину државних путева IA реда.</w:t>
            </w:r>
          </w:p>
          <w:p w14:paraId="58641C39" w14:textId="77777777" w:rsidR="00445136" w:rsidRPr="006424C2" w:rsidRDefault="00445136" w:rsidP="00EE2DF4">
            <w:pPr>
              <w:spacing w:before="0" w:after="0"/>
              <w:jc w:val="right"/>
              <w:rPr>
                <w:rFonts w:eastAsia="Calibri"/>
                <w:sz w:val="22"/>
                <w:lang w:val="sr-Cyrl-RS"/>
              </w:rPr>
            </w:pPr>
            <w:r w:rsidRPr="006424C2">
              <w:rPr>
                <w:rFonts w:eastAsia="Calibri"/>
                <w:sz w:val="22"/>
                <w:lang w:val="sr-Cyrl-RS"/>
              </w:rPr>
              <w:t xml:space="preserve">(почетна вредност 2021: није мерено, </w:t>
            </w:r>
          </w:p>
          <w:p w14:paraId="139BAB4C" w14:textId="77777777" w:rsidR="00445136" w:rsidRPr="006424C2" w:rsidRDefault="00445136" w:rsidP="00EE2DF4">
            <w:pPr>
              <w:spacing w:before="0" w:after="0"/>
              <w:jc w:val="right"/>
              <w:rPr>
                <w:rFonts w:eastAsia="Calibri"/>
                <w:sz w:val="22"/>
                <w:lang w:val="sr-Cyrl-RS"/>
              </w:rPr>
            </w:pPr>
            <w:r w:rsidRPr="006424C2">
              <w:rPr>
                <w:rFonts w:eastAsia="Calibri"/>
                <w:sz w:val="22"/>
                <w:lang w:val="sr-Cyrl-RS"/>
              </w:rPr>
              <w:t>циљна вредност 2030: 90%)</w:t>
            </w:r>
          </w:p>
        </w:tc>
      </w:tr>
      <w:tr w:rsidR="00445136" w:rsidRPr="006424C2" w14:paraId="3DA1B4A7" w14:textId="77777777" w:rsidTr="00D80C30">
        <w:trPr>
          <w:trHeight w:val="1173"/>
          <w:jc w:val="center"/>
        </w:trPr>
        <w:tc>
          <w:tcPr>
            <w:tcW w:w="3119" w:type="dxa"/>
            <w:vMerge/>
            <w:shd w:val="clear" w:color="auto" w:fill="C5E0B3" w:themeFill="accent6" w:themeFillTint="66"/>
            <w:vAlign w:val="center"/>
          </w:tcPr>
          <w:p w14:paraId="284A0E42" w14:textId="77777777" w:rsidR="00445136" w:rsidRPr="006424C2" w:rsidRDefault="00445136" w:rsidP="00EE2DF4">
            <w:pPr>
              <w:spacing w:before="60" w:after="60"/>
              <w:jc w:val="left"/>
              <w:rPr>
                <w:rFonts w:eastAsia="Calibri"/>
                <w:sz w:val="22"/>
                <w:lang w:val="sr-Cyrl-RS"/>
              </w:rPr>
            </w:pPr>
          </w:p>
        </w:tc>
        <w:tc>
          <w:tcPr>
            <w:tcW w:w="5670" w:type="dxa"/>
            <w:shd w:val="clear" w:color="auto" w:fill="auto"/>
            <w:vAlign w:val="center"/>
          </w:tcPr>
          <w:p w14:paraId="5D583D61" w14:textId="7B0ABEA3" w:rsidR="00667606" w:rsidRDefault="00667606" w:rsidP="00667606">
            <w:pPr>
              <w:spacing w:before="60" w:after="60"/>
              <w:rPr>
                <w:sz w:val="22"/>
                <w:lang w:val="sr-Cyrl-RS"/>
              </w:rPr>
            </w:pPr>
            <w:r w:rsidRPr="00667606">
              <w:rPr>
                <w:sz w:val="22"/>
                <w:lang w:val="sr-Cyrl-RS"/>
              </w:rPr>
              <w:t>Проценат реализације редовног надзора над спровођењем сваког од алата и применом предложених мера побољшања за унапређење безбедности путне инфраструктуре</w:t>
            </w:r>
            <w:r>
              <w:rPr>
                <w:sz w:val="22"/>
                <w:lang w:val="sr-Cyrl-RS"/>
              </w:rPr>
              <w:t>.</w:t>
            </w:r>
            <w:r w:rsidRPr="00667606">
              <w:rPr>
                <w:sz w:val="22"/>
                <w:lang w:val="sr-Cyrl-RS"/>
              </w:rPr>
              <w:t xml:space="preserve"> </w:t>
            </w:r>
          </w:p>
          <w:p w14:paraId="10F261E1" w14:textId="1D37A6E7" w:rsidR="00445136" w:rsidRPr="006424C2" w:rsidRDefault="00445136" w:rsidP="00EE2DF4">
            <w:pPr>
              <w:spacing w:before="60" w:after="60"/>
              <w:jc w:val="right"/>
              <w:rPr>
                <w:rFonts w:eastAsia="Calibri"/>
                <w:sz w:val="22"/>
                <w:lang w:val="sr-Cyrl-RS"/>
              </w:rPr>
            </w:pPr>
            <w:r w:rsidRPr="006424C2">
              <w:rPr>
                <w:rFonts w:eastAsia="Calibri"/>
                <w:sz w:val="22"/>
                <w:lang w:val="sr-Cyrl-RS"/>
              </w:rPr>
              <w:t xml:space="preserve">(почетна вредност 2021: није мерено, </w:t>
            </w:r>
            <w:r w:rsidRPr="006424C2">
              <w:rPr>
                <w:rFonts w:eastAsia="Calibri"/>
                <w:sz w:val="22"/>
                <w:lang w:val="sr-Cyrl-RS"/>
              </w:rPr>
              <w:br/>
              <w:t>циљна вредност 2030: 50% за све путеве и улице)</w:t>
            </w:r>
          </w:p>
        </w:tc>
      </w:tr>
      <w:tr w:rsidR="00445136" w:rsidRPr="006424C2" w14:paraId="6866EB85" w14:textId="77777777" w:rsidTr="00D80C30">
        <w:trPr>
          <w:trHeight w:val="1013"/>
          <w:jc w:val="center"/>
        </w:trPr>
        <w:tc>
          <w:tcPr>
            <w:tcW w:w="3119" w:type="dxa"/>
            <w:vMerge/>
            <w:shd w:val="clear" w:color="auto" w:fill="C5E0B3" w:themeFill="accent6" w:themeFillTint="66"/>
            <w:vAlign w:val="center"/>
          </w:tcPr>
          <w:p w14:paraId="12AB4BBA" w14:textId="77777777" w:rsidR="00445136" w:rsidRPr="006424C2" w:rsidRDefault="00445136" w:rsidP="00EE2DF4">
            <w:pPr>
              <w:spacing w:before="60" w:after="60"/>
              <w:jc w:val="left"/>
              <w:rPr>
                <w:rFonts w:eastAsia="Calibri"/>
                <w:sz w:val="22"/>
                <w:lang w:val="sr-Cyrl-RS"/>
              </w:rPr>
            </w:pPr>
          </w:p>
        </w:tc>
        <w:tc>
          <w:tcPr>
            <w:tcW w:w="5670" w:type="dxa"/>
            <w:shd w:val="clear" w:color="auto" w:fill="auto"/>
            <w:vAlign w:val="center"/>
          </w:tcPr>
          <w:p w14:paraId="5084E048" w14:textId="1468EBBB" w:rsidR="00445136" w:rsidRPr="006424C2" w:rsidRDefault="00667606" w:rsidP="00EE2DF4">
            <w:pPr>
              <w:spacing w:before="60" w:after="60"/>
              <w:rPr>
                <w:sz w:val="22"/>
                <w:lang w:val="sr-Cyrl-RS"/>
              </w:rPr>
            </w:pPr>
            <w:r>
              <w:rPr>
                <w:sz w:val="22"/>
                <w:lang w:val="sr-Cyrl-RS"/>
              </w:rPr>
              <w:t>Проценат</w:t>
            </w:r>
            <w:r w:rsidR="00445136" w:rsidRPr="006424C2">
              <w:rPr>
                <w:sz w:val="22"/>
                <w:lang w:val="sr-Cyrl-RS"/>
              </w:rPr>
              <w:t xml:space="preserve"> праћења ефеката примене мера за унапређ</w:t>
            </w:r>
            <w:r>
              <w:rPr>
                <w:sz w:val="22"/>
                <w:lang w:val="sr-Cyrl-RS"/>
              </w:rPr>
              <w:t>ење безбедности државних путева ван насеља.</w:t>
            </w:r>
          </w:p>
          <w:p w14:paraId="149D0F76" w14:textId="25F4EEB9" w:rsidR="00445136" w:rsidRPr="006424C2" w:rsidRDefault="00667606" w:rsidP="00EE2DF4">
            <w:pPr>
              <w:spacing w:before="60" w:after="60"/>
              <w:jc w:val="right"/>
              <w:rPr>
                <w:rFonts w:eastAsia="Calibri"/>
                <w:sz w:val="22"/>
                <w:lang w:val="sr-Cyrl-RS"/>
              </w:rPr>
            </w:pPr>
            <w:r>
              <w:rPr>
                <w:rFonts w:eastAsia="Calibri"/>
                <w:sz w:val="22"/>
                <w:lang w:val="sr-Cyrl-RS"/>
              </w:rPr>
              <w:t>(почетна вредност 20</w:t>
            </w:r>
            <w:r w:rsidR="00CA748A">
              <w:rPr>
                <w:rFonts w:eastAsia="Calibri"/>
                <w:sz w:val="22"/>
                <w:lang w:val="sr-Cyrl-RS"/>
              </w:rPr>
              <w:t>2</w:t>
            </w:r>
            <w:r w:rsidR="00953A8C">
              <w:rPr>
                <w:rFonts w:eastAsia="Calibri"/>
                <w:sz w:val="22"/>
                <w:lang w:val="sr-Cyrl-RS"/>
              </w:rPr>
              <w:t>1</w:t>
            </w:r>
            <w:r w:rsidR="00445136" w:rsidRPr="006424C2">
              <w:rPr>
                <w:rFonts w:eastAsia="Calibri"/>
                <w:sz w:val="22"/>
                <w:lang w:val="sr-Cyrl-RS"/>
              </w:rPr>
              <w:t xml:space="preserve">: није мерено, </w:t>
            </w:r>
            <w:r w:rsidR="00445136" w:rsidRPr="006424C2">
              <w:rPr>
                <w:rFonts w:eastAsia="Calibri"/>
                <w:sz w:val="22"/>
                <w:lang w:val="sr-Cyrl-RS"/>
              </w:rPr>
              <w:br/>
              <w:t>циљна вредност 2030: 50%)</w:t>
            </w:r>
          </w:p>
        </w:tc>
      </w:tr>
      <w:tr w:rsidR="00445136" w:rsidRPr="006424C2" w14:paraId="229F10A0" w14:textId="77777777" w:rsidTr="00D80C30">
        <w:trPr>
          <w:trHeight w:val="1088"/>
          <w:jc w:val="center"/>
        </w:trPr>
        <w:tc>
          <w:tcPr>
            <w:tcW w:w="3119" w:type="dxa"/>
            <w:vMerge/>
            <w:shd w:val="clear" w:color="auto" w:fill="C5E0B3" w:themeFill="accent6" w:themeFillTint="66"/>
            <w:vAlign w:val="center"/>
          </w:tcPr>
          <w:p w14:paraId="7D17E8C3" w14:textId="77777777" w:rsidR="00445136" w:rsidRPr="006424C2" w:rsidRDefault="00445136" w:rsidP="00EE2DF4">
            <w:pPr>
              <w:spacing w:before="60" w:after="60"/>
              <w:jc w:val="left"/>
              <w:rPr>
                <w:rFonts w:eastAsia="Calibri"/>
                <w:sz w:val="22"/>
                <w:lang w:val="sr-Cyrl-RS"/>
              </w:rPr>
            </w:pPr>
          </w:p>
        </w:tc>
        <w:tc>
          <w:tcPr>
            <w:tcW w:w="5670" w:type="dxa"/>
            <w:shd w:val="clear" w:color="auto" w:fill="auto"/>
            <w:vAlign w:val="center"/>
          </w:tcPr>
          <w:p w14:paraId="6039C7FA" w14:textId="77777777" w:rsidR="00667606" w:rsidRDefault="00667606" w:rsidP="00667606">
            <w:pPr>
              <w:spacing w:before="60" w:after="60"/>
              <w:rPr>
                <w:rFonts w:eastAsia="Calibri"/>
                <w:sz w:val="22"/>
                <w:lang w:val="sr-Cyrl-RS"/>
              </w:rPr>
            </w:pPr>
            <w:r w:rsidRPr="00667606">
              <w:rPr>
                <w:rFonts w:eastAsia="Calibri"/>
                <w:sz w:val="22"/>
                <w:lang w:val="sr-Cyrl-RS"/>
              </w:rPr>
              <w:t xml:space="preserve">Оцена квалитета техничког регулисање саобраћаја на путу за време извођења послова одржавања пута (зона радова) </w:t>
            </w:r>
          </w:p>
          <w:p w14:paraId="31EE6B81" w14:textId="23B9B3A3" w:rsidR="00445136" w:rsidRPr="006424C2" w:rsidRDefault="00445136" w:rsidP="00EE2DF4">
            <w:pPr>
              <w:spacing w:before="60" w:after="60"/>
              <w:jc w:val="right"/>
              <w:rPr>
                <w:rFonts w:eastAsia="Calibri"/>
                <w:sz w:val="22"/>
                <w:lang w:val="sr-Cyrl-RS"/>
              </w:rPr>
            </w:pPr>
            <w:r w:rsidRPr="006424C2">
              <w:rPr>
                <w:rFonts w:eastAsia="Calibri"/>
                <w:sz w:val="22"/>
                <w:lang w:val="sr-Cyrl-RS"/>
              </w:rPr>
              <w:t xml:space="preserve">(почетна вредност 2021: није мерено, </w:t>
            </w:r>
            <w:r w:rsidRPr="006424C2">
              <w:rPr>
                <w:rFonts w:eastAsia="Calibri"/>
                <w:sz w:val="22"/>
                <w:lang w:val="sr-Cyrl-RS"/>
              </w:rPr>
              <w:br/>
              <w:t>циљна вредност 2030: 9)</w:t>
            </w:r>
          </w:p>
        </w:tc>
      </w:tr>
      <w:tr w:rsidR="00C2541C" w:rsidRPr="006424C2" w14:paraId="37D10B92" w14:textId="77777777" w:rsidTr="00D60A42">
        <w:trPr>
          <w:trHeight w:val="390"/>
          <w:jc w:val="center"/>
        </w:trPr>
        <w:tc>
          <w:tcPr>
            <w:tcW w:w="3119" w:type="dxa"/>
            <w:vMerge/>
            <w:shd w:val="clear" w:color="auto" w:fill="C5E0B3" w:themeFill="accent6" w:themeFillTint="66"/>
            <w:vAlign w:val="center"/>
          </w:tcPr>
          <w:p w14:paraId="5D29D8D0" w14:textId="77777777" w:rsidR="00C2541C" w:rsidRPr="006424C2" w:rsidRDefault="00C2541C" w:rsidP="00EE2DF4">
            <w:pPr>
              <w:spacing w:before="60" w:after="60"/>
              <w:jc w:val="left"/>
              <w:rPr>
                <w:rFonts w:eastAsia="Calibri"/>
                <w:sz w:val="22"/>
                <w:lang w:val="sr-Cyrl-RS"/>
              </w:rPr>
            </w:pPr>
          </w:p>
        </w:tc>
        <w:tc>
          <w:tcPr>
            <w:tcW w:w="5670" w:type="dxa"/>
            <w:shd w:val="clear" w:color="auto" w:fill="C5E0B3" w:themeFill="accent6" w:themeFillTint="66"/>
            <w:vAlign w:val="center"/>
          </w:tcPr>
          <w:p w14:paraId="296F8F16" w14:textId="77777777" w:rsidR="00C2541C" w:rsidRPr="006424C2" w:rsidRDefault="00C2541C" w:rsidP="00D60A42">
            <w:pPr>
              <w:spacing w:before="0" w:after="6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r w:rsidRPr="006424C2">
              <w:rPr>
                <w:rFonts w:eastAsia="Calibri"/>
                <w:sz w:val="22"/>
                <w:lang w:val="sr-Cyrl-RS"/>
              </w:rPr>
              <w:br/>
              <w:t>АБС</w:t>
            </w:r>
          </w:p>
        </w:tc>
      </w:tr>
      <w:tr w:rsidR="00C2541C" w:rsidRPr="006424C2" w14:paraId="7474ABDE" w14:textId="77777777" w:rsidTr="00EE2DF4">
        <w:trPr>
          <w:jc w:val="center"/>
        </w:trPr>
        <w:tc>
          <w:tcPr>
            <w:tcW w:w="3119" w:type="dxa"/>
            <w:vMerge/>
            <w:shd w:val="clear" w:color="auto" w:fill="C5E0B3" w:themeFill="accent6" w:themeFillTint="66"/>
            <w:vAlign w:val="center"/>
          </w:tcPr>
          <w:p w14:paraId="69B5ABF0" w14:textId="77777777" w:rsidR="00C2541C" w:rsidRPr="006424C2" w:rsidRDefault="00C2541C" w:rsidP="00EE2DF4">
            <w:pPr>
              <w:spacing w:before="60" w:after="60"/>
              <w:jc w:val="left"/>
              <w:rPr>
                <w:rFonts w:eastAsia="Calibri"/>
                <w:sz w:val="22"/>
                <w:lang w:val="sr-Cyrl-RS"/>
              </w:rPr>
            </w:pPr>
          </w:p>
        </w:tc>
        <w:tc>
          <w:tcPr>
            <w:tcW w:w="5670" w:type="dxa"/>
            <w:shd w:val="clear" w:color="auto" w:fill="C5E0B3" w:themeFill="accent6" w:themeFillTint="66"/>
            <w:vAlign w:val="center"/>
          </w:tcPr>
          <w:p w14:paraId="79921676" w14:textId="6E03CD63" w:rsidR="00C2541C" w:rsidRPr="006424C2" w:rsidRDefault="00C2541C" w:rsidP="00136FBE">
            <w:pPr>
              <w:spacing w:before="0" w:after="6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r w:rsidR="00136FBE">
              <w:rPr>
                <w:rFonts w:eastAsia="Calibri"/>
                <w:sz w:val="22"/>
                <w:lang w:val="sr-Cyrl-RS"/>
              </w:rPr>
              <w:t>5243</w:t>
            </w:r>
            <w:r w:rsidR="006C36FD" w:rsidRPr="006424C2">
              <w:rPr>
                <w:rFonts w:eastAsia="Calibri"/>
                <w:sz w:val="22"/>
                <w:lang w:val="sr-Cyrl-RS"/>
              </w:rPr>
              <w:t xml:space="preserve"> милиона</w:t>
            </w:r>
            <w:r w:rsidRPr="006424C2">
              <w:rPr>
                <w:rFonts w:eastAsia="Calibri"/>
                <w:sz w:val="22"/>
                <w:lang w:val="sr-Cyrl-RS"/>
              </w:rPr>
              <w:t xml:space="preserve"> РСД</w:t>
            </w:r>
          </w:p>
        </w:tc>
      </w:tr>
      <w:tr w:rsidR="00D80C30" w:rsidRPr="006424C2" w14:paraId="610281DD" w14:textId="77777777" w:rsidTr="00D60A42">
        <w:trPr>
          <w:trHeight w:val="142"/>
          <w:jc w:val="center"/>
        </w:trPr>
        <w:tc>
          <w:tcPr>
            <w:tcW w:w="3119" w:type="dxa"/>
            <w:vMerge w:val="restart"/>
            <w:shd w:val="clear" w:color="auto" w:fill="C5E0B3" w:themeFill="accent6" w:themeFillTint="66"/>
            <w:vAlign w:val="center"/>
          </w:tcPr>
          <w:p w14:paraId="434D375C" w14:textId="3E6A73A1" w:rsidR="00D80C30" w:rsidRPr="006424C2" w:rsidRDefault="00D80C30" w:rsidP="007308AE">
            <w:pPr>
              <w:spacing w:before="60" w:after="60"/>
              <w:jc w:val="left"/>
              <w:rPr>
                <w:rFonts w:eastAsia="Calibri"/>
                <w:bCs/>
                <w:sz w:val="22"/>
                <w:lang w:val="sr-Cyrl-RS"/>
              </w:rPr>
            </w:pPr>
            <w:r w:rsidRPr="006424C2">
              <w:rPr>
                <w:rFonts w:eastAsia="Calibri"/>
                <w:bCs/>
                <w:sz w:val="22"/>
                <w:lang w:val="sr-Cyrl-RS"/>
              </w:rPr>
              <w:t>Мера 2.</w:t>
            </w:r>
            <w:r w:rsidR="007308AE" w:rsidRPr="006424C2">
              <w:rPr>
                <w:rFonts w:eastAsia="Calibri"/>
                <w:bCs/>
                <w:sz w:val="22"/>
                <w:lang w:val="sr-Cyrl-RS"/>
              </w:rPr>
              <w:t>2</w:t>
            </w:r>
            <w:r w:rsidRPr="006424C2">
              <w:rPr>
                <w:rFonts w:eastAsia="Calibri"/>
                <w:bCs/>
                <w:sz w:val="22"/>
                <w:lang w:val="sr-Cyrl-RS"/>
              </w:rPr>
              <w:t>. Унапређење процеса праћења утицајних фактора на настанак саобраћајних незгода са посебним освртом на утицај пута</w:t>
            </w:r>
          </w:p>
        </w:tc>
        <w:tc>
          <w:tcPr>
            <w:tcW w:w="5670" w:type="dxa"/>
            <w:shd w:val="clear" w:color="auto" w:fill="auto"/>
            <w:vAlign w:val="center"/>
          </w:tcPr>
          <w:p w14:paraId="0451925A" w14:textId="77777777" w:rsidR="00D80C30" w:rsidRPr="006424C2" w:rsidRDefault="00D80C30" w:rsidP="00EE2DF4">
            <w:pPr>
              <w:spacing w:before="60" w:after="60"/>
              <w:rPr>
                <w:rFonts w:eastAsia="Calibri"/>
                <w:sz w:val="22"/>
                <w:lang w:val="sr-Cyrl-RS"/>
              </w:rPr>
            </w:pPr>
            <w:r w:rsidRPr="006424C2">
              <w:rPr>
                <w:rFonts w:eastAsia="Calibri"/>
                <w:sz w:val="22"/>
                <w:lang w:val="sr-Cyrl-RS"/>
              </w:rPr>
              <w:t xml:space="preserve">Проценат саобраћајних незгода са погинулим лицима за које је припремљен извештај о независној оцени утицаја пута на настанак и последице тих незгода. </w:t>
            </w:r>
          </w:p>
          <w:p w14:paraId="48683693" w14:textId="77777777" w:rsidR="00D80C30" w:rsidRPr="006424C2" w:rsidRDefault="00D80C30" w:rsidP="00EE2DF4">
            <w:pPr>
              <w:spacing w:before="60" w:after="60"/>
              <w:jc w:val="right"/>
              <w:rPr>
                <w:rFonts w:eastAsia="Calibri"/>
                <w:sz w:val="22"/>
                <w:lang w:val="sr-Cyrl-RS"/>
              </w:rPr>
            </w:pPr>
            <w:r w:rsidRPr="006424C2">
              <w:rPr>
                <w:rFonts w:eastAsia="Calibri"/>
                <w:sz w:val="22"/>
                <w:lang w:val="sr-Cyrl-RS"/>
              </w:rPr>
              <w:t xml:space="preserve">(почетна вредност 2021: ~100% за државне путеве, </w:t>
            </w:r>
            <w:r w:rsidRPr="006424C2">
              <w:rPr>
                <w:rFonts w:eastAsia="Calibri"/>
                <w:sz w:val="22"/>
                <w:lang w:val="sr-Cyrl-RS"/>
              </w:rPr>
              <w:br/>
              <w:t xml:space="preserve">~10% за општинске путеве и улице, </w:t>
            </w:r>
            <w:r w:rsidRPr="006424C2">
              <w:rPr>
                <w:rFonts w:eastAsia="Calibri"/>
                <w:sz w:val="22"/>
                <w:lang w:val="sr-Cyrl-RS"/>
              </w:rPr>
              <w:br/>
              <w:t>циљна вредност 2030: 100% за све путеве и улице)</w:t>
            </w:r>
          </w:p>
        </w:tc>
      </w:tr>
      <w:tr w:rsidR="00D80C30" w:rsidRPr="006424C2" w14:paraId="648D63CC" w14:textId="77777777" w:rsidTr="00D80C30">
        <w:trPr>
          <w:trHeight w:val="1129"/>
          <w:jc w:val="center"/>
        </w:trPr>
        <w:tc>
          <w:tcPr>
            <w:tcW w:w="3119" w:type="dxa"/>
            <w:vMerge/>
            <w:shd w:val="clear" w:color="auto" w:fill="C5E0B3" w:themeFill="accent6" w:themeFillTint="66"/>
            <w:vAlign w:val="center"/>
          </w:tcPr>
          <w:p w14:paraId="134D943C" w14:textId="77777777" w:rsidR="00D80C30" w:rsidRPr="006424C2" w:rsidRDefault="00D80C30" w:rsidP="00EE2DF4">
            <w:pPr>
              <w:spacing w:before="60" w:after="60"/>
              <w:jc w:val="left"/>
              <w:rPr>
                <w:rFonts w:eastAsia="Calibri"/>
                <w:bCs/>
                <w:sz w:val="22"/>
                <w:lang w:val="sr-Cyrl-RS"/>
              </w:rPr>
            </w:pPr>
          </w:p>
        </w:tc>
        <w:tc>
          <w:tcPr>
            <w:tcW w:w="5670" w:type="dxa"/>
            <w:shd w:val="clear" w:color="auto" w:fill="auto"/>
            <w:vAlign w:val="center"/>
          </w:tcPr>
          <w:p w14:paraId="223C6F21" w14:textId="77777777" w:rsidR="00D80C30" w:rsidRPr="006424C2" w:rsidRDefault="00D80C30" w:rsidP="00EE2DF4">
            <w:pPr>
              <w:spacing w:before="60" w:after="60"/>
              <w:rPr>
                <w:rFonts w:eastAsia="Calibri"/>
                <w:sz w:val="22"/>
                <w:lang w:val="sr-Cyrl-RS"/>
              </w:rPr>
            </w:pPr>
            <w:r w:rsidRPr="006424C2">
              <w:rPr>
                <w:rFonts w:eastAsia="Calibri"/>
                <w:sz w:val="22"/>
                <w:lang w:val="sr-Cyrl-RS"/>
              </w:rPr>
              <w:t xml:space="preserve">Проценат саобраћајних незгода са погинулим лицима за које је припремљен извештај о дубинској анализи саобраћајних незгода. </w:t>
            </w:r>
          </w:p>
          <w:p w14:paraId="03801AB6" w14:textId="77777777" w:rsidR="00D80C30" w:rsidRPr="006424C2" w:rsidRDefault="00D80C30" w:rsidP="00EE2DF4">
            <w:pPr>
              <w:spacing w:before="60" w:after="60"/>
              <w:jc w:val="right"/>
              <w:rPr>
                <w:rFonts w:eastAsia="Calibri"/>
                <w:sz w:val="22"/>
                <w:lang w:val="sr-Cyrl-RS"/>
              </w:rPr>
            </w:pPr>
            <w:r w:rsidRPr="006424C2">
              <w:rPr>
                <w:rFonts w:eastAsia="Calibri"/>
                <w:sz w:val="22"/>
                <w:lang w:val="sr-Cyrl-RS"/>
              </w:rPr>
              <w:t xml:space="preserve">(почетна вредност 2021: није мерено, </w:t>
            </w:r>
            <w:r w:rsidRPr="006424C2">
              <w:rPr>
                <w:rFonts w:eastAsia="Calibri"/>
                <w:sz w:val="22"/>
                <w:lang w:val="sr-Cyrl-RS"/>
              </w:rPr>
              <w:br/>
              <w:t>циљна вредност 2030: 100%)</w:t>
            </w:r>
          </w:p>
        </w:tc>
      </w:tr>
      <w:tr w:rsidR="00D80C30" w:rsidRPr="006424C2" w14:paraId="6365689D" w14:textId="77777777" w:rsidTr="00D80C30">
        <w:trPr>
          <w:trHeight w:val="655"/>
          <w:jc w:val="center"/>
        </w:trPr>
        <w:tc>
          <w:tcPr>
            <w:tcW w:w="3119" w:type="dxa"/>
            <w:vMerge/>
            <w:shd w:val="clear" w:color="auto" w:fill="C5E0B3" w:themeFill="accent6" w:themeFillTint="66"/>
            <w:vAlign w:val="center"/>
          </w:tcPr>
          <w:p w14:paraId="6BBBCF6A" w14:textId="77777777" w:rsidR="00D80C30" w:rsidRPr="006424C2" w:rsidRDefault="00D80C30" w:rsidP="00EE2DF4">
            <w:pPr>
              <w:spacing w:before="60" w:after="60"/>
              <w:jc w:val="left"/>
              <w:rPr>
                <w:rFonts w:eastAsia="Calibri"/>
                <w:sz w:val="22"/>
                <w:lang w:val="sr-Cyrl-RS"/>
              </w:rPr>
            </w:pPr>
          </w:p>
        </w:tc>
        <w:tc>
          <w:tcPr>
            <w:tcW w:w="5670" w:type="dxa"/>
            <w:shd w:val="clear" w:color="auto" w:fill="auto"/>
            <w:vAlign w:val="center"/>
          </w:tcPr>
          <w:p w14:paraId="1F110275" w14:textId="77777777" w:rsidR="00D80C30" w:rsidRPr="006424C2" w:rsidRDefault="00D80C30" w:rsidP="00EE2DF4">
            <w:pPr>
              <w:spacing w:before="60" w:after="60"/>
              <w:rPr>
                <w:rFonts w:eastAsia="Calibri"/>
                <w:sz w:val="22"/>
                <w:lang w:val="sr-Cyrl-RS"/>
              </w:rPr>
            </w:pPr>
            <w:r w:rsidRPr="006424C2">
              <w:rPr>
                <w:rFonts w:eastAsia="Calibri"/>
                <w:sz w:val="22"/>
                <w:lang w:val="sr-Cyrl-RS"/>
              </w:rPr>
              <w:t>Оцена квалитета праћења и анализе утицајних фактора.</w:t>
            </w:r>
          </w:p>
          <w:p w14:paraId="6A97FA2C" w14:textId="77777777" w:rsidR="00D80C30" w:rsidRPr="006424C2" w:rsidRDefault="00D80C30" w:rsidP="00EE2DF4">
            <w:pPr>
              <w:spacing w:before="60" w:after="60"/>
              <w:jc w:val="right"/>
              <w:rPr>
                <w:rFonts w:eastAsia="Calibri"/>
                <w:sz w:val="22"/>
                <w:lang w:val="sr-Cyrl-RS"/>
              </w:rPr>
            </w:pPr>
            <w:r w:rsidRPr="006424C2">
              <w:rPr>
                <w:rFonts w:eastAsia="Calibri"/>
                <w:sz w:val="22"/>
                <w:lang w:val="sr-Cyrl-RS"/>
              </w:rPr>
              <w:t xml:space="preserve">(почетна вредност 2021: није мерено, </w:t>
            </w:r>
            <w:r w:rsidRPr="006424C2">
              <w:rPr>
                <w:rFonts w:eastAsia="Calibri"/>
                <w:sz w:val="22"/>
                <w:lang w:val="sr-Cyrl-RS"/>
              </w:rPr>
              <w:br/>
              <w:t>циљна вредност 2030: 9)</w:t>
            </w:r>
          </w:p>
        </w:tc>
      </w:tr>
      <w:tr w:rsidR="00C2541C" w:rsidRPr="006424C2" w14:paraId="702FFC41" w14:textId="77777777" w:rsidTr="00EE2DF4">
        <w:trPr>
          <w:jc w:val="center"/>
        </w:trPr>
        <w:tc>
          <w:tcPr>
            <w:tcW w:w="3119" w:type="dxa"/>
            <w:vMerge/>
            <w:shd w:val="clear" w:color="auto" w:fill="C5E0B3" w:themeFill="accent6" w:themeFillTint="66"/>
            <w:vAlign w:val="center"/>
          </w:tcPr>
          <w:p w14:paraId="66A7A522" w14:textId="77777777" w:rsidR="00C2541C" w:rsidRPr="006424C2" w:rsidRDefault="00C2541C" w:rsidP="00EE2DF4">
            <w:pPr>
              <w:spacing w:before="60" w:after="60"/>
              <w:jc w:val="left"/>
              <w:rPr>
                <w:rFonts w:eastAsia="Calibri"/>
                <w:sz w:val="22"/>
                <w:lang w:val="sr-Cyrl-RS"/>
              </w:rPr>
            </w:pPr>
          </w:p>
        </w:tc>
        <w:tc>
          <w:tcPr>
            <w:tcW w:w="5670" w:type="dxa"/>
            <w:shd w:val="clear" w:color="auto" w:fill="auto"/>
            <w:vAlign w:val="center"/>
          </w:tcPr>
          <w:p w14:paraId="48770669" w14:textId="77777777" w:rsidR="00C2541C" w:rsidRPr="006424C2" w:rsidRDefault="00C2541C" w:rsidP="00EE2DF4">
            <w:pPr>
              <w:spacing w:before="60" w:after="60"/>
              <w:rPr>
                <w:rFonts w:eastAsia="Calibri"/>
                <w:sz w:val="22"/>
                <w:lang w:val="sr-Cyrl-RS"/>
              </w:rPr>
            </w:pPr>
            <w:r w:rsidRPr="006424C2">
              <w:rPr>
                <w:rFonts w:eastAsia="Calibri"/>
                <w:sz w:val="22"/>
                <w:lang w:val="sr-Cyrl-RS"/>
              </w:rPr>
              <w:t>Број спроведених стручних усавршавања полицијских службеника који обављају послове увиђаја и расветљавања саобраћајних незгода за прецизније препознавање и дефинисање утицајних фактора.</w:t>
            </w:r>
          </w:p>
          <w:p w14:paraId="193DBAB2" w14:textId="77777777" w:rsidR="00C2541C" w:rsidRPr="006424C2" w:rsidRDefault="00C2541C" w:rsidP="00EE2DF4">
            <w:pPr>
              <w:spacing w:before="60" w:after="60"/>
              <w:jc w:val="right"/>
              <w:rPr>
                <w:rFonts w:eastAsia="Calibri"/>
                <w:sz w:val="22"/>
                <w:lang w:val="sr-Cyrl-RS"/>
              </w:rPr>
            </w:pPr>
            <w:r w:rsidRPr="006424C2">
              <w:rPr>
                <w:rFonts w:eastAsia="Calibri"/>
                <w:sz w:val="22"/>
                <w:lang w:val="sr-Cyrl-RS"/>
              </w:rPr>
              <w:t xml:space="preserve">(почетна вредност 2021: 1, </w:t>
            </w:r>
            <w:r w:rsidRPr="006424C2">
              <w:rPr>
                <w:rFonts w:eastAsia="Calibri"/>
                <w:sz w:val="22"/>
                <w:lang w:val="sr-Cyrl-RS"/>
              </w:rPr>
              <w:br/>
              <w:t>циљна вредност 2030: 1 (сваке године))</w:t>
            </w:r>
          </w:p>
        </w:tc>
      </w:tr>
      <w:tr w:rsidR="00C2541C" w:rsidRPr="006424C2" w14:paraId="7D36419E" w14:textId="77777777" w:rsidTr="00EE2DF4">
        <w:trPr>
          <w:jc w:val="center"/>
        </w:trPr>
        <w:tc>
          <w:tcPr>
            <w:tcW w:w="3119" w:type="dxa"/>
            <w:vMerge/>
            <w:shd w:val="clear" w:color="auto" w:fill="C5E0B3" w:themeFill="accent6" w:themeFillTint="66"/>
            <w:vAlign w:val="center"/>
          </w:tcPr>
          <w:p w14:paraId="7BED2F4A" w14:textId="77777777" w:rsidR="00C2541C" w:rsidRPr="006424C2" w:rsidRDefault="00C2541C" w:rsidP="00EE2DF4">
            <w:pPr>
              <w:spacing w:before="60" w:after="60"/>
              <w:jc w:val="left"/>
              <w:rPr>
                <w:rFonts w:eastAsia="Calibri"/>
                <w:sz w:val="22"/>
                <w:lang w:val="sr-Cyrl-RS"/>
              </w:rPr>
            </w:pPr>
          </w:p>
        </w:tc>
        <w:tc>
          <w:tcPr>
            <w:tcW w:w="5670" w:type="dxa"/>
            <w:shd w:val="clear" w:color="auto" w:fill="C5E0B3" w:themeFill="accent6" w:themeFillTint="66"/>
            <w:vAlign w:val="center"/>
          </w:tcPr>
          <w:p w14:paraId="553C1674" w14:textId="77777777" w:rsidR="00C2541C" w:rsidRPr="006424C2" w:rsidRDefault="00C2541C" w:rsidP="00D60A42">
            <w:pPr>
              <w:spacing w:before="0" w:after="6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r w:rsidRPr="006424C2">
              <w:rPr>
                <w:rFonts w:eastAsia="Calibri"/>
                <w:sz w:val="22"/>
                <w:lang w:val="sr-Cyrl-RS"/>
              </w:rPr>
              <w:br/>
              <w:t xml:space="preserve">АБС </w:t>
            </w:r>
          </w:p>
        </w:tc>
      </w:tr>
      <w:tr w:rsidR="00C2541C" w:rsidRPr="006424C2" w14:paraId="03D16A30" w14:textId="77777777" w:rsidTr="00EE2DF4">
        <w:trPr>
          <w:jc w:val="center"/>
        </w:trPr>
        <w:tc>
          <w:tcPr>
            <w:tcW w:w="3119" w:type="dxa"/>
            <w:vMerge/>
            <w:shd w:val="clear" w:color="auto" w:fill="C5E0B3" w:themeFill="accent6" w:themeFillTint="66"/>
            <w:vAlign w:val="center"/>
          </w:tcPr>
          <w:p w14:paraId="258056AB" w14:textId="77777777" w:rsidR="00C2541C" w:rsidRPr="006424C2" w:rsidRDefault="00C2541C" w:rsidP="00EE2DF4">
            <w:pPr>
              <w:spacing w:before="60" w:after="60"/>
              <w:jc w:val="left"/>
              <w:rPr>
                <w:rFonts w:eastAsia="Calibri"/>
                <w:sz w:val="22"/>
                <w:lang w:val="sr-Cyrl-RS"/>
              </w:rPr>
            </w:pPr>
          </w:p>
        </w:tc>
        <w:tc>
          <w:tcPr>
            <w:tcW w:w="5670" w:type="dxa"/>
            <w:shd w:val="clear" w:color="auto" w:fill="C5E0B3" w:themeFill="accent6" w:themeFillTint="66"/>
            <w:vAlign w:val="center"/>
          </w:tcPr>
          <w:p w14:paraId="478992CC" w14:textId="2538E4D1" w:rsidR="00C2541C" w:rsidRPr="006424C2" w:rsidRDefault="00C2541C" w:rsidP="00136FBE">
            <w:pPr>
              <w:spacing w:before="0" w:after="6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r w:rsidR="00136FBE">
              <w:rPr>
                <w:rFonts w:eastAsia="Calibri"/>
                <w:sz w:val="22"/>
                <w:lang w:val="sr-Cyrl-RS"/>
              </w:rPr>
              <w:t>72</w:t>
            </w:r>
            <w:r w:rsidR="00911A49" w:rsidRPr="006424C2">
              <w:rPr>
                <w:rFonts w:eastAsia="Calibri"/>
                <w:sz w:val="22"/>
                <w:lang w:val="sr-Cyrl-RS"/>
              </w:rPr>
              <w:t xml:space="preserve"> милион</w:t>
            </w:r>
            <w:r w:rsidR="006C36FD" w:rsidRPr="006424C2">
              <w:rPr>
                <w:rFonts w:eastAsia="Calibri"/>
                <w:sz w:val="22"/>
                <w:lang w:val="sr-Cyrl-RS"/>
              </w:rPr>
              <w:t>а</w:t>
            </w:r>
            <w:r w:rsidRPr="006424C2">
              <w:rPr>
                <w:rFonts w:eastAsia="Calibri"/>
                <w:sz w:val="22"/>
                <w:lang w:val="sr-Cyrl-RS"/>
              </w:rPr>
              <w:t xml:space="preserve"> РСД</w:t>
            </w:r>
          </w:p>
        </w:tc>
      </w:tr>
      <w:tr w:rsidR="00D80C30" w:rsidRPr="006424C2" w14:paraId="74064A26" w14:textId="77777777" w:rsidTr="00D80C30">
        <w:trPr>
          <w:trHeight w:val="1278"/>
          <w:jc w:val="center"/>
        </w:trPr>
        <w:tc>
          <w:tcPr>
            <w:tcW w:w="3119" w:type="dxa"/>
            <w:vMerge w:val="restart"/>
            <w:shd w:val="clear" w:color="auto" w:fill="C5E0B3" w:themeFill="accent6" w:themeFillTint="66"/>
            <w:vAlign w:val="center"/>
          </w:tcPr>
          <w:p w14:paraId="13E37142" w14:textId="3A2DB5C7" w:rsidR="00D80C30" w:rsidRPr="006424C2" w:rsidRDefault="00D80C30" w:rsidP="007308AE">
            <w:pPr>
              <w:spacing w:before="60" w:after="60"/>
              <w:jc w:val="left"/>
              <w:rPr>
                <w:rFonts w:eastAsia="Calibri"/>
                <w:bCs/>
                <w:sz w:val="22"/>
                <w:lang w:val="sr-Cyrl-RS"/>
              </w:rPr>
            </w:pPr>
            <w:r w:rsidRPr="006424C2">
              <w:rPr>
                <w:rFonts w:eastAsia="Calibri"/>
                <w:bCs/>
                <w:sz w:val="22"/>
                <w:lang w:val="sr-Cyrl-RS"/>
              </w:rPr>
              <w:t>Мера 2.</w:t>
            </w:r>
            <w:r w:rsidR="007308AE" w:rsidRPr="006424C2">
              <w:rPr>
                <w:rFonts w:eastAsia="Calibri"/>
                <w:bCs/>
                <w:sz w:val="22"/>
                <w:lang w:val="sr-Cyrl-RS"/>
              </w:rPr>
              <w:t>3</w:t>
            </w:r>
            <w:r w:rsidRPr="006424C2">
              <w:rPr>
                <w:rFonts w:eastAsia="Calibri"/>
                <w:bCs/>
                <w:sz w:val="22"/>
                <w:lang w:val="sr-Cyrl-RS"/>
              </w:rPr>
              <w:t>. Јачање капацитета институција и појединаца у области безбедности путне инфраструктуре</w:t>
            </w:r>
          </w:p>
        </w:tc>
        <w:tc>
          <w:tcPr>
            <w:tcW w:w="5670" w:type="dxa"/>
            <w:shd w:val="clear" w:color="auto" w:fill="auto"/>
            <w:vAlign w:val="center"/>
          </w:tcPr>
          <w:p w14:paraId="177C9ED6" w14:textId="77777777" w:rsidR="00D80C30" w:rsidRPr="006424C2" w:rsidRDefault="00D80C30" w:rsidP="00EE2DF4">
            <w:pPr>
              <w:spacing w:before="0"/>
              <w:rPr>
                <w:rFonts w:eastAsia="Calibri"/>
                <w:sz w:val="22"/>
                <w:lang w:val="sr-Cyrl-RS"/>
              </w:rPr>
            </w:pPr>
            <w:r w:rsidRPr="006424C2">
              <w:rPr>
                <w:rFonts w:eastAsia="Calibri"/>
                <w:sz w:val="22"/>
                <w:lang w:val="sr-Cyrl-RS"/>
              </w:rPr>
              <w:t xml:space="preserve">Проценат субјеката безбедности саобраћаја који имају потребан капацитет и интегритет у области безбедности путне инфраструктуре. </w:t>
            </w:r>
          </w:p>
          <w:p w14:paraId="22E63184" w14:textId="77777777" w:rsidR="00D80C30" w:rsidRPr="006424C2" w:rsidRDefault="00D80C30" w:rsidP="00EE2DF4">
            <w:pPr>
              <w:spacing w:before="60" w:after="60"/>
              <w:jc w:val="right"/>
              <w:rPr>
                <w:rFonts w:eastAsia="Calibri"/>
                <w:sz w:val="22"/>
                <w:lang w:val="sr-Cyrl-RS"/>
              </w:rPr>
            </w:pPr>
            <w:r w:rsidRPr="006424C2">
              <w:rPr>
                <w:rFonts w:eastAsia="Calibri"/>
                <w:sz w:val="22"/>
                <w:lang w:val="sr-Cyrl-RS"/>
              </w:rPr>
              <w:t xml:space="preserve">(почетна вредност 2021: није мерено, </w:t>
            </w:r>
            <w:r w:rsidRPr="006424C2">
              <w:rPr>
                <w:rFonts w:eastAsia="Calibri"/>
                <w:sz w:val="22"/>
                <w:lang w:val="sr-Cyrl-RS"/>
              </w:rPr>
              <w:br/>
              <w:t>циљна вредност 2030: 95%)</w:t>
            </w:r>
          </w:p>
        </w:tc>
      </w:tr>
      <w:tr w:rsidR="00C2541C" w:rsidRPr="006424C2" w14:paraId="2AA29C4F" w14:textId="77777777" w:rsidTr="00EE2DF4">
        <w:trPr>
          <w:jc w:val="center"/>
        </w:trPr>
        <w:tc>
          <w:tcPr>
            <w:tcW w:w="3119" w:type="dxa"/>
            <w:vMerge/>
            <w:shd w:val="clear" w:color="auto" w:fill="C5E0B3" w:themeFill="accent6" w:themeFillTint="66"/>
            <w:vAlign w:val="center"/>
          </w:tcPr>
          <w:p w14:paraId="7C1375E0" w14:textId="77777777" w:rsidR="00C2541C" w:rsidRPr="006424C2" w:rsidRDefault="00C2541C" w:rsidP="00EE2DF4">
            <w:pPr>
              <w:spacing w:before="60" w:after="60"/>
              <w:jc w:val="left"/>
              <w:rPr>
                <w:rFonts w:eastAsia="Calibri"/>
                <w:sz w:val="22"/>
                <w:lang w:val="sr-Cyrl-RS"/>
              </w:rPr>
            </w:pPr>
          </w:p>
        </w:tc>
        <w:tc>
          <w:tcPr>
            <w:tcW w:w="5670" w:type="dxa"/>
            <w:shd w:val="clear" w:color="auto" w:fill="auto"/>
            <w:vAlign w:val="center"/>
          </w:tcPr>
          <w:p w14:paraId="119E1DE5" w14:textId="77777777" w:rsidR="00C2541C" w:rsidRPr="006424C2" w:rsidRDefault="00C2541C" w:rsidP="00EE2DF4">
            <w:pPr>
              <w:spacing w:before="60" w:after="60"/>
              <w:rPr>
                <w:sz w:val="22"/>
                <w:lang w:val="sr-Cyrl-RS"/>
              </w:rPr>
            </w:pPr>
            <w:r w:rsidRPr="006424C2">
              <w:rPr>
                <w:sz w:val="22"/>
                <w:lang w:val="sr-Cyrl-RS"/>
              </w:rPr>
              <w:t>Број високошколских установа које имају акредитоване планове и програме који третирају област безбедност путне инфраструктуре.</w:t>
            </w:r>
          </w:p>
          <w:p w14:paraId="79ED960E" w14:textId="77777777" w:rsidR="00C2541C" w:rsidRPr="006424C2" w:rsidRDefault="00C2541C" w:rsidP="00EE2DF4">
            <w:pPr>
              <w:spacing w:before="60" w:after="60"/>
              <w:jc w:val="right"/>
              <w:rPr>
                <w:rFonts w:eastAsia="Calibri"/>
                <w:sz w:val="22"/>
                <w:lang w:val="sr-Cyrl-RS"/>
              </w:rPr>
            </w:pPr>
            <w:r w:rsidRPr="006424C2">
              <w:rPr>
                <w:rFonts w:eastAsia="Calibri"/>
                <w:sz w:val="22"/>
                <w:lang w:val="sr-Cyrl-RS"/>
              </w:rPr>
              <w:t xml:space="preserve">(почетна вредност 2021: 1, </w:t>
            </w:r>
            <w:r w:rsidRPr="006424C2">
              <w:rPr>
                <w:rFonts w:eastAsia="Calibri"/>
                <w:sz w:val="22"/>
                <w:lang w:val="sr-Cyrl-RS"/>
              </w:rPr>
              <w:br/>
              <w:t>циљна вредност 2030: 4)</w:t>
            </w:r>
          </w:p>
        </w:tc>
      </w:tr>
      <w:tr w:rsidR="00C2541C" w:rsidRPr="006424C2" w14:paraId="1AE1963E" w14:textId="77777777" w:rsidTr="00EE2DF4">
        <w:trPr>
          <w:jc w:val="center"/>
        </w:trPr>
        <w:tc>
          <w:tcPr>
            <w:tcW w:w="3119" w:type="dxa"/>
            <w:vMerge/>
            <w:shd w:val="clear" w:color="auto" w:fill="C5E0B3" w:themeFill="accent6" w:themeFillTint="66"/>
            <w:vAlign w:val="center"/>
          </w:tcPr>
          <w:p w14:paraId="3B535B0A" w14:textId="77777777" w:rsidR="00C2541C" w:rsidRPr="006424C2" w:rsidRDefault="00C2541C" w:rsidP="00EE2DF4">
            <w:pPr>
              <w:spacing w:before="60" w:after="60"/>
              <w:jc w:val="left"/>
              <w:rPr>
                <w:rFonts w:eastAsia="Calibri"/>
                <w:sz w:val="22"/>
                <w:lang w:val="sr-Cyrl-RS"/>
              </w:rPr>
            </w:pPr>
          </w:p>
        </w:tc>
        <w:tc>
          <w:tcPr>
            <w:tcW w:w="5670" w:type="dxa"/>
            <w:shd w:val="clear" w:color="auto" w:fill="C5E0B3" w:themeFill="accent6" w:themeFillTint="66"/>
            <w:vAlign w:val="center"/>
          </w:tcPr>
          <w:p w14:paraId="07D86E65" w14:textId="77777777" w:rsidR="00C2541C" w:rsidRPr="006424C2" w:rsidRDefault="00C2541C" w:rsidP="00D60A42">
            <w:pPr>
              <w:spacing w:before="0" w:after="60"/>
              <w:jc w:val="right"/>
              <w:rPr>
                <w:rFonts w:eastAsia="Calibri"/>
                <w:sz w:val="22"/>
                <w:lang w:val="sr-Cyrl-RS"/>
              </w:rPr>
            </w:pPr>
            <w:r w:rsidRPr="006424C2">
              <w:rPr>
                <w:rFonts w:eastAsia="Calibri"/>
                <w:sz w:val="22"/>
                <w:lang w:val="sr-Cyrl-RS"/>
              </w:rPr>
              <w:t>Институција задужена за праћење реализације мере:</w:t>
            </w:r>
          </w:p>
          <w:p w14:paraId="150FD16A" w14:textId="4547F06D" w:rsidR="00C2541C" w:rsidRPr="006424C2" w:rsidRDefault="00D80C30" w:rsidP="00D60A42">
            <w:pPr>
              <w:spacing w:before="0" w:after="60"/>
              <w:jc w:val="right"/>
              <w:rPr>
                <w:rFonts w:eastAsia="Calibri"/>
                <w:sz w:val="22"/>
                <w:lang w:val="sr-Cyrl-RS"/>
              </w:rPr>
            </w:pPr>
            <w:r w:rsidRPr="006424C2">
              <w:rPr>
                <w:rFonts w:eastAsia="Calibri"/>
                <w:sz w:val="22"/>
                <w:lang w:val="sr-Cyrl-RS"/>
              </w:rPr>
              <w:t>АБС</w:t>
            </w:r>
          </w:p>
        </w:tc>
      </w:tr>
      <w:tr w:rsidR="00C2541C" w:rsidRPr="006424C2" w14:paraId="203A2EA3" w14:textId="77777777" w:rsidTr="00EE2DF4">
        <w:trPr>
          <w:jc w:val="center"/>
        </w:trPr>
        <w:tc>
          <w:tcPr>
            <w:tcW w:w="3119" w:type="dxa"/>
            <w:vMerge/>
            <w:shd w:val="clear" w:color="auto" w:fill="C5E0B3" w:themeFill="accent6" w:themeFillTint="66"/>
            <w:vAlign w:val="center"/>
          </w:tcPr>
          <w:p w14:paraId="5B4D8DFB" w14:textId="77777777" w:rsidR="00C2541C" w:rsidRPr="006424C2" w:rsidRDefault="00C2541C" w:rsidP="00EE2DF4">
            <w:pPr>
              <w:spacing w:before="60" w:after="60"/>
              <w:jc w:val="left"/>
              <w:rPr>
                <w:rFonts w:eastAsia="Calibri"/>
                <w:sz w:val="22"/>
                <w:lang w:val="sr-Cyrl-RS"/>
              </w:rPr>
            </w:pPr>
          </w:p>
        </w:tc>
        <w:tc>
          <w:tcPr>
            <w:tcW w:w="5670" w:type="dxa"/>
            <w:shd w:val="clear" w:color="auto" w:fill="C5E0B3" w:themeFill="accent6" w:themeFillTint="66"/>
            <w:vAlign w:val="center"/>
          </w:tcPr>
          <w:p w14:paraId="494CBEA2" w14:textId="5DB69DF6" w:rsidR="00C2541C" w:rsidRPr="006424C2" w:rsidRDefault="00C2541C" w:rsidP="00911A49">
            <w:pPr>
              <w:spacing w:before="0" w:after="6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r w:rsidR="00136FBE">
              <w:rPr>
                <w:rFonts w:eastAsia="Calibri"/>
                <w:sz w:val="22"/>
                <w:lang w:val="sr-Cyrl-RS"/>
              </w:rPr>
              <w:t>14</w:t>
            </w:r>
            <w:r w:rsidR="00911A49" w:rsidRPr="006424C2">
              <w:rPr>
                <w:rFonts w:eastAsia="Calibri"/>
                <w:sz w:val="22"/>
                <w:lang w:val="sr-Cyrl-RS"/>
              </w:rPr>
              <w:t>5 милиона</w:t>
            </w:r>
            <w:r w:rsidRPr="006424C2">
              <w:rPr>
                <w:rFonts w:eastAsia="Calibri"/>
                <w:sz w:val="22"/>
                <w:lang w:val="sr-Cyrl-RS"/>
              </w:rPr>
              <w:t xml:space="preserve"> РСД</w:t>
            </w:r>
          </w:p>
        </w:tc>
      </w:tr>
      <w:tr w:rsidR="00D80C30" w:rsidRPr="006424C2" w14:paraId="5A9B292F" w14:textId="77777777" w:rsidTr="00D60A42">
        <w:trPr>
          <w:trHeight w:val="1098"/>
          <w:jc w:val="center"/>
        </w:trPr>
        <w:tc>
          <w:tcPr>
            <w:tcW w:w="3119" w:type="dxa"/>
            <w:vMerge w:val="restart"/>
            <w:shd w:val="clear" w:color="auto" w:fill="C5E0B3" w:themeFill="accent6" w:themeFillTint="66"/>
            <w:vAlign w:val="center"/>
          </w:tcPr>
          <w:p w14:paraId="731BD843" w14:textId="43A7E4C5" w:rsidR="00D80C30" w:rsidRPr="006424C2" w:rsidRDefault="00D80C30" w:rsidP="007308AE">
            <w:pPr>
              <w:spacing w:before="60" w:after="60"/>
              <w:jc w:val="left"/>
              <w:rPr>
                <w:rFonts w:eastAsia="Calibri"/>
                <w:bCs/>
                <w:sz w:val="22"/>
                <w:lang w:val="sr-Cyrl-RS"/>
              </w:rPr>
            </w:pPr>
            <w:r w:rsidRPr="006424C2">
              <w:rPr>
                <w:rFonts w:eastAsia="Calibri"/>
                <w:bCs/>
                <w:sz w:val="22"/>
                <w:lang w:val="sr-Cyrl-RS"/>
              </w:rPr>
              <w:t>Мера 2.</w:t>
            </w:r>
            <w:r w:rsidR="007308AE" w:rsidRPr="006424C2">
              <w:rPr>
                <w:rFonts w:eastAsia="Calibri"/>
                <w:bCs/>
                <w:sz w:val="22"/>
                <w:lang w:val="sr-Cyrl-RS"/>
              </w:rPr>
              <w:t>4</w:t>
            </w:r>
            <w:r w:rsidRPr="006424C2">
              <w:rPr>
                <w:rFonts w:eastAsia="Calibri"/>
                <w:bCs/>
                <w:sz w:val="22"/>
                <w:lang w:val="sr-Cyrl-RS"/>
              </w:rPr>
              <w:t xml:space="preserve">. </w:t>
            </w:r>
            <w:r w:rsidR="00A434EC" w:rsidRPr="006424C2">
              <w:rPr>
                <w:rFonts w:eastAsia="Calibri"/>
                <w:bCs/>
                <w:sz w:val="22"/>
                <w:lang w:val="sr-Cyrl-RS"/>
              </w:rPr>
              <w:t>Унапређење безбедности саобраћаја на проласцима државних путева кроз насеља</w:t>
            </w:r>
          </w:p>
        </w:tc>
        <w:tc>
          <w:tcPr>
            <w:tcW w:w="5670" w:type="dxa"/>
            <w:shd w:val="clear" w:color="auto" w:fill="auto"/>
            <w:vAlign w:val="center"/>
          </w:tcPr>
          <w:p w14:paraId="0E447343" w14:textId="77777777" w:rsidR="00D80C30" w:rsidRPr="006424C2" w:rsidRDefault="00D80C30" w:rsidP="00EE2DF4">
            <w:pPr>
              <w:spacing w:before="60" w:after="60"/>
              <w:rPr>
                <w:rFonts w:eastAsia="Calibri"/>
                <w:sz w:val="22"/>
                <w:lang w:val="sr-Cyrl-RS"/>
              </w:rPr>
            </w:pPr>
            <w:r w:rsidRPr="006424C2">
              <w:rPr>
                <w:rFonts w:eastAsia="Calibri"/>
                <w:sz w:val="22"/>
                <w:lang w:val="sr-Cyrl-RS"/>
              </w:rPr>
              <w:t>Број спроведених студија идентификације небезбедних пролазака државних путева кроз насеље.</w:t>
            </w:r>
          </w:p>
          <w:p w14:paraId="73067A9F" w14:textId="77777777" w:rsidR="00D80C30" w:rsidRPr="006424C2" w:rsidRDefault="00D80C30" w:rsidP="00EE2DF4">
            <w:pPr>
              <w:spacing w:before="60" w:after="60"/>
              <w:jc w:val="right"/>
              <w:rPr>
                <w:rFonts w:eastAsia="Calibri"/>
                <w:sz w:val="22"/>
                <w:lang w:val="sr-Cyrl-RS"/>
              </w:rPr>
            </w:pPr>
            <w:r w:rsidRPr="006424C2">
              <w:rPr>
                <w:rFonts w:eastAsia="Calibri"/>
                <w:sz w:val="22"/>
                <w:lang w:val="sr-Cyrl-RS"/>
              </w:rPr>
              <w:t xml:space="preserve">(почетна вредност 2021: није мерено, </w:t>
            </w:r>
            <w:r w:rsidRPr="006424C2">
              <w:rPr>
                <w:rFonts w:eastAsia="Calibri"/>
                <w:sz w:val="22"/>
                <w:lang w:val="sr-Cyrl-RS"/>
              </w:rPr>
              <w:br/>
              <w:t>циљна вредност 2030: 1 студија сваке три године)</w:t>
            </w:r>
          </w:p>
        </w:tc>
      </w:tr>
      <w:tr w:rsidR="00D80C30" w:rsidRPr="006424C2" w14:paraId="1B3EFFEB" w14:textId="77777777" w:rsidTr="00D80C30">
        <w:trPr>
          <w:trHeight w:val="1276"/>
          <w:jc w:val="center"/>
        </w:trPr>
        <w:tc>
          <w:tcPr>
            <w:tcW w:w="3119" w:type="dxa"/>
            <w:vMerge/>
            <w:shd w:val="clear" w:color="auto" w:fill="C5E0B3" w:themeFill="accent6" w:themeFillTint="66"/>
            <w:vAlign w:val="center"/>
          </w:tcPr>
          <w:p w14:paraId="0B417BA0" w14:textId="77777777" w:rsidR="00D80C30" w:rsidRPr="006424C2" w:rsidRDefault="00D80C30" w:rsidP="00EE2DF4">
            <w:pPr>
              <w:spacing w:before="60" w:after="60"/>
              <w:jc w:val="left"/>
              <w:rPr>
                <w:rFonts w:eastAsia="Calibri"/>
                <w:sz w:val="22"/>
                <w:lang w:val="sr-Cyrl-RS"/>
              </w:rPr>
            </w:pPr>
          </w:p>
        </w:tc>
        <w:tc>
          <w:tcPr>
            <w:tcW w:w="5670" w:type="dxa"/>
            <w:shd w:val="clear" w:color="auto" w:fill="auto"/>
            <w:vAlign w:val="center"/>
          </w:tcPr>
          <w:p w14:paraId="6A306A63" w14:textId="77777777" w:rsidR="00D80C30" w:rsidRPr="006424C2" w:rsidRDefault="00D80C30" w:rsidP="00EE2DF4">
            <w:pPr>
              <w:spacing w:before="60" w:after="60"/>
              <w:rPr>
                <w:rFonts w:eastAsia="Calibri"/>
                <w:sz w:val="22"/>
                <w:lang w:val="sr-Cyrl-RS"/>
              </w:rPr>
            </w:pPr>
            <w:r w:rsidRPr="006424C2">
              <w:rPr>
                <w:rFonts w:eastAsia="Calibri"/>
                <w:sz w:val="22"/>
                <w:lang w:val="sr-Cyrl-RS"/>
              </w:rPr>
              <w:t>Проценат припремљених пројеката побољшања безбедности саобраћаја на проласцима државних путева кроз насеље у односу на број идентификованих небезбедних пролазака државних путева кроз насеље.</w:t>
            </w:r>
          </w:p>
          <w:p w14:paraId="5E6E39D2" w14:textId="77777777" w:rsidR="00D80C30" w:rsidRPr="006424C2" w:rsidRDefault="00D80C30" w:rsidP="00D80C30">
            <w:pPr>
              <w:spacing w:before="0" w:after="60"/>
              <w:jc w:val="right"/>
              <w:rPr>
                <w:rFonts w:eastAsia="Calibri"/>
                <w:sz w:val="22"/>
                <w:lang w:val="sr-Cyrl-RS"/>
              </w:rPr>
            </w:pPr>
            <w:r w:rsidRPr="006424C2">
              <w:rPr>
                <w:rFonts w:eastAsia="Calibri"/>
                <w:sz w:val="22"/>
                <w:lang w:val="sr-Cyrl-RS"/>
              </w:rPr>
              <w:t xml:space="preserve">(почетна вредност 2021: није мерено, </w:t>
            </w:r>
          </w:p>
          <w:p w14:paraId="45AD0FAB" w14:textId="77777777" w:rsidR="00D80C30" w:rsidRPr="006424C2" w:rsidRDefault="00D80C30" w:rsidP="00D80C30">
            <w:pPr>
              <w:spacing w:before="0" w:after="60"/>
              <w:jc w:val="right"/>
              <w:rPr>
                <w:rFonts w:eastAsia="Calibri"/>
                <w:sz w:val="22"/>
                <w:lang w:val="sr-Cyrl-RS"/>
              </w:rPr>
            </w:pPr>
            <w:r w:rsidRPr="006424C2">
              <w:rPr>
                <w:rFonts w:eastAsia="Calibri"/>
                <w:sz w:val="22"/>
                <w:lang w:val="sr-Cyrl-RS"/>
              </w:rPr>
              <w:t>циљна вредност 2030: 100%)</w:t>
            </w:r>
          </w:p>
        </w:tc>
      </w:tr>
      <w:tr w:rsidR="00D80C30" w:rsidRPr="006424C2" w14:paraId="10B76D22" w14:textId="77777777" w:rsidTr="00D60A42">
        <w:trPr>
          <w:trHeight w:val="142"/>
          <w:jc w:val="center"/>
        </w:trPr>
        <w:tc>
          <w:tcPr>
            <w:tcW w:w="3119" w:type="dxa"/>
            <w:vMerge/>
            <w:shd w:val="clear" w:color="auto" w:fill="C5E0B3" w:themeFill="accent6" w:themeFillTint="66"/>
            <w:vAlign w:val="center"/>
          </w:tcPr>
          <w:p w14:paraId="66BF95E3" w14:textId="77777777" w:rsidR="00D80C30" w:rsidRPr="006424C2" w:rsidRDefault="00D80C30" w:rsidP="00EE2DF4">
            <w:pPr>
              <w:spacing w:before="60" w:after="60"/>
              <w:jc w:val="left"/>
              <w:rPr>
                <w:rFonts w:eastAsia="Calibri"/>
                <w:sz w:val="22"/>
                <w:lang w:val="sr-Cyrl-RS"/>
              </w:rPr>
            </w:pPr>
          </w:p>
        </w:tc>
        <w:tc>
          <w:tcPr>
            <w:tcW w:w="5670" w:type="dxa"/>
            <w:shd w:val="clear" w:color="auto" w:fill="auto"/>
            <w:vAlign w:val="center"/>
          </w:tcPr>
          <w:p w14:paraId="5EE61C13" w14:textId="77777777" w:rsidR="00D80C30" w:rsidRPr="006424C2" w:rsidRDefault="00D80C30" w:rsidP="00EE2DF4">
            <w:pPr>
              <w:spacing w:before="60" w:after="60"/>
              <w:rPr>
                <w:rFonts w:eastAsia="Calibri"/>
                <w:sz w:val="22"/>
                <w:lang w:val="sr-Cyrl-RS"/>
              </w:rPr>
            </w:pPr>
            <w:r w:rsidRPr="006424C2">
              <w:rPr>
                <w:rFonts w:eastAsia="Calibri"/>
                <w:sz w:val="22"/>
                <w:lang w:val="sr-Cyrl-RS"/>
              </w:rPr>
              <w:t>Проценат изведених пројеката побољшања безбедности саобраћаја на проласцима државних путева кроз насеље у односну на укупан број припремљених пројеката.</w:t>
            </w:r>
          </w:p>
          <w:p w14:paraId="3CCFF359" w14:textId="77777777" w:rsidR="00D80C30" w:rsidRPr="006424C2" w:rsidRDefault="00D80C30" w:rsidP="00D80C30">
            <w:pPr>
              <w:spacing w:before="0" w:after="60"/>
              <w:jc w:val="right"/>
              <w:rPr>
                <w:rFonts w:eastAsia="Calibri"/>
                <w:sz w:val="22"/>
                <w:lang w:val="sr-Cyrl-RS"/>
              </w:rPr>
            </w:pPr>
            <w:r w:rsidRPr="006424C2">
              <w:rPr>
                <w:rFonts w:eastAsia="Calibri"/>
                <w:sz w:val="22"/>
                <w:lang w:val="sr-Cyrl-RS"/>
              </w:rPr>
              <w:t xml:space="preserve">(почетна вредност 2021: није мерено, </w:t>
            </w:r>
            <w:r w:rsidRPr="006424C2">
              <w:rPr>
                <w:rFonts w:eastAsia="Calibri"/>
                <w:sz w:val="22"/>
                <w:lang w:val="sr-Cyrl-RS"/>
              </w:rPr>
              <w:br/>
              <w:t>циљна вредност 2030: 80%)</w:t>
            </w:r>
          </w:p>
        </w:tc>
      </w:tr>
      <w:tr w:rsidR="00D80C30" w:rsidRPr="006424C2" w14:paraId="3527A4BA" w14:textId="77777777" w:rsidTr="00D80C30">
        <w:trPr>
          <w:trHeight w:val="882"/>
          <w:jc w:val="center"/>
        </w:trPr>
        <w:tc>
          <w:tcPr>
            <w:tcW w:w="3119" w:type="dxa"/>
            <w:vMerge/>
            <w:shd w:val="clear" w:color="auto" w:fill="C5E0B3" w:themeFill="accent6" w:themeFillTint="66"/>
            <w:vAlign w:val="center"/>
          </w:tcPr>
          <w:p w14:paraId="3A5E9253" w14:textId="77777777" w:rsidR="00D80C30" w:rsidRPr="006424C2" w:rsidRDefault="00D80C30" w:rsidP="00EE2DF4">
            <w:pPr>
              <w:spacing w:before="60" w:after="60"/>
              <w:jc w:val="left"/>
              <w:rPr>
                <w:rFonts w:eastAsia="Calibri"/>
                <w:sz w:val="22"/>
                <w:lang w:val="sr-Cyrl-RS"/>
              </w:rPr>
            </w:pPr>
          </w:p>
        </w:tc>
        <w:tc>
          <w:tcPr>
            <w:tcW w:w="5670" w:type="dxa"/>
            <w:shd w:val="clear" w:color="auto" w:fill="auto"/>
            <w:vAlign w:val="center"/>
          </w:tcPr>
          <w:p w14:paraId="59205304" w14:textId="77777777" w:rsidR="00D80C30" w:rsidRPr="006424C2" w:rsidRDefault="00D80C30" w:rsidP="00EE2DF4">
            <w:pPr>
              <w:spacing w:before="60" w:after="60"/>
              <w:rPr>
                <w:rFonts w:eastAsia="Calibri"/>
                <w:sz w:val="22"/>
                <w:lang w:val="sr-Cyrl-RS"/>
              </w:rPr>
            </w:pPr>
            <w:r w:rsidRPr="006424C2">
              <w:rPr>
                <w:rFonts w:eastAsia="Calibri"/>
                <w:sz w:val="22"/>
                <w:lang w:val="sr-Cyrl-RS"/>
              </w:rPr>
              <w:t>Број спроведених студија за утврђивање потребе изградње обилазница око градова и општина у Републици Србији.</w:t>
            </w:r>
          </w:p>
          <w:p w14:paraId="481DAAA0" w14:textId="77777777" w:rsidR="00D80C30" w:rsidRPr="006424C2" w:rsidRDefault="00D80C30" w:rsidP="00EE2DF4">
            <w:pPr>
              <w:spacing w:before="60" w:after="60"/>
              <w:jc w:val="right"/>
              <w:rPr>
                <w:rFonts w:eastAsia="Calibri"/>
                <w:sz w:val="22"/>
                <w:lang w:val="sr-Cyrl-RS"/>
              </w:rPr>
            </w:pPr>
            <w:r w:rsidRPr="006424C2">
              <w:rPr>
                <w:rFonts w:eastAsia="Calibri"/>
                <w:sz w:val="22"/>
                <w:lang w:val="sr-Cyrl-RS"/>
              </w:rPr>
              <w:t xml:space="preserve">(почетна вредност 2021: није мерено, </w:t>
            </w:r>
            <w:r w:rsidRPr="006424C2">
              <w:rPr>
                <w:rFonts w:eastAsia="Calibri"/>
                <w:sz w:val="22"/>
                <w:lang w:val="sr-Cyrl-RS"/>
              </w:rPr>
              <w:br/>
              <w:t>циљна вредност 2030: 1 студија сваке три године)</w:t>
            </w:r>
          </w:p>
        </w:tc>
      </w:tr>
      <w:tr w:rsidR="00D80C30" w:rsidRPr="006424C2" w14:paraId="3B09A564" w14:textId="77777777" w:rsidTr="00D80C30">
        <w:trPr>
          <w:trHeight w:val="1253"/>
          <w:jc w:val="center"/>
        </w:trPr>
        <w:tc>
          <w:tcPr>
            <w:tcW w:w="3119" w:type="dxa"/>
            <w:vMerge/>
            <w:shd w:val="clear" w:color="auto" w:fill="C5E0B3" w:themeFill="accent6" w:themeFillTint="66"/>
            <w:vAlign w:val="center"/>
          </w:tcPr>
          <w:p w14:paraId="6F21DA0A" w14:textId="77777777" w:rsidR="00D80C30" w:rsidRPr="006424C2" w:rsidRDefault="00D80C30" w:rsidP="00EE2DF4">
            <w:pPr>
              <w:spacing w:before="60" w:after="60"/>
              <w:jc w:val="left"/>
              <w:rPr>
                <w:rFonts w:eastAsia="Calibri"/>
                <w:sz w:val="22"/>
                <w:lang w:val="sr-Cyrl-RS"/>
              </w:rPr>
            </w:pPr>
          </w:p>
        </w:tc>
        <w:tc>
          <w:tcPr>
            <w:tcW w:w="5670" w:type="dxa"/>
            <w:shd w:val="clear" w:color="auto" w:fill="auto"/>
            <w:vAlign w:val="center"/>
          </w:tcPr>
          <w:p w14:paraId="00B6AB3F" w14:textId="77777777" w:rsidR="00D80C30" w:rsidRPr="006424C2" w:rsidRDefault="00D80C30" w:rsidP="00EE2DF4">
            <w:pPr>
              <w:spacing w:before="60" w:after="60"/>
              <w:rPr>
                <w:rFonts w:eastAsia="Calibri"/>
                <w:sz w:val="22"/>
                <w:lang w:val="sr-Cyrl-RS"/>
              </w:rPr>
            </w:pPr>
            <w:r w:rsidRPr="006424C2">
              <w:rPr>
                <w:rFonts w:eastAsia="Calibri"/>
                <w:sz w:val="22"/>
                <w:lang w:val="sr-Cyrl-RS"/>
              </w:rPr>
              <w:t>Проценат припремљених пројеката за изградњу обилазница, у односу на број потребних обилазница за изградњу.</w:t>
            </w:r>
          </w:p>
          <w:p w14:paraId="7AD43BDE" w14:textId="77777777" w:rsidR="00D80C30" w:rsidRPr="006424C2" w:rsidRDefault="00D80C30" w:rsidP="00D80C30">
            <w:pPr>
              <w:spacing w:before="0" w:after="60"/>
              <w:jc w:val="right"/>
              <w:rPr>
                <w:rFonts w:eastAsia="Calibri"/>
                <w:sz w:val="22"/>
                <w:lang w:val="sr-Cyrl-RS"/>
              </w:rPr>
            </w:pPr>
            <w:r w:rsidRPr="006424C2">
              <w:rPr>
                <w:rFonts w:eastAsia="Calibri"/>
                <w:sz w:val="22"/>
                <w:lang w:val="sr-Cyrl-RS"/>
              </w:rPr>
              <w:t xml:space="preserve">(почетна вредност 2021: није мерено, </w:t>
            </w:r>
            <w:r w:rsidRPr="006424C2">
              <w:rPr>
                <w:rFonts w:eastAsia="Calibri"/>
                <w:sz w:val="22"/>
                <w:lang w:val="sr-Cyrl-RS"/>
              </w:rPr>
              <w:br/>
              <w:t>циљна вредност 2030: 70%)</w:t>
            </w:r>
          </w:p>
        </w:tc>
      </w:tr>
      <w:tr w:rsidR="00C2541C" w:rsidRPr="006424C2" w14:paraId="08281CA9" w14:textId="77777777" w:rsidTr="00EE2DF4">
        <w:trPr>
          <w:jc w:val="center"/>
        </w:trPr>
        <w:tc>
          <w:tcPr>
            <w:tcW w:w="3119" w:type="dxa"/>
            <w:vMerge/>
            <w:shd w:val="clear" w:color="auto" w:fill="C5E0B3" w:themeFill="accent6" w:themeFillTint="66"/>
            <w:vAlign w:val="center"/>
          </w:tcPr>
          <w:p w14:paraId="0F887A6E" w14:textId="77777777" w:rsidR="00C2541C" w:rsidRPr="006424C2" w:rsidRDefault="00C2541C" w:rsidP="00EE2DF4">
            <w:pPr>
              <w:spacing w:before="60" w:after="60"/>
              <w:jc w:val="left"/>
              <w:rPr>
                <w:rFonts w:eastAsia="Calibri"/>
                <w:sz w:val="22"/>
                <w:lang w:val="sr-Cyrl-RS"/>
              </w:rPr>
            </w:pPr>
          </w:p>
        </w:tc>
        <w:tc>
          <w:tcPr>
            <w:tcW w:w="5670" w:type="dxa"/>
            <w:shd w:val="clear" w:color="auto" w:fill="auto"/>
            <w:vAlign w:val="center"/>
          </w:tcPr>
          <w:p w14:paraId="01CD7F7E" w14:textId="77777777" w:rsidR="00C2541C" w:rsidRPr="006424C2" w:rsidRDefault="00C2541C" w:rsidP="00EE2DF4">
            <w:pPr>
              <w:spacing w:before="60" w:after="60"/>
              <w:rPr>
                <w:rFonts w:eastAsia="Calibri"/>
                <w:sz w:val="22"/>
                <w:lang w:val="sr-Cyrl-RS"/>
              </w:rPr>
            </w:pPr>
            <w:r w:rsidRPr="006424C2">
              <w:rPr>
                <w:rFonts w:eastAsia="Calibri"/>
                <w:sz w:val="22"/>
                <w:lang w:val="sr-Cyrl-RS"/>
              </w:rPr>
              <w:t>Проценат изграђених обилазница у односу на укупан број припремљених пројеката за изградњу обилазница.</w:t>
            </w:r>
          </w:p>
          <w:p w14:paraId="43A0BAB9" w14:textId="77777777" w:rsidR="00C2541C" w:rsidRPr="006424C2" w:rsidRDefault="00C2541C" w:rsidP="00D80C30">
            <w:pPr>
              <w:spacing w:before="0" w:after="60"/>
              <w:jc w:val="right"/>
              <w:rPr>
                <w:rFonts w:eastAsia="Calibri"/>
                <w:sz w:val="22"/>
                <w:lang w:val="sr-Cyrl-RS"/>
              </w:rPr>
            </w:pPr>
            <w:r w:rsidRPr="006424C2">
              <w:rPr>
                <w:rFonts w:eastAsia="Calibri"/>
                <w:sz w:val="22"/>
                <w:lang w:val="sr-Cyrl-RS"/>
              </w:rPr>
              <w:t xml:space="preserve">(почетна вредност 2021: није мерено, </w:t>
            </w:r>
            <w:r w:rsidRPr="006424C2">
              <w:rPr>
                <w:rFonts w:eastAsia="Calibri"/>
                <w:sz w:val="22"/>
                <w:lang w:val="sr-Cyrl-RS"/>
              </w:rPr>
              <w:br/>
              <w:t>циљна вредност 2030: 50%)</w:t>
            </w:r>
          </w:p>
        </w:tc>
      </w:tr>
      <w:tr w:rsidR="00C2541C" w:rsidRPr="006424C2" w14:paraId="41D93A8F" w14:textId="77777777" w:rsidTr="00EE2DF4">
        <w:trPr>
          <w:jc w:val="center"/>
        </w:trPr>
        <w:tc>
          <w:tcPr>
            <w:tcW w:w="3119" w:type="dxa"/>
            <w:vMerge/>
            <w:shd w:val="clear" w:color="auto" w:fill="C5E0B3" w:themeFill="accent6" w:themeFillTint="66"/>
            <w:vAlign w:val="center"/>
          </w:tcPr>
          <w:p w14:paraId="05E03486" w14:textId="77777777" w:rsidR="00C2541C" w:rsidRPr="006424C2" w:rsidRDefault="00C2541C" w:rsidP="00EE2DF4">
            <w:pPr>
              <w:spacing w:before="60" w:after="60"/>
              <w:jc w:val="left"/>
              <w:rPr>
                <w:rFonts w:eastAsia="Calibri"/>
                <w:sz w:val="22"/>
                <w:lang w:val="sr-Cyrl-RS"/>
              </w:rPr>
            </w:pPr>
          </w:p>
        </w:tc>
        <w:tc>
          <w:tcPr>
            <w:tcW w:w="5670" w:type="dxa"/>
            <w:shd w:val="clear" w:color="auto" w:fill="C5E0B3" w:themeFill="accent6" w:themeFillTint="66"/>
            <w:vAlign w:val="center"/>
          </w:tcPr>
          <w:p w14:paraId="054BA3D8" w14:textId="77777777" w:rsidR="00C2541C" w:rsidRPr="006424C2" w:rsidRDefault="00C2541C" w:rsidP="00D60A42">
            <w:pPr>
              <w:spacing w:before="0" w:after="6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r w:rsidRPr="006424C2">
              <w:rPr>
                <w:rFonts w:eastAsia="Calibri"/>
                <w:sz w:val="22"/>
                <w:lang w:val="sr-Cyrl-RS"/>
              </w:rPr>
              <w:br/>
              <w:t>Управљачи путева</w:t>
            </w:r>
          </w:p>
        </w:tc>
      </w:tr>
      <w:tr w:rsidR="00C2541C" w:rsidRPr="006424C2" w14:paraId="5EA29165" w14:textId="77777777" w:rsidTr="00EE2DF4">
        <w:trPr>
          <w:jc w:val="center"/>
        </w:trPr>
        <w:tc>
          <w:tcPr>
            <w:tcW w:w="3119" w:type="dxa"/>
            <w:vMerge/>
            <w:shd w:val="clear" w:color="auto" w:fill="C5E0B3" w:themeFill="accent6" w:themeFillTint="66"/>
            <w:vAlign w:val="center"/>
          </w:tcPr>
          <w:p w14:paraId="45A8566B" w14:textId="77777777" w:rsidR="00C2541C" w:rsidRPr="006424C2" w:rsidRDefault="00C2541C" w:rsidP="00EE2DF4">
            <w:pPr>
              <w:spacing w:before="60" w:after="60"/>
              <w:jc w:val="left"/>
              <w:rPr>
                <w:rFonts w:eastAsia="Calibri"/>
                <w:sz w:val="22"/>
                <w:lang w:val="sr-Cyrl-RS"/>
              </w:rPr>
            </w:pPr>
          </w:p>
        </w:tc>
        <w:tc>
          <w:tcPr>
            <w:tcW w:w="5670" w:type="dxa"/>
            <w:shd w:val="clear" w:color="auto" w:fill="C5E0B3" w:themeFill="accent6" w:themeFillTint="66"/>
            <w:vAlign w:val="center"/>
          </w:tcPr>
          <w:p w14:paraId="660811DF" w14:textId="7F995AEE" w:rsidR="00C2541C" w:rsidRPr="006424C2" w:rsidRDefault="00C2541C" w:rsidP="00136FBE">
            <w:pPr>
              <w:spacing w:before="0" w:after="6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r w:rsidR="00136FBE">
              <w:rPr>
                <w:rFonts w:eastAsia="Calibri"/>
                <w:sz w:val="22"/>
                <w:lang w:val="sr-Cyrl-RS"/>
              </w:rPr>
              <w:t>430</w:t>
            </w:r>
            <w:r w:rsidR="00911A49" w:rsidRPr="006424C2">
              <w:rPr>
                <w:rFonts w:eastAsia="Calibri"/>
                <w:sz w:val="22"/>
                <w:lang w:val="sr-Cyrl-RS"/>
              </w:rPr>
              <w:t xml:space="preserve"> милиона</w:t>
            </w:r>
            <w:r w:rsidRPr="006424C2">
              <w:rPr>
                <w:rFonts w:eastAsia="Calibri"/>
                <w:sz w:val="22"/>
                <w:lang w:val="sr-Cyrl-RS"/>
              </w:rPr>
              <w:t xml:space="preserve"> РСД</w:t>
            </w:r>
          </w:p>
        </w:tc>
      </w:tr>
      <w:tr w:rsidR="00D80C30" w:rsidRPr="006424C2" w14:paraId="11B37B71" w14:textId="77777777" w:rsidTr="00897BA5">
        <w:trPr>
          <w:trHeight w:val="284"/>
          <w:jc w:val="center"/>
        </w:trPr>
        <w:tc>
          <w:tcPr>
            <w:tcW w:w="3119" w:type="dxa"/>
            <w:vMerge w:val="restart"/>
            <w:shd w:val="clear" w:color="auto" w:fill="C5E0B3" w:themeFill="accent6" w:themeFillTint="66"/>
            <w:vAlign w:val="center"/>
          </w:tcPr>
          <w:p w14:paraId="1DB0B36C" w14:textId="086C3C21" w:rsidR="00D80C30" w:rsidRPr="006424C2" w:rsidRDefault="00D80C30" w:rsidP="007308AE">
            <w:pPr>
              <w:spacing w:before="60" w:after="60"/>
              <w:jc w:val="left"/>
              <w:rPr>
                <w:rFonts w:eastAsia="Calibri"/>
                <w:sz w:val="22"/>
                <w:lang w:val="sr-Cyrl-RS"/>
              </w:rPr>
            </w:pPr>
            <w:r w:rsidRPr="006424C2">
              <w:rPr>
                <w:rFonts w:eastAsia="Calibri"/>
                <w:sz w:val="22"/>
                <w:lang w:val="sr-Cyrl-RS"/>
              </w:rPr>
              <w:t>Мера 2.</w:t>
            </w:r>
            <w:r w:rsidR="007308AE" w:rsidRPr="006424C2">
              <w:rPr>
                <w:rFonts w:eastAsia="Calibri"/>
                <w:sz w:val="22"/>
                <w:lang w:val="sr-Cyrl-RS"/>
              </w:rPr>
              <w:t>5</w:t>
            </w:r>
            <w:r w:rsidRPr="006424C2">
              <w:rPr>
                <w:rFonts w:eastAsia="Calibri"/>
                <w:sz w:val="22"/>
                <w:lang w:val="sr-Cyrl-RS"/>
              </w:rPr>
              <w:t>. Унапређење безбедности саобраћаја на локацијама повећане угрожености по рањиве учеснике у саобраћају</w:t>
            </w:r>
            <w:r w:rsidR="00A434EC" w:rsidRPr="006424C2">
              <w:rPr>
                <w:lang w:val="sr-Cyrl-RS"/>
              </w:rPr>
              <w:t xml:space="preserve"> </w:t>
            </w:r>
            <w:r w:rsidR="00A434EC" w:rsidRPr="006424C2">
              <w:rPr>
                <w:rFonts w:eastAsia="Calibri"/>
                <w:sz w:val="22"/>
                <w:lang w:val="sr-Cyrl-RS"/>
              </w:rPr>
              <w:t>на општинским путевима и улицама</w:t>
            </w:r>
          </w:p>
        </w:tc>
        <w:tc>
          <w:tcPr>
            <w:tcW w:w="5670" w:type="dxa"/>
            <w:shd w:val="clear" w:color="auto" w:fill="auto"/>
            <w:vAlign w:val="center"/>
          </w:tcPr>
          <w:p w14:paraId="1EE00702" w14:textId="77777777" w:rsidR="00D80C30" w:rsidRPr="006424C2" w:rsidRDefault="00D80C30" w:rsidP="00EE2DF4">
            <w:pPr>
              <w:spacing w:before="60" w:after="60"/>
              <w:rPr>
                <w:rFonts w:eastAsia="Calibri"/>
                <w:sz w:val="22"/>
                <w:lang w:val="sr-Cyrl-RS"/>
              </w:rPr>
            </w:pPr>
            <w:r w:rsidRPr="006424C2">
              <w:rPr>
                <w:rFonts w:eastAsia="Calibri"/>
                <w:sz w:val="22"/>
                <w:lang w:val="sr-Cyrl-RS"/>
              </w:rPr>
              <w:t>Број спроведених студија идентификације локација повећаног ризика страдања рањивих учесника у саобраћају, са акцентом на зоне школа.</w:t>
            </w:r>
          </w:p>
          <w:p w14:paraId="1379AA3A" w14:textId="77777777" w:rsidR="00D80C30" w:rsidRPr="006424C2" w:rsidRDefault="00D80C30" w:rsidP="00EE2DF4">
            <w:pPr>
              <w:spacing w:before="0" w:after="0"/>
              <w:jc w:val="right"/>
              <w:rPr>
                <w:rFonts w:eastAsia="Calibri"/>
                <w:sz w:val="22"/>
                <w:lang w:val="sr-Cyrl-RS"/>
              </w:rPr>
            </w:pPr>
            <w:r w:rsidRPr="006424C2">
              <w:rPr>
                <w:rFonts w:eastAsia="Calibri"/>
                <w:sz w:val="22"/>
                <w:lang w:val="sr-Cyrl-RS"/>
              </w:rPr>
              <w:t xml:space="preserve">(почетна вредност 2021: није мерено, </w:t>
            </w:r>
            <w:r w:rsidRPr="006424C2">
              <w:rPr>
                <w:rFonts w:eastAsia="Calibri"/>
                <w:sz w:val="22"/>
                <w:lang w:val="sr-Cyrl-RS"/>
              </w:rPr>
              <w:br/>
              <w:t>циљна вредност 2030: 1 студија сваке три године, државни путеви</w:t>
            </w:r>
          </w:p>
          <w:p w14:paraId="3D842606" w14:textId="77777777" w:rsidR="00D80C30" w:rsidRPr="006424C2" w:rsidRDefault="00D80C30" w:rsidP="00EE2DF4">
            <w:pPr>
              <w:spacing w:before="0" w:after="0"/>
              <w:jc w:val="right"/>
              <w:rPr>
                <w:rFonts w:eastAsia="Calibri"/>
                <w:sz w:val="22"/>
                <w:lang w:val="sr-Cyrl-RS"/>
              </w:rPr>
            </w:pPr>
            <w:r w:rsidRPr="006424C2">
              <w:rPr>
                <w:rFonts w:eastAsia="Calibri"/>
                <w:sz w:val="22"/>
                <w:lang w:val="sr-Cyrl-RS"/>
              </w:rPr>
              <w:t>1 студија сваких 5 година, општински путеви и улице)</w:t>
            </w:r>
          </w:p>
        </w:tc>
      </w:tr>
      <w:tr w:rsidR="00D80C30" w:rsidRPr="006424C2" w14:paraId="4ECED9E3" w14:textId="77777777" w:rsidTr="00D80C30">
        <w:trPr>
          <w:trHeight w:val="142"/>
          <w:jc w:val="center"/>
        </w:trPr>
        <w:tc>
          <w:tcPr>
            <w:tcW w:w="3119" w:type="dxa"/>
            <w:vMerge/>
            <w:shd w:val="clear" w:color="auto" w:fill="C5E0B3" w:themeFill="accent6" w:themeFillTint="66"/>
            <w:vAlign w:val="center"/>
          </w:tcPr>
          <w:p w14:paraId="215EA045" w14:textId="77777777" w:rsidR="00D80C30" w:rsidRPr="006424C2" w:rsidRDefault="00D80C30" w:rsidP="00EE2DF4">
            <w:pPr>
              <w:spacing w:before="60" w:after="60"/>
              <w:jc w:val="left"/>
              <w:rPr>
                <w:rFonts w:eastAsia="Calibri"/>
                <w:sz w:val="22"/>
                <w:lang w:val="sr-Cyrl-RS"/>
              </w:rPr>
            </w:pPr>
          </w:p>
        </w:tc>
        <w:tc>
          <w:tcPr>
            <w:tcW w:w="5670" w:type="dxa"/>
            <w:shd w:val="clear" w:color="auto" w:fill="auto"/>
            <w:vAlign w:val="center"/>
          </w:tcPr>
          <w:p w14:paraId="46374AD6" w14:textId="77777777" w:rsidR="00D80C30" w:rsidRPr="006424C2" w:rsidRDefault="00D80C30" w:rsidP="00EE2DF4">
            <w:pPr>
              <w:spacing w:before="60" w:after="60"/>
              <w:rPr>
                <w:rFonts w:eastAsia="Calibri"/>
                <w:sz w:val="22"/>
                <w:lang w:val="sr-Cyrl-RS"/>
              </w:rPr>
            </w:pPr>
            <w:r w:rsidRPr="006424C2">
              <w:rPr>
                <w:rFonts w:eastAsia="Calibri"/>
                <w:sz w:val="22"/>
                <w:lang w:val="sr-Cyrl-RS"/>
              </w:rPr>
              <w:t>Проценат припремљених пројеката побољшања безбедности саобраћаја за утврђене локације повећане угрожености рањивих учесника у саобраћају, са акцентом на зоне школа.</w:t>
            </w:r>
          </w:p>
          <w:p w14:paraId="523ED06D" w14:textId="77777777" w:rsidR="00D80C30" w:rsidRPr="006424C2" w:rsidRDefault="00D80C30" w:rsidP="00EE2DF4">
            <w:pPr>
              <w:spacing w:before="60" w:after="60"/>
              <w:jc w:val="right"/>
              <w:rPr>
                <w:rFonts w:eastAsia="Calibri"/>
                <w:sz w:val="22"/>
                <w:lang w:val="sr-Cyrl-RS"/>
              </w:rPr>
            </w:pPr>
            <w:r w:rsidRPr="006424C2">
              <w:rPr>
                <w:rFonts w:eastAsia="Calibri"/>
                <w:sz w:val="22"/>
                <w:lang w:val="sr-Cyrl-RS"/>
              </w:rPr>
              <w:t xml:space="preserve">(почетна вредност 2021: није мерено, </w:t>
            </w:r>
            <w:r w:rsidRPr="006424C2">
              <w:rPr>
                <w:rFonts w:eastAsia="Calibri"/>
                <w:sz w:val="22"/>
                <w:lang w:val="sr-Cyrl-RS"/>
              </w:rPr>
              <w:br/>
              <w:t>циљна вредност 2030: 100%)</w:t>
            </w:r>
          </w:p>
        </w:tc>
      </w:tr>
      <w:tr w:rsidR="00C2541C" w:rsidRPr="006424C2" w14:paraId="456E2C27" w14:textId="77777777" w:rsidTr="00EE2DF4">
        <w:trPr>
          <w:jc w:val="center"/>
        </w:trPr>
        <w:tc>
          <w:tcPr>
            <w:tcW w:w="3119" w:type="dxa"/>
            <w:vMerge/>
            <w:shd w:val="clear" w:color="auto" w:fill="C5E0B3" w:themeFill="accent6" w:themeFillTint="66"/>
            <w:vAlign w:val="center"/>
          </w:tcPr>
          <w:p w14:paraId="6FF36234" w14:textId="77777777" w:rsidR="00C2541C" w:rsidRPr="006424C2" w:rsidRDefault="00C2541C" w:rsidP="00EE2DF4">
            <w:pPr>
              <w:spacing w:before="60" w:after="60"/>
              <w:jc w:val="left"/>
              <w:rPr>
                <w:rFonts w:eastAsia="Calibri"/>
                <w:sz w:val="22"/>
                <w:lang w:val="sr-Cyrl-RS"/>
              </w:rPr>
            </w:pPr>
          </w:p>
        </w:tc>
        <w:tc>
          <w:tcPr>
            <w:tcW w:w="5670" w:type="dxa"/>
            <w:shd w:val="clear" w:color="auto" w:fill="auto"/>
            <w:vAlign w:val="center"/>
          </w:tcPr>
          <w:p w14:paraId="670B6564" w14:textId="77777777" w:rsidR="00C2541C" w:rsidRPr="006424C2" w:rsidRDefault="00C2541C" w:rsidP="00EE2DF4">
            <w:pPr>
              <w:spacing w:before="60" w:after="60"/>
              <w:rPr>
                <w:rFonts w:eastAsia="Calibri"/>
                <w:sz w:val="22"/>
                <w:lang w:val="sr-Cyrl-RS"/>
              </w:rPr>
            </w:pPr>
            <w:r w:rsidRPr="006424C2">
              <w:rPr>
                <w:rFonts w:eastAsia="Calibri"/>
                <w:sz w:val="22"/>
                <w:lang w:val="sr-Cyrl-RS"/>
              </w:rPr>
              <w:t>Проценат изведених пројеката побољшања безбедности саобраћаја за утврђене локације повећане угрожености рањивих учесника у саобраћају, са акцентом на зоне школа.</w:t>
            </w:r>
          </w:p>
          <w:p w14:paraId="3B3D9AF3" w14:textId="77777777" w:rsidR="00C2541C" w:rsidRPr="006424C2" w:rsidRDefault="00C2541C" w:rsidP="00EE2DF4">
            <w:pPr>
              <w:spacing w:before="60" w:after="60"/>
              <w:jc w:val="right"/>
              <w:rPr>
                <w:rFonts w:eastAsia="Calibri"/>
                <w:sz w:val="22"/>
                <w:lang w:val="sr-Cyrl-RS"/>
              </w:rPr>
            </w:pPr>
            <w:r w:rsidRPr="006424C2">
              <w:rPr>
                <w:rFonts w:eastAsia="Calibri"/>
                <w:sz w:val="22"/>
                <w:lang w:val="sr-Cyrl-RS"/>
              </w:rPr>
              <w:t xml:space="preserve">(почетна вредност 2021: није мерено, </w:t>
            </w:r>
            <w:r w:rsidRPr="006424C2">
              <w:rPr>
                <w:rFonts w:eastAsia="Calibri"/>
                <w:sz w:val="22"/>
                <w:lang w:val="sr-Cyrl-RS"/>
              </w:rPr>
              <w:br/>
              <w:t>циљна вредност 2030: 80%)</w:t>
            </w:r>
          </w:p>
        </w:tc>
      </w:tr>
      <w:tr w:rsidR="00C2541C" w:rsidRPr="006424C2" w14:paraId="17B00F39" w14:textId="77777777" w:rsidTr="00EE2DF4">
        <w:trPr>
          <w:jc w:val="center"/>
        </w:trPr>
        <w:tc>
          <w:tcPr>
            <w:tcW w:w="3119" w:type="dxa"/>
            <w:vMerge/>
            <w:shd w:val="clear" w:color="auto" w:fill="C5E0B3" w:themeFill="accent6" w:themeFillTint="66"/>
            <w:vAlign w:val="center"/>
          </w:tcPr>
          <w:p w14:paraId="2EA09FC6" w14:textId="77777777" w:rsidR="00C2541C" w:rsidRPr="006424C2" w:rsidRDefault="00C2541C" w:rsidP="00EE2DF4">
            <w:pPr>
              <w:spacing w:before="60" w:after="60"/>
              <w:jc w:val="left"/>
              <w:rPr>
                <w:rFonts w:eastAsia="Calibri"/>
                <w:sz w:val="22"/>
                <w:lang w:val="sr-Cyrl-RS"/>
              </w:rPr>
            </w:pPr>
          </w:p>
        </w:tc>
        <w:tc>
          <w:tcPr>
            <w:tcW w:w="5670" w:type="dxa"/>
            <w:shd w:val="clear" w:color="auto" w:fill="C5E0B3" w:themeFill="accent6" w:themeFillTint="66"/>
            <w:vAlign w:val="center"/>
          </w:tcPr>
          <w:p w14:paraId="631E2CF8" w14:textId="541A1192" w:rsidR="00C2541C" w:rsidRPr="006424C2" w:rsidRDefault="00C2541C" w:rsidP="00D60A42">
            <w:pPr>
              <w:spacing w:before="0" w:after="6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r w:rsidRPr="006424C2">
              <w:rPr>
                <w:rFonts w:eastAsia="Calibri"/>
                <w:sz w:val="22"/>
                <w:lang w:val="sr-Cyrl-RS"/>
              </w:rPr>
              <w:br/>
            </w:r>
            <w:r w:rsidR="00D80C30" w:rsidRPr="006424C2">
              <w:rPr>
                <w:rFonts w:eastAsia="Calibri"/>
                <w:sz w:val="22"/>
                <w:lang w:val="sr-Cyrl-RS"/>
              </w:rPr>
              <w:t>АБС</w:t>
            </w:r>
          </w:p>
        </w:tc>
      </w:tr>
      <w:tr w:rsidR="00C2541C" w:rsidRPr="006424C2" w14:paraId="135CDCA3" w14:textId="77777777" w:rsidTr="00EE2DF4">
        <w:trPr>
          <w:jc w:val="center"/>
        </w:trPr>
        <w:tc>
          <w:tcPr>
            <w:tcW w:w="3119" w:type="dxa"/>
            <w:vMerge/>
            <w:shd w:val="clear" w:color="auto" w:fill="C5E0B3" w:themeFill="accent6" w:themeFillTint="66"/>
            <w:vAlign w:val="center"/>
          </w:tcPr>
          <w:p w14:paraId="5844AB1D" w14:textId="77777777" w:rsidR="00C2541C" w:rsidRPr="006424C2" w:rsidRDefault="00C2541C" w:rsidP="00EE2DF4">
            <w:pPr>
              <w:spacing w:before="60" w:after="60"/>
              <w:jc w:val="left"/>
              <w:rPr>
                <w:rFonts w:eastAsia="Calibri"/>
                <w:sz w:val="22"/>
                <w:lang w:val="sr-Cyrl-RS"/>
              </w:rPr>
            </w:pPr>
          </w:p>
        </w:tc>
        <w:tc>
          <w:tcPr>
            <w:tcW w:w="5670" w:type="dxa"/>
            <w:shd w:val="clear" w:color="auto" w:fill="C5E0B3" w:themeFill="accent6" w:themeFillTint="66"/>
            <w:vAlign w:val="center"/>
          </w:tcPr>
          <w:p w14:paraId="5D655438" w14:textId="6B33D029" w:rsidR="00C2541C" w:rsidRPr="006424C2" w:rsidRDefault="00C2541C" w:rsidP="00911A49">
            <w:pPr>
              <w:spacing w:before="0" w:after="6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r w:rsidR="006B0468">
              <w:rPr>
                <w:rFonts w:eastAsia="Calibri"/>
                <w:sz w:val="22"/>
                <w:lang w:val="sr-Cyrl-RS"/>
              </w:rPr>
              <w:t>42</w:t>
            </w:r>
            <w:r w:rsidR="006C36FD" w:rsidRPr="006424C2">
              <w:rPr>
                <w:rFonts w:eastAsia="Calibri"/>
                <w:sz w:val="22"/>
                <w:lang w:val="sr-Cyrl-RS"/>
              </w:rPr>
              <w:t>0 милиона</w:t>
            </w:r>
            <w:r w:rsidRPr="006424C2">
              <w:rPr>
                <w:rFonts w:eastAsia="Calibri"/>
                <w:sz w:val="22"/>
                <w:lang w:val="sr-Cyrl-RS"/>
              </w:rPr>
              <w:t xml:space="preserve"> РСД</w:t>
            </w:r>
          </w:p>
        </w:tc>
      </w:tr>
      <w:tr w:rsidR="00D80C30" w:rsidRPr="006424C2" w14:paraId="2A5E7911" w14:textId="77777777" w:rsidTr="00D60A42">
        <w:trPr>
          <w:trHeight w:val="907"/>
          <w:jc w:val="center"/>
        </w:trPr>
        <w:tc>
          <w:tcPr>
            <w:tcW w:w="3119" w:type="dxa"/>
            <w:vMerge w:val="restart"/>
            <w:shd w:val="clear" w:color="auto" w:fill="C5E0B3" w:themeFill="accent6" w:themeFillTint="66"/>
            <w:vAlign w:val="center"/>
          </w:tcPr>
          <w:p w14:paraId="6C890917" w14:textId="6D3A434D" w:rsidR="00D80C30" w:rsidRPr="006424C2" w:rsidRDefault="00D80C30" w:rsidP="007308AE">
            <w:pPr>
              <w:spacing w:before="60" w:after="60"/>
              <w:jc w:val="left"/>
              <w:rPr>
                <w:rFonts w:eastAsia="Calibri"/>
                <w:sz w:val="22"/>
                <w:lang w:val="sr-Cyrl-RS"/>
              </w:rPr>
            </w:pPr>
            <w:r w:rsidRPr="006424C2">
              <w:rPr>
                <w:rFonts w:eastAsia="Calibri"/>
                <w:sz w:val="22"/>
                <w:lang w:val="sr-Cyrl-RS"/>
              </w:rPr>
              <w:t>Мера 2.</w:t>
            </w:r>
            <w:r w:rsidR="007308AE" w:rsidRPr="006424C2">
              <w:rPr>
                <w:rFonts w:eastAsia="Calibri"/>
                <w:sz w:val="22"/>
                <w:lang w:val="sr-Cyrl-RS"/>
              </w:rPr>
              <w:t>6</w:t>
            </w:r>
            <w:r w:rsidRPr="006424C2">
              <w:rPr>
                <w:rFonts w:eastAsia="Calibri"/>
                <w:sz w:val="22"/>
                <w:lang w:val="sr-Cyrl-RS"/>
              </w:rPr>
              <w:t>. Унапређење безбедности саобраћаја на прелазима пута преко пруге</w:t>
            </w:r>
          </w:p>
        </w:tc>
        <w:tc>
          <w:tcPr>
            <w:tcW w:w="5670" w:type="dxa"/>
            <w:shd w:val="clear" w:color="auto" w:fill="auto"/>
            <w:vAlign w:val="center"/>
          </w:tcPr>
          <w:p w14:paraId="602EBA2E" w14:textId="77777777" w:rsidR="00D80C30" w:rsidRPr="006424C2" w:rsidRDefault="00D80C30" w:rsidP="00EE2DF4">
            <w:pPr>
              <w:spacing w:before="60" w:after="60"/>
              <w:rPr>
                <w:color w:val="242021"/>
                <w:sz w:val="22"/>
                <w:lang w:val="sr-Cyrl-RS"/>
              </w:rPr>
            </w:pPr>
            <w:r w:rsidRPr="006424C2">
              <w:rPr>
                <w:color w:val="242021"/>
                <w:sz w:val="22"/>
                <w:lang w:val="sr-Cyrl-RS"/>
              </w:rPr>
              <w:t>Годишњи број саобраћајних незгода на прелазима пута преко пруге.</w:t>
            </w:r>
          </w:p>
          <w:p w14:paraId="7BA9563E" w14:textId="77777777" w:rsidR="00D80C30" w:rsidRPr="006424C2" w:rsidRDefault="00D80C30" w:rsidP="00EE2DF4">
            <w:pPr>
              <w:spacing w:before="60" w:after="60"/>
              <w:jc w:val="right"/>
              <w:rPr>
                <w:rFonts w:eastAsia="Calibri"/>
                <w:sz w:val="22"/>
                <w:lang w:val="sr-Cyrl-RS"/>
              </w:rPr>
            </w:pPr>
            <w:r w:rsidRPr="006424C2">
              <w:rPr>
                <w:rFonts w:eastAsia="Calibri"/>
                <w:sz w:val="22"/>
                <w:lang w:val="sr-Cyrl-RS"/>
              </w:rPr>
              <w:t xml:space="preserve">(почетна вредност 2021: </w:t>
            </w:r>
            <w:r w:rsidRPr="006424C2">
              <w:rPr>
                <w:sz w:val="22"/>
                <w:lang w:val="sr-Cyrl-RS"/>
              </w:rPr>
              <w:t>~100</w:t>
            </w:r>
            <w:r w:rsidRPr="006424C2">
              <w:rPr>
                <w:rFonts w:eastAsia="Calibri"/>
                <w:sz w:val="22"/>
                <w:lang w:val="sr-Cyrl-RS"/>
              </w:rPr>
              <w:t xml:space="preserve">, </w:t>
            </w:r>
            <w:r w:rsidRPr="006424C2">
              <w:rPr>
                <w:rFonts w:eastAsia="Calibri"/>
                <w:sz w:val="22"/>
                <w:lang w:val="sr-Cyrl-RS"/>
              </w:rPr>
              <w:br/>
              <w:t>циљна вредност 2030: 50)</w:t>
            </w:r>
          </w:p>
        </w:tc>
      </w:tr>
      <w:tr w:rsidR="00276EF6" w:rsidRPr="006424C2" w14:paraId="13B11A7B" w14:textId="77777777" w:rsidTr="00276EF6">
        <w:trPr>
          <w:trHeight w:val="851"/>
          <w:jc w:val="center"/>
        </w:trPr>
        <w:tc>
          <w:tcPr>
            <w:tcW w:w="3119" w:type="dxa"/>
            <w:vMerge/>
            <w:shd w:val="clear" w:color="auto" w:fill="C5E0B3" w:themeFill="accent6" w:themeFillTint="66"/>
            <w:vAlign w:val="center"/>
          </w:tcPr>
          <w:p w14:paraId="420D90D6" w14:textId="77777777" w:rsidR="00276EF6" w:rsidRPr="006424C2" w:rsidRDefault="00276EF6" w:rsidP="00EE2DF4">
            <w:pPr>
              <w:spacing w:before="60" w:after="60"/>
              <w:jc w:val="left"/>
              <w:rPr>
                <w:rFonts w:eastAsia="Calibri"/>
                <w:sz w:val="22"/>
                <w:lang w:val="sr-Cyrl-RS"/>
              </w:rPr>
            </w:pPr>
          </w:p>
        </w:tc>
        <w:tc>
          <w:tcPr>
            <w:tcW w:w="5670" w:type="dxa"/>
            <w:shd w:val="clear" w:color="auto" w:fill="auto"/>
            <w:vAlign w:val="center"/>
          </w:tcPr>
          <w:p w14:paraId="5E8ACFE2" w14:textId="0B45CF64" w:rsidR="00276EF6" w:rsidRPr="006424C2" w:rsidRDefault="00276EF6" w:rsidP="00537676">
            <w:pPr>
              <w:spacing w:before="0" w:after="60"/>
              <w:rPr>
                <w:rFonts w:eastAsia="Calibri"/>
                <w:sz w:val="22"/>
                <w:lang w:val="sr-Cyrl-RS"/>
              </w:rPr>
            </w:pPr>
            <w:r w:rsidRPr="006424C2">
              <w:rPr>
                <w:rFonts w:eastAsia="Calibri"/>
                <w:sz w:val="22"/>
                <w:lang w:val="sr-Cyrl-RS"/>
              </w:rPr>
              <w:t>Проценат возача који се зауставља и безбедно се креће путем преко пруге</w:t>
            </w:r>
            <w:r w:rsidR="006E7ED8" w:rsidRPr="006424C2">
              <w:rPr>
                <w:rFonts w:eastAsia="Calibri"/>
                <w:sz w:val="22"/>
                <w:lang w:val="sr-Cyrl-RS"/>
              </w:rPr>
              <w:t>, са активним осигурањем</w:t>
            </w:r>
            <w:r w:rsidRPr="006424C2">
              <w:rPr>
                <w:rFonts w:eastAsia="Calibri"/>
                <w:sz w:val="22"/>
                <w:lang w:val="sr-Cyrl-RS"/>
              </w:rPr>
              <w:t xml:space="preserve"> </w:t>
            </w:r>
          </w:p>
          <w:p w14:paraId="7715A03C" w14:textId="6D89EEA7" w:rsidR="00276EF6" w:rsidRPr="006424C2" w:rsidRDefault="00F5436D" w:rsidP="00F32414">
            <w:pPr>
              <w:spacing w:before="0" w:after="60"/>
              <w:jc w:val="right"/>
              <w:rPr>
                <w:rFonts w:eastAsia="Calibri"/>
                <w:sz w:val="22"/>
                <w:lang w:val="sr-Cyrl-RS"/>
              </w:rPr>
            </w:pPr>
            <w:r w:rsidRPr="006424C2">
              <w:rPr>
                <w:rFonts w:eastAsia="Calibri"/>
                <w:sz w:val="22"/>
                <w:lang w:val="sr-Cyrl-RS"/>
              </w:rPr>
              <w:t>(почетна вредност 2018</w:t>
            </w:r>
            <w:r w:rsidR="00276EF6" w:rsidRPr="006424C2">
              <w:rPr>
                <w:rFonts w:eastAsia="Calibri"/>
                <w:sz w:val="22"/>
                <w:lang w:val="sr-Cyrl-RS"/>
              </w:rPr>
              <w:t xml:space="preserve">: 93,6%, </w:t>
            </w:r>
            <w:r w:rsidR="00276EF6" w:rsidRPr="006424C2">
              <w:rPr>
                <w:rFonts w:eastAsia="Calibri"/>
                <w:sz w:val="22"/>
                <w:lang w:val="sr-Cyrl-RS"/>
              </w:rPr>
              <w:br/>
              <w:t>циљна вредност 2030: 99,0%)</w:t>
            </w:r>
          </w:p>
        </w:tc>
      </w:tr>
      <w:tr w:rsidR="006439BA" w:rsidRPr="006424C2" w14:paraId="2A936C90" w14:textId="77777777" w:rsidTr="006439BA">
        <w:trPr>
          <w:trHeight w:val="1278"/>
          <w:jc w:val="center"/>
        </w:trPr>
        <w:tc>
          <w:tcPr>
            <w:tcW w:w="3119" w:type="dxa"/>
            <w:vMerge/>
            <w:shd w:val="clear" w:color="auto" w:fill="C5E0B3" w:themeFill="accent6" w:themeFillTint="66"/>
            <w:vAlign w:val="center"/>
          </w:tcPr>
          <w:p w14:paraId="09BF5EC1" w14:textId="77777777" w:rsidR="006439BA" w:rsidRPr="006424C2" w:rsidRDefault="006439BA" w:rsidP="00EE2DF4">
            <w:pPr>
              <w:spacing w:before="60" w:after="60"/>
              <w:jc w:val="left"/>
              <w:rPr>
                <w:rFonts w:eastAsia="Calibri"/>
                <w:sz w:val="22"/>
                <w:lang w:val="sr-Cyrl-RS"/>
              </w:rPr>
            </w:pPr>
          </w:p>
        </w:tc>
        <w:tc>
          <w:tcPr>
            <w:tcW w:w="5670" w:type="dxa"/>
            <w:shd w:val="clear" w:color="auto" w:fill="auto"/>
            <w:vAlign w:val="center"/>
          </w:tcPr>
          <w:p w14:paraId="0DA2CFC8" w14:textId="77777777" w:rsidR="006439BA" w:rsidRPr="006424C2" w:rsidRDefault="006439BA" w:rsidP="00EE2DF4">
            <w:pPr>
              <w:spacing w:before="60" w:after="60"/>
              <w:rPr>
                <w:rFonts w:eastAsia="Calibri"/>
                <w:sz w:val="22"/>
                <w:lang w:val="sr-Cyrl-RS"/>
              </w:rPr>
            </w:pPr>
            <w:r w:rsidRPr="006424C2">
              <w:rPr>
                <w:rFonts w:eastAsia="Calibri"/>
                <w:sz w:val="22"/>
                <w:lang w:val="sr-Cyrl-RS"/>
              </w:rPr>
              <w:t>Проценат изведених пројеката унапређења безбедности саобраћаја на високо ризичним прелазима пута преко пруге.</w:t>
            </w:r>
          </w:p>
          <w:p w14:paraId="3A09F1F1" w14:textId="77777777" w:rsidR="006439BA" w:rsidRPr="006424C2" w:rsidRDefault="006439BA" w:rsidP="00EE2DF4">
            <w:pPr>
              <w:spacing w:before="60" w:after="60"/>
              <w:jc w:val="right"/>
              <w:rPr>
                <w:rFonts w:eastAsia="Calibri"/>
                <w:sz w:val="22"/>
                <w:lang w:val="sr-Cyrl-RS"/>
              </w:rPr>
            </w:pPr>
            <w:r w:rsidRPr="006424C2">
              <w:rPr>
                <w:rFonts w:eastAsia="Calibri"/>
                <w:sz w:val="22"/>
                <w:lang w:val="sr-Cyrl-RS"/>
              </w:rPr>
              <w:t xml:space="preserve">(почетна вредност 2021: није мерено, </w:t>
            </w:r>
            <w:r w:rsidRPr="006424C2">
              <w:rPr>
                <w:rFonts w:eastAsia="Calibri"/>
                <w:sz w:val="22"/>
                <w:lang w:val="sr-Cyrl-RS"/>
              </w:rPr>
              <w:br/>
              <w:t>циљна вредност 2030: 50%)</w:t>
            </w:r>
          </w:p>
        </w:tc>
      </w:tr>
      <w:tr w:rsidR="00615183" w:rsidRPr="006424C2" w14:paraId="66578314" w14:textId="77777777" w:rsidTr="006439BA">
        <w:trPr>
          <w:trHeight w:val="1278"/>
          <w:jc w:val="center"/>
        </w:trPr>
        <w:tc>
          <w:tcPr>
            <w:tcW w:w="3119" w:type="dxa"/>
            <w:vMerge/>
            <w:shd w:val="clear" w:color="auto" w:fill="C5E0B3" w:themeFill="accent6" w:themeFillTint="66"/>
            <w:vAlign w:val="center"/>
          </w:tcPr>
          <w:p w14:paraId="1DA53602" w14:textId="77777777" w:rsidR="00615183" w:rsidRPr="006424C2" w:rsidRDefault="00615183" w:rsidP="00EE2DF4">
            <w:pPr>
              <w:spacing w:before="60" w:after="60"/>
              <w:jc w:val="left"/>
              <w:rPr>
                <w:rFonts w:eastAsia="Calibri"/>
                <w:sz w:val="22"/>
                <w:lang w:val="sr-Cyrl-RS"/>
              </w:rPr>
            </w:pPr>
          </w:p>
        </w:tc>
        <w:tc>
          <w:tcPr>
            <w:tcW w:w="5670" w:type="dxa"/>
            <w:shd w:val="clear" w:color="auto" w:fill="auto"/>
            <w:vAlign w:val="center"/>
          </w:tcPr>
          <w:p w14:paraId="464C8024" w14:textId="5E18E573" w:rsidR="00615183" w:rsidRPr="006424C2" w:rsidRDefault="00615183" w:rsidP="00615183">
            <w:pPr>
              <w:spacing w:before="0" w:after="60"/>
              <w:jc w:val="left"/>
              <w:rPr>
                <w:rFonts w:eastAsia="Calibri"/>
                <w:sz w:val="22"/>
                <w:szCs w:val="24"/>
                <w:lang w:val="sr-Cyrl-RS"/>
              </w:rPr>
            </w:pPr>
            <w:r w:rsidRPr="006424C2">
              <w:rPr>
                <w:rFonts w:eastAsia="Calibri"/>
                <w:sz w:val="22"/>
                <w:szCs w:val="24"/>
                <w:lang w:val="sr-Cyrl-RS"/>
              </w:rPr>
              <w:t>Број истраживања понашања учесника у саобраћају у односу на различите начине обезбеђења прелаза пута преко пруге</w:t>
            </w:r>
          </w:p>
          <w:p w14:paraId="66159DE7" w14:textId="7C27567F" w:rsidR="00615183" w:rsidRPr="006424C2" w:rsidRDefault="00615183" w:rsidP="00615183">
            <w:pPr>
              <w:spacing w:before="60" w:after="60"/>
              <w:jc w:val="right"/>
              <w:rPr>
                <w:rFonts w:eastAsia="Calibri"/>
                <w:sz w:val="22"/>
                <w:lang w:val="sr-Cyrl-RS"/>
              </w:rPr>
            </w:pPr>
            <w:r w:rsidRPr="006424C2">
              <w:rPr>
                <w:rFonts w:eastAsia="Calibri"/>
                <w:sz w:val="22"/>
                <w:szCs w:val="24"/>
                <w:lang w:val="sr-Cyrl-RS"/>
              </w:rPr>
              <w:t xml:space="preserve"> (почетна вредност 2021: није мерено, </w:t>
            </w:r>
            <w:r w:rsidRPr="006424C2">
              <w:rPr>
                <w:rFonts w:eastAsia="Calibri"/>
                <w:sz w:val="22"/>
                <w:szCs w:val="24"/>
                <w:lang w:val="sr-Cyrl-RS"/>
              </w:rPr>
              <w:br/>
              <w:t>циљна вредност 2030: 1 трогодишње)</w:t>
            </w:r>
          </w:p>
        </w:tc>
      </w:tr>
      <w:tr w:rsidR="00C2541C" w:rsidRPr="006424C2" w14:paraId="201D5127" w14:textId="77777777" w:rsidTr="00EE2DF4">
        <w:trPr>
          <w:jc w:val="center"/>
        </w:trPr>
        <w:tc>
          <w:tcPr>
            <w:tcW w:w="3119" w:type="dxa"/>
            <w:vMerge/>
            <w:shd w:val="clear" w:color="auto" w:fill="C5E0B3" w:themeFill="accent6" w:themeFillTint="66"/>
            <w:vAlign w:val="center"/>
          </w:tcPr>
          <w:p w14:paraId="74B8AB1F" w14:textId="77777777" w:rsidR="00C2541C" w:rsidRPr="006424C2" w:rsidRDefault="00C2541C" w:rsidP="00EE2DF4">
            <w:pPr>
              <w:spacing w:before="60" w:after="60"/>
              <w:jc w:val="left"/>
              <w:rPr>
                <w:rFonts w:eastAsia="Calibri"/>
                <w:sz w:val="22"/>
                <w:lang w:val="sr-Cyrl-RS"/>
              </w:rPr>
            </w:pPr>
          </w:p>
        </w:tc>
        <w:tc>
          <w:tcPr>
            <w:tcW w:w="5670" w:type="dxa"/>
            <w:shd w:val="clear" w:color="auto" w:fill="C5E0B3" w:themeFill="accent6" w:themeFillTint="66"/>
            <w:vAlign w:val="center"/>
          </w:tcPr>
          <w:p w14:paraId="6B89CA28" w14:textId="77777777" w:rsidR="00C2541C" w:rsidRPr="006424C2" w:rsidRDefault="00C2541C" w:rsidP="00D60A42">
            <w:pPr>
              <w:spacing w:before="0" w:after="60"/>
              <w:jc w:val="right"/>
              <w:rPr>
                <w:rFonts w:eastAsia="Calibri"/>
                <w:sz w:val="22"/>
                <w:lang w:val="sr-Cyrl-RS"/>
              </w:rPr>
            </w:pPr>
            <w:r w:rsidRPr="006424C2">
              <w:rPr>
                <w:rFonts w:eastAsia="Calibri"/>
                <w:sz w:val="22"/>
                <w:lang w:val="sr-Cyrl-RS"/>
              </w:rPr>
              <w:t>Институција задужена за праћење реализације мере: АБС</w:t>
            </w:r>
          </w:p>
        </w:tc>
      </w:tr>
      <w:tr w:rsidR="00C2541C" w:rsidRPr="006424C2" w14:paraId="358C3EFD" w14:textId="77777777" w:rsidTr="00EE2DF4">
        <w:trPr>
          <w:jc w:val="center"/>
        </w:trPr>
        <w:tc>
          <w:tcPr>
            <w:tcW w:w="3119" w:type="dxa"/>
            <w:vMerge/>
            <w:shd w:val="clear" w:color="auto" w:fill="C5E0B3" w:themeFill="accent6" w:themeFillTint="66"/>
            <w:vAlign w:val="center"/>
          </w:tcPr>
          <w:p w14:paraId="1FBEF8F2" w14:textId="77777777" w:rsidR="00C2541C" w:rsidRPr="006424C2" w:rsidRDefault="00C2541C" w:rsidP="00EE2DF4">
            <w:pPr>
              <w:spacing w:before="60" w:after="60"/>
              <w:jc w:val="left"/>
              <w:rPr>
                <w:rFonts w:eastAsia="Calibri"/>
                <w:sz w:val="22"/>
                <w:lang w:val="sr-Cyrl-RS"/>
              </w:rPr>
            </w:pPr>
          </w:p>
        </w:tc>
        <w:tc>
          <w:tcPr>
            <w:tcW w:w="5670" w:type="dxa"/>
            <w:shd w:val="clear" w:color="auto" w:fill="C5E0B3" w:themeFill="accent6" w:themeFillTint="66"/>
            <w:vAlign w:val="center"/>
          </w:tcPr>
          <w:p w14:paraId="7C612318" w14:textId="651D4DB0" w:rsidR="00C2541C" w:rsidRPr="006424C2" w:rsidRDefault="00C2541C" w:rsidP="00911A49">
            <w:pPr>
              <w:spacing w:before="0" w:after="6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r w:rsidR="006B0468">
              <w:rPr>
                <w:rFonts w:eastAsia="Calibri"/>
                <w:sz w:val="22"/>
                <w:lang w:val="sr-Cyrl-RS"/>
              </w:rPr>
              <w:t>43</w:t>
            </w:r>
            <w:r w:rsidR="00911A49" w:rsidRPr="006424C2">
              <w:rPr>
                <w:rFonts w:eastAsia="Calibri"/>
                <w:sz w:val="22"/>
                <w:lang w:val="sr-Cyrl-RS"/>
              </w:rPr>
              <w:t xml:space="preserve"> милиона</w:t>
            </w:r>
            <w:r w:rsidRPr="006424C2">
              <w:rPr>
                <w:rFonts w:eastAsia="Calibri"/>
                <w:sz w:val="22"/>
                <w:lang w:val="sr-Cyrl-RS"/>
              </w:rPr>
              <w:t xml:space="preserve"> РСД</w:t>
            </w:r>
          </w:p>
        </w:tc>
      </w:tr>
    </w:tbl>
    <w:p w14:paraId="15838E14" w14:textId="349C282B" w:rsidR="00CE5575" w:rsidRPr="006424C2" w:rsidRDefault="0062188F" w:rsidP="0062188F">
      <w:pPr>
        <w:pStyle w:val="Heading2"/>
        <w:numPr>
          <w:ilvl w:val="0"/>
          <w:numId w:val="0"/>
        </w:numPr>
        <w:tabs>
          <w:tab w:val="clear" w:pos="720"/>
          <w:tab w:val="left" w:pos="567"/>
        </w:tabs>
        <w:ind w:left="851" w:hanging="851"/>
        <w:rPr>
          <w:lang w:val="sr-Cyrl-RS"/>
        </w:rPr>
      </w:pPr>
      <w:bookmarkStart w:id="80" w:name="_Toc94521801"/>
      <w:bookmarkStart w:id="81" w:name="_Toc95338551"/>
      <w:bookmarkStart w:id="82" w:name="_Toc145365482"/>
      <w:r w:rsidRPr="006424C2">
        <w:rPr>
          <w:caps w:val="0"/>
          <w:lang w:val="sr-Cyrl-RS"/>
        </w:rPr>
        <w:t>6.2.3.</w:t>
      </w:r>
      <w:r w:rsidRPr="006424C2">
        <w:rPr>
          <w:caps w:val="0"/>
          <w:lang w:val="sr-Cyrl-RS"/>
        </w:rPr>
        <w:tab/>
      </w:r>
      <w:r w:rsidR="00F247A3" w:rsidRPr="006424C2">
        <w:rPr>
          <w:caps w:val="0"/>
          <w:lang w:val="sr-Cyrl-RS"/>
        </w:rPr>
        <w:t>Безбедн</w:t>
      </w:r>
      <w:bookmarkEnd w:id="80"/>
      <w:r w:rsidR="006C2965" w:rsidRPr="006424C2">
        <w:rPr>
          <w:caps w:val="0"/>
          <w:lang w:val="sr-Cyrl-RS"/>
        </w:rPr>
        <w:t>а возила</w:t>
      </w:r>
      <w:bookmarkEnd w:id="81"/>
      <w:bookmarkEnd w:id="82"/>
    </w:p>
    <w:p w14:paraId="72EE5BB2" w14:textId="77777777" w:rsidR="00FC084F" w:rsidRPr="006424C2" w:rsidRDefault="00434443" w:rsidP="00CE5575">
      <w:pPr>
        <w:rPr>
          <w:lang w:val="sr-Cyrl-RS"/>
        </w:rPr>
      </w:pPr>
      <w:r w:rsidRPr="006424C2">
        <w:rPr>
          <w:noProof/>
          <w:lang w:val="en-US"/>
        </w:rPr>
        <mc:AlternateContent>
          <mc:Choice Requires="wps">
            <w:drawing>
              <wp:inline distT="0" distB="0" distL="0" distR="0" wp14:anchorId="35AFCC2C" wp14:editId="0AF8B441">
                <wp:extent cx="5555615" cy="602273"/>
                <wp:effectExtent l="19050" t="19050" r="26035" b="26670"/>
                <wp:docPr id="5"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55615" cy="602273"/>
                        </a:xfrm>
                        <a:prstGeom prst="bracketPair">
                          <a:avLst>
                            <a:gd name="adj" fmla="val 8051"/>
                          </a:avLst>
                        </a:prstGeom>
                        <a:solidFill>
                          <a:schemeClr val="accent2">
                            <a:lumMod val="20000"/>
                            <a:lumOff val="80000"/>
                          </a:schemeClr>
                        </a:solidFill>
                        <a:ln w="38100">
                          <a:solidFill>
                            <a:schemeClr val="accent2"/>
                          </a:solidFill>
                          <a:round/>
                          <a:headEnd/>
                          <a:tailEnd/>
                        </a:ln>
                        <a:effectLst/>
                      </wps:spPr>
                      <wps:txbx>
                        <w:txbxContent>
                          <w:p w14:paraId="637DA715" w14:textId="13DD5199" w:rsidR="00D35FF8" w:rsidRDefault="00D35FF8" w:rsidP="003E2D24">
                            <w:pPr>
                              <w:spacing w:before="0"/>
                              <w:ind w:left="284"/>
                              <w:jc w:val="center"/>
                              <w:rPr>
                                <w:rFonts w:eastAsia="Calibri"/>
                                <w:b/>
                                <w:color w:val="5B9BD5"/>
                                <w:lang w:val="sr-Cyrl-RS"/>
                              </w:rPr>
                            </w:pPr>
                            <w:r>
                              <w:rPr>
                                <w:rFonts w:eastAsia="Calibri"/>
                                <w:b/>
                                <w:color w:val="5B9BD5"/>
                                <w:lang w:val="sr-Cyrl-RS"/>
                              </w:rPr>
                              <w:t xml:space="preserve">Посебни </w:t>
                            </w:r>
                            <w:r>
                              <w:rPr>
                                <w:rFonts w:eastAsia="Calibri"/>
                                <w:b/>
                                <w:color w:val="5B9BD5"/>
                                <w:lang w:val="sr-Cyrl-RS"/>
                              </w:rPr>
                              <w:t>циљ 3</w:t>
                            </w:r>
                          </w:p>
                          <w:p w14:paraId="667FBFBF" w14:textId="4C7E5F43" w:rsidR="00D35FF8" w:rsidRDefault="00D35FF8" w:rsidP="00F6471F">
                            <w:pPr>
                              <w:ind w:left="284"/>
                              <w:jc w:val="center"/>
                              <w:rPr>
                                <w:lang w:val="sr-Cyrl-RS"/>
                              </w:rPr>
                            </w:pPr>
                            <w:r>
                              <w:rPr>
                                <w:lang w:val="sr-Cyrl-RS"/>
                              </w:rPr>
                              <w:t>Обновљен и у погледу безбедносних својстава унапређен возни парк</w:t>
                            </w:r>
                          </w:p>
                          <w:p w14:paraId="0DEB383D" w14:textId="77777777" w:rsidR="00D35FF8" w:rsidRDefault="00D35FF8" w:rsidP="00F6471F">
                            <w:pPr>
                              <w:ind w:left="284"/>
                              <w:jc w:val="center"/>
                              <w:rPr>
                                <w:lang w:val="sr-Cyrl-RS"/>
                              </w:rPr>
                            </w:pPr>
                          </w:p>
                          <w:p w14:paraId="4DEBEA89" w14:textId="77777777" w:rsidR="00D35FF8" w:rsidRDefault="00D35FF8" w:rsidP="00F6471F">
                            <w:pPr>
                              <w:ind w:left="284"/>
                              <w:jc w:val="center"/>
                              <w:rPr>
                                <w:szCs w:val="24"/>
                                <w:lang w:val="sr-Cyrl-RS"/>
                              </w:rPr>
                            </w:pPr>
                          </w:p>
                          <w:p w14:paraId="6E91760A" w14:textId="77777777" w:rsidR="00D35FF8" w:rsidRPr="008F1090" w:rsidRDefault="00D35FF8" w:rsidP="00F6471F">
                            <w:pPr>
                              <w:ind w:left="720"/>
                              <w:jc w:val="center"/>
                              <w:rPr>
                                <w:szCs w:val="24"/>
                                <w:lang w:val="sr-Cyrl-RS"/>
                              </w:rPr>
                            </w:pPr>
                          </w:p>
                          <w:p w14:paraId="5D6A4987" w14:textId="77777777" w:rsidR="00D35FF8" w:rsidRDefault="00D35FF8" w:rsidP="00F6471F">
                            <w:pPr>
                              <w:jc w:val="center"/>
                            </w:pPr>
                          </w:p>
                        </w:txbxContent>
                      </wps:txbx>
                      <wps:bodyPr rot="0" vert="horz" wrap="square" lIns="45720" tIns="45720" rIns="45720" bIns="45720" anchor="t" anchorCtr="0" upright="1">
                        <a:noAutofit/>
                      </wps:bodyPr>
                    </wps:wsp>
                  </a:graphicData>
                </a:graphic>
              </wp:inline>
            </w:drawing>
          </mc:Choice>
          <mc:Fallback>
            <w:pict>
              <v:shape w14:anchorId="35AFCC2C" id="_x0000_s1044" type="#_x0000_t185" style="width:437.45pt;height:47.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" adj="1739" filled="t" fillcolor="#fbe4d5 [661]" strokecolor="#ed7d31 [3205]" strokeweight="3pt">
                <v:textbox inset="3.6pt,,3.6pt">
                  <w:txbxContent>
                    <w:p w14:paraId="637DA715" w14:textId="13DD5199" w:rsidR="00D35FF8" w:rsidRDefault="00D35FF8" w:rsidP="003E2D24">
                      <w:pPr>
                        <w:spacing w:before="0"/>
                        <w:ind w:left="284"/>
                        <w:jc w:val="center"/>
                        <w:rPr>
                          <w:rFonts w:eastAsia="Calibri"/>
                          <w:b/>
                          <w:color w:val="5B9BD5"/>
                          <w:lang w:val="sr-Cyrl-RS"/>
                        </w:rPr>
                      </w:pPr>
                      <w:r>
                        <w:rPr>
                          <w:rFonts w:eastAsia="Calibri"/>
                          <w:b/>
                          <w:color w:val="5B9BD5"/>
                          <w:lang w:val="sr-Cyrl-RS"/>
                        </w:rPr>
                        <w:t xml:space="preserve">Посебни </w:t>
                      </w:r>
                      <w:r>
                        <w:rPr>
                          <w:rFonts w:eastAsia="Calibri"/>
                          <w:b/>
                          <w:color w:val="5B9BD5"/>
                          <w:lang w:val="sr-Cyrl-RS"/>
                        </w:rPr>
                        <w:t>циљ 3</w:t>
                      </w:r>
                    </w:p>
                    <w:p w14:paraId="667FBFBF" w14:textId="4C7E5F43" w:rsidR="00D35FF8" w:rsidRDefault="00D35FF8" w:rsidP="00F6471F">
                      <w:pPr>
                        <w:ind w:left="284"/>
                        <w:jc w:val="center"/>
                        <w:rPr>
                          <w:lang w:val="sr-Cyrl-RS"/>
                        </w:rPr>
                      </w:pPr>
                      <w:r>
                        <w:rPr>
                          <w:lang w:val="sr-Cyrl-RS"/>
                        </w:rPr>
                        <w:t>Обновљен и у погледу безбедносних својстава унапређен возни парк</w:t>
                      </w:r>
                    </w:p>
                    <w:p w14:paraId="0DEB383D" w14:textId="77777777" w:rsidR="00D35FF8" w:rsidRDefault="00D35FF8" w:rsidP="00F6471F">
                      <w:pPr>
                        <w:ind w:left="284"/>
                        <w:jc w:val="center"/>
                        <w:rPr>
                          <w:lang w:val="sr-Cyrl-RS"/>
                        </w:rPr>
                      </w:pPr>
                    </w:p>
                    <w:p w14:paraId="4DEBEA89" w14:textId="77777777" w:rsidR="00D35FF8" w:rsidRDefault="00D35FF8" w:rsidP="00F6471F">
                      <w:pPr>
                        <w:ind w:left="284"/>
                        <w:jc w:val="center"/>
                        <w:rPr>
                          <w:szCs w:val="24"/>
                          <w:lang w:val="sr-Cyrl-RS"/>
                        </w:rPr>
                      </w:pPr>
                    </w:p>
                    <w:p w14:paraId="6E91760A" w14:textId="77777777" w:rsidR="00D35FF8" w:rsidRPr="008F1090" w:rsidRDefault="00D35FF8" w:rsidP="00F6471F">
                      <w:pPr>
                        <w:ind w:left="720"/>
                        <w:jc w:val="center"/>
                        <w:rPr>
                          <w:szCs w:val="24"/>
                          <w:lang w:val="sr-Cyrl-RS"/>
                        </w:rPr>
                      </w:pPr>
                    </w:p>
                    <w:p w14:paraId="5D6A4987" w14:textId="77777777" w:rsidR="00D35FF8" w:rsidRDefault="00D35FF8" w:rsidP="00F6471F">
                      <w:pPr>
                        <w:jc w:val="center"/>
                      </w:pPr>
                    </w:p>
                  </w:txbxContent>
                </v:textbox>
                <w10:anchorlock/>
              </v:shape>
            </w:pict>
          </mc:Fallback>
        </mc:AlternateContent>
      </w:r>
    </w:p>
    <w:tbl>
      <w:tblPr>
        <w:tblW w:w="8789" w:type="dxa"/>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5246"/>
        <w:gridCol w:w="1985"/>
        <w:gridCol w:w="1558"/>
      </w:tblGrid>
      <w:tr w:rsidR="00870F39" w:rsidRPr="006424C2" w14:paraId="62B6C716" w14:textId="77777777" w:rsidTr="00245098">
        <w:trPr>
          <w:jc w:val="center"/>
        </w:trPr>
        <w:tc>
          <w:tcPr>
            <w:tcW w:w="5246" w:type="dxa"/>
            <w:shd w:val="clear" w:color="auto" w:fill="ED7D31" w:themeFill="accent2"/>
            <w:vAlign w:val="center"/>
          </w:tcPr>
          <w:p w14:paraId="280DFCF9" w14:textId="77777777" w:rsidR="00870F39" w:rsidRPr="006424C2" w:rsidRDefault="00870F39" w:rsidP="00870F39">
            <w:pPr>
              <w:spacing w:before="0"/>
              <w:ind w:left="284"/>
              <w:jc w:val="center"/>
              <w:rPr>
                <w:rFonts w:eastAsia="Calibri"/>
                <w:b/>
                <w:color w:val="FFFFFF" w:themeColor="background1"/>
                <w:lang w:val="sr-Cyrl-RS"/>
              </w:rPr>
            </w:pPr>
            <w:bookmarkStart w:id="83" w:name="_Toc94522067"/>
            <w:bookmarkStart w:id="84" w:name="_Toc95338553"/>
            <w:bookmarkStart w:id="85" w:name="_Toc95338733"/>
            <w:bookmarkStart w:id="86" w:name="_Toc95339061"/>
            <w:bookmarkStart w:id="87" w:name="_Toc95997746"/>
            <w:r w:rsidRPr="006424C2">
              <w:rPr>
                <w:rFonts w:eastAsia="Calibri"/>
                <w:b/>
                <w:color w:val="FFFFFF" w:themeColor="background1"/>
                <w:lang w:val="sr-Cyrl-RS"/>
              </w:rPr>
              <w:t>Показатељ исхода (успешности)</w:t>
            </w:r>
          </w:p>
        </w:tc>
        <w:tc>
          <w:tcPr>
            <w:tcW w:w="1985" w:type="dxa"/>
            <w:shd w:val="clear" w:color="auto" w:fill="ED7D31" w:themeFill="accent2"/>
            <w:vAlign w:val="center"/>
          </w:tcPr>
          <w:p w14:paraId="3BAEAC55" w14:textId="739FA06A" w:rsidR="00870F39" w:rsidRPr="006424C2" w:rsidRDefault="00870F39" w:rsidP="00870F39">
            <w:pPr>
              <w:jc w:val="center"/>
              <w:rPr>
                <w:b/>
                <w:color w:val="FFFFFF" w:themeColor="background1"/>
                <w:lang w:val="sr-Cyrl-RS"/>
              </w:rPr>
            </w:pPr>
            <w:r w:rsidRPr="006424C2">
              <w:rPr>
                <w:b/>
                <w:color w:val="FFFFFF" w:themeColor="background1"/>
                <w:lang w:val="sr-Cyrl-RS"/>
              </w:rPr>
              <w:t>Пoчетна вредност (201</w:t>
            </w:r>
            <w:r w:rsidR="00A1330F" w:rsidRPr="006424C2">
              <w:rPr>
                <w:b/>
                <w:color w:val="FFFFFF" w:themeColor="background1"/>
                <w:lang w:val="sr-Cyrl-RS"/>
              </w:rPr>
              <w:t>9</w:t>
            </w:r>
            <w:r w:rsidRPr="006424C2">
              <w:rPr>
                <w:b/>
                <w:color w:val="FFFFFF" w:themeColor="background1"/>
                <w:lang w:val="sr-Cyrl-RS"/>
              </w:rPr>
              <w:t>)</w:t>
            </w:r>
          </w:p>
        </w:tc>
        <w:tc>
          <w:tcPr>
            <w:tcW w:w="1558" w:type="dxa"/>
            <w:shd w:val="clear" w:color="auto" w:fill="ED7D31" w:themeFill="accent2"/>
            <w:vAlign w:val="center"/>
          </w:tcPr>
          <w:p w14:paraId="3716047C" w14:textId="77777777" w:rsidR="00870F39" w:rsidRPr="006424C2" w:rsidRDefault="00870F39" w:rsidP="00870F39">
            <w:pPr>
              <w:jc w:val="center"/>
              <w:rPr>
                <w:b/>
                <w:color w:val="FFFFFF" w:themeColor="background1"/>
                <w:lang w:val="sr-Cyrl-RS"/>
              </w:rPr>
            </w:pPr>
            <w:r w:rsidRPr="006424C2">
              <w:rPr>
                <w:b/>
                <w:color w:val="FFFFFF" w:themeColor="background1"/>
                <w:lang w:val="sr-Cyrl-RS"/>
              </w:rPr>
              <w:t>Циљна вредност</w:t>
            </w:r>
          </w:p>
        </w:tc>
      </w:tr>
      <w:tr w:rsidR="00A1330F" w:rsidRPr="006424C2" w14:paraId="58642947" w14:textId="77777777" w:rsidTr="00245098">
        <w:trPr>
          <w:jc w:val="center"/>
        </w:trPr>
        <w:tc>
          <w:tcPr>
            <w:tcW w:w="5246" w:type="dxa"/>
            <w:shd w:val="clear" w:color="auto" w:fill="FBE4D5" w:themeFill="accent2" w:themeFillTint="33"/>
          </w:tcPr>
          <w:p w14:paraId="69EAA824" w14:textId="46CC939B" w:rsidR="00A1330F" w:rsidRPr="006424C2" w:rsidRDefault="00A1330F" w:rsidP="00B83CAD">
            <w:pPr>
              <w:widowControl/>
              <w:spacing w:before="0" w:after="60"/>
              <w:ind w:left="175"/>
              <w:jc w:val="left"/>
              <w:rPr>
                <w:rFonts w:eastAsia="Calibri"/>
                <w:szCs w:val="24"/>
                <w:lang w:val="sr-Cyrl-RS"/>
              </w:rPr>
            </w:pPr>
            <w:r w:rsidRPr="006424C2">
              <w:rPr>
                <w:rFonts w:eastAsia="Calibri"/>
                <w:szCs w:val="24"/>
                <w:lang w:val="sr-Cyrl-RS"/>
              </w:rPr>
              <w:t xml:space="preserve">Просечна старост </w:t>
            </w:r>
            <w:r w:rsidR="00191555" w:rsidRPr="006424C2">
              <w:rPr>
                <w:lang w:val="sr-Cyrl-RS"/>
              </w:rPr>
              <w:t>возног парка путничких и комерцијалних возила у саобраћају</w:t>
            </w:r>
          </w:p>
          <w:p w14:paraId="0281C6D0" w14:textId="1C1287AA" w:rsidR="00B6689D" w:rsidRPr="006424C2" w:rsidRDefault="00B6689D" w:rsidP="00561733">
            <w:pPr>
              <w:widowControl/>
              <w:spacing w:before="0" w:after="60"/>
              <w:ind w:left="175"/>
              <w:jc w:val="right"/>
              <w:rPr>
                <w:rFonts w:eastAsia="Calibri"/>
                <w:szCs w:val="24"/>
                <w:lang w:val="sr-Cyrl-RS"/>
              </w:rPr>
            </w:pPr>
            <w:r w:rsidRPr="006424C2">
              <w:rPr>
                <w:rFonts w:eastAsia="Calibri"/>
                <w:szCs w:val="24"/>
                <w:lang w:val="sr-Cyrl-RS"/>
              </w:rPr>
              <w:t>(Према и</w:t>
            </w:r>
            <w:r w:rsidR="00561733" w:rsidRPr="006424C2">
              <w:rPr>
                <w:rFonts w:eastAsia="Calibri"/>
                <w:szCs w:val="24"/>
                <w:lang w:val="sr-Cyrl-RS"/>
              </w:rPr>
              <w:t>звештајим</w:t>
            </w:r>
            <w:r w:rsidRPr="006424C2">
              <w:rPr>
                <w:rFonts w:eastAsia="Calibri"/>
                <w:szCs w:val="24"/>
                <w:lang w:val="sr-Cyrl-RS"/>
              </w:rPr>
              <w:t>а МУП)</w:t>
            </w:r>
          </w:p>
        </w:tc>
        <w:tc>
          <w:tcPr>
            <w:tcW w:w="1985" w:type="dxa"/>
            <w:shd w:val="clear" w:color="auto" w:fill="auto"/>
            <w:vAlign w:val="center"/>
          </w:tcPr>
          <w:p w14:paraId="7C61BEDE" w14:textId="0BB47198" w:rsidR="00A1330F" w:rsidRPr="006424C2" w:rsidRDefault="00A1330F" w:rsidP="00A1330F">
            <w:pPr>
              <w:jc w:val="center"/>
              <w:rPr>
                <w:lang w:val="sr-Cyrl-RS"/>
              </w:rPr>
            </w:pPr>
            <w:r w:rsidRPr="006424C2">
              <w:rPr>
                <w:lang w:val="sr-Cyrl-RS"/>
              </w:rPr>
              <w:t>17,3 година</w:t>
            </w:r>
          </w:p>
        </w:tc>
        <w:tc>
          <w:tcPr>
            <w:tcW w:w="1558" w:type="dxa"/>
            <w:shd w:val="clear" w:color="auto" w:fill="auto"/>
            <w:vAlign w:val="center"/>
          </w:tcPr>
          <w:p w14:paraId="24767CAF" w14:textId="2D7510BA" w:rsidR="00A1330F" w:rsidRPr="006424C2" w:rsidRDefault="00A1330F" w:rsidP="00B83CAD">
            <w:pPr>
              <w:spacing w:before="0" w:after="60"/>
              <w:jc w:val="left"/>
              <w:rPr>
                <w:lang w:val="sr-Cyrl-RS"/>
              </w:rPr>
            </w:pPr>
            <w:r w:rsidRPr="006424C2">
              <w:rPr>
                <w:lang w:val="sr-Cyrl-RS"/>
              </w:rPr>
              <w:t>(20</w:t>
            </w:r>
            <w:r w:rsidR="00CA748A">
              <w:rPr>
                <w:lang w:val="sr-Cyrl-RS"/>
              </w:rPr>
              <w:t>25</w:t>
            </w:r>
            <w:r w:rsidRPr="006424C2">
              <w:rPr>
                <w:lang w:val="sr-Cyrl-RS"/>
              </w:rPr>
              <w:t>) 16,8</w:t>
            </w:r>
          </w:p>
          <w:p w14:paraId="7099FC58" w14:textId="77777777" w:rsidR="00A1330F" w:rsidRPr="006424C2" w:rsidRDefault="00A1330F" w:rsidP="00B83CAD">
            <w:pPr>
              <w:spacing w:before="0" w:after="60"/>
              <w:jc w:val="left"/>
              <w:rPr>
                <w:lang w:val="sr-Cyrl-RS"/>
              </w:rPr>
            </w:pPr>
            <w:r w:rsidRPr="006424C2">
              <w:rPr>
                <w:lang w:val="sr-Cyrl-RS"/>
              </w:rPr>
              <w:t>(2027) 15,5</w:t>
            </w:r>
          </w:p>
          <w:p w14:paraId="203CD280" w14:textId="5E72B3B4" w:rsidR="00A1330F" w:rsidRPr="006424C2" w:rsidRDefault="00A1330F" w:rsidP="00B83CAD">
            <w:pPr>
              <w:spacing w:before="0" w:after="60"/>
              <w:jc w:val="left"/>
              <w:rPr>
                <w:lang w:val="sr-Cyrl-RS"/>
              </w:rPr>
            </w:pPr>
            <w:r w:rsidRPr="006424C2">
              <w:rPr>
                <w:lang w:val="sr-Cyrl-RS"/>
              </w:rPr>
              <w:t>(2030) 14</w:t>
            </w:r>
          </w:p>
        </w:tc>
      </w:tr>
      <w:tr w:rsidR="000A4E13" w:rsidRPr="006424C2" w14:paraId="41950293" w14:textId="77777777" w:rsidTr="00245098">
        <w:trPr>
          <w:jc w:val="center"/>
        </w:trPr>
        <w:tc>
          <w:tcPr>
            <w:tcW w:w="5246" w:type="dxa"/>
            <w:shd w:val="clear" w:color="auto" w:fill="FBE4D5" w:themeFill="accent2" w:themeFillTint="33"/>
          </w:tcPr>
          <w:p w14:paraId="060C6000" w14:textId="4429BEC8" w:rsidR="000A4E13" w:rsidRPr="006424C2" w:rsidRDefault="00A91138" w:rsidP="000A4E13">
            <w:pPr>
              <w:spacing w:before="0"/>
              <w:ind w:left="176"/>
              <w:rPr>
                <w:lang w:val="sr-Cyrl-RS"/>
              </w:rPr>
            </w:pPr>
            <w:r w:rsidRPr="006424C2">
              <w:rPr>
                <w:lang w:val="sr-Cyrl-RS"/>
              </w:rPr>
              <w:t xml:space="preserve">Проценат нових возила </w:t>
            </w:r>
            <w:r w:rsidR="00191555" w:rsidRPr="006424C2">
              <w:rPr>
                <w:lang w:val="sr-Cyrl-RS"/>
              </w:rPr>
              <w:t xml:space="preserve">у возном парку </w:t>
            </w:r>
            <w:r w:rsidRPr="006424C2">
              <w:rPr>
                <w:lang w:val="sr-Cyrl-RS"/>
              </w:rPr>
              <w:t>оцењених</w:t>
            </w:r>
            <w:r w:rsidR="000A4E13" w:rsidRPr="006424C2">
              <w:rPr>
                <w:lang w:val="sr-Cyrl-RS"/>
              </w:rPr>
              <w:t xml:space="preserve"> </w:t>
            </w:r>
            <w:r w:rsidRPr="006424C2">
              <w:rPr>
                <w:lang w:val="sr-Cyrl-RS"/>
              </w:rPr>
              <w:t xml:space="preserve">бројем </w:t>
            </w:r>
            <w:r w:rsidR="00B471C2">
              <w:rPr>
                <w:lang w:val="sr-Latn-RS"/>
              </w:rPr>
              <w:t>EURONCAP</w:t>
            </w:r>
            <w:r w:rsidR="000A4E13" w:rsidRPr="006424C2">
              <w:rPr>
                <w:lang w:val="sr-Cyrl-RS"/>
              </w:rPr>
              <w:t xml:space="preserve"> звездиц</w:t>
            </w:r>
            <w:r w:rsidRPr="006424C2">
              <w:rPr>
                <w:lang w:val="sr-Cyrl-RS"/>
              </w:rPr>
              <w:t>а</w:t>
            </w:r>
            <w:r w:rsidR="000A4E13" w:rsidRPr="006424C2">
              <w:rPr>
                <w:lang w:val="sr-Cyrl-RS"/>
              </w:rPr>
              <w:t xml:space="preserve"> једнаким или изнад дефинисане границе</w:t>
            </w:r>
            <w:r w:rsidRPr="006424C2">
              <w:rPr>
                <w:lang w:val="sr-Cyrl-RS"/>
              </w:rPr>
              <w:t xml:space="preserve"> (4 звездице)</w:t>
            </w:r>
            <w:r w:rsidR="00B6689D" w:rsidRPr="006424C2">
              <w:rPr>
                <w:lang w:val="sr-Cyrl-RS"/>
              </w:rPr>
              <w:t>.</w:t>
            </w:r>
          </w:p>
          <w:p w14:paraId="174F1C3E" w14:textId="5979580D" w:rsidR="000A4E13" w:rsidRPr="006424C2" w:rsidRDefault="000A4E13" w:rsidP="000A4E13">
            <w:pPr>
              <w:widowControl/>
              <w:spacing w:before="0" w:after="60"/>
              <w:ind w:left="175"/>
              <w:jc w:val="right"/>
              <w:rPr>
                <w:rFonts w:eastAsia="Calibri"/>
                <w:szCs w:val="24"/>
                <w:lang w:val="sr-Cyrl-RS"/>
              </w:rPr>
            </w:pPr>
            <w:r w:rsidRPr="006424C2">
              <w:rPr>
                <w:rFonts w:eastAsia="Calibri"/>
                <w:szCs w:val="24"/>
                <w:lang w:val="sr-Cyrl-RS"/>
              </w:rPr>
              <w:t>(Према истраживањима АБС)</w:t>
            </w:r>
          </w:p>
        </w:tc>
        <w:tc>
          <w:tcPr>
            <w:tcW w:w="1985" w:type="dxa"/>
            <w:shd w:val="clear" w:color="auto" w:fill="auto"/>
            <w:vAlign w:val="center"/>
          </w:tcPr>
          <w:p w14:paraId="50FB4473" w14:textId="0EC23836" w:rsidR="000A4E13" w:rsidRPr="006424C2" w:rsidRDefault="000A4E13" w:rsidP="000A4E13">
            <w:pPr>
              <w:jc w:val="center"/>
              <w:rPr>
                <w:lang w:val="sr-Cyrl-RS"/>
              </w:rPr>
            </w:pPr>
            <w:r w:rsidRPr="006424C2">
              <w:rPr>
                <w:lang w:val="sr-Cyrl-RS"/>
              </w:rPr>
              <w:t>Није мерено</w:t>
            </w:r>
          </w:p>
        </w:tc>
        <w:tc>
          <w:tcPr>
            <w:tcW w:w="1558" w:type="dxa"/>
            <w:shd w:val="clear" w:color="auto" w:fill="auto"/>
            <w:vAlign w:val="center"/>
          </w:tcPr>
          <w:p w14:paraId="4BF32D48" w14:textId="0E73FCB9" w:rsidR="000A4E13" w:rsidRPr="006424C2" w:rsidRDefault="000A4E13" w:rsidP="00B76308">
            <w:pPr>
              <w:spacing w:before="0" w:after="60"/>
              <w:jc w:val="left"/>
              <w:rPr>
                <w:lang w:val="sr-Cyrl-RS"/>
              </w:rPr>
            </w:pPr>
            <w:r w:rsidRPr="006424C2">
              <w:rPr>
                <w:lang w:val="sr-Cyrl-RS"/>
              </w:rPr>
              <w:t>(20</w:t>
            </w:r>
            <w:r w:rsidR="00CA748A">
              <w:rPr>
                <w:lang w:val="sr-Cyrl-RS"/>
              </w:rPr>
              <w:t>25</w:t>
            </w:r>
            <w:r w:rsidRPr="006424C2">
              <w:rPr>
                <w:lang w:val="sr-Cyrl-RS"/>
              </w:rPr>
              <w:t xml:space="preserve">) </w:t>
            </w:r>
            <w:r w:rsidR="00A91138" w:rsidRPr="006424C2">
              <w:rPr>
                <w:lang w:val="sr-Cyrl-RS"/>
              </w:rPr>
              <w:t>50</w:t>
            </w:r>
            <w:r w:rsidRPr="006424C2">
              <w:rPr>
                <w:lang w:val="sr-Cyrl-RS"/>
              </w:rPr>
              <w:t>%</w:t>
            </w:r>
          </w:p>
          <w:p w14:paraId="4B1D0FCD" w14:textId="1D8338B6" w:rsidR="000A4E13" w:rsidRPr="006424C2" w:rsidRDefault="000A4E13" w:rsidP="00B76308">
            <w:pPr>
              <w:spacing w:before="0" w:after="60"/>
              <w:jc w:val="left"/>
              <w:rPr>
                <w:lang w:val="sr-Cyrl-RS"/>
              </w:rPr>
            </w:pPr>
            <w:r w:rsidRPr="006424C2">
              <w:rPr>
                <w:lang w:val="sr-Cyrl-RS"/>
              </w:rPr>
              <w:t xml:space="preserve">(2027) </w:t>
            </w:r>
            <w:r w:rsidR="00A91138" w:rsidRPr="006424C2">
              <w:rPr>
                <w:lang w:val="sr-Cyrl-RS"/>
              </w:rPr>
              <w:t>8</w:t>
            </w:r>
            <w:r w:rsidRPr="006424C2">
              <w:rPr>
                <w:lang w:val="sr-Cyrl-RS"/>
              </w:rPr>
              <w:t>0%</w:t>
            </w:r>
          </w:p>
          <w:p w14:paraId="527DDD06" w14:textId="233B589B" w:rsidR="000A4E13" w:rsidRPr="006424C2" w:rsidRDefault="000A4E13" w:rsidP="00B76308">
            <w:pPr>
              <w:spacing w:before="0" w:after="60"/>
              <w:jc w:val="left"/>
              <w:rPr>
                <w:lang w:val="sr-Cyrl-RS"/>
              </w:rPr>
            </w:pPr>
            <w:r w:rsidRPr="006424C2">
              <w:rPr>
                <w:lang w:val="sr-Cyrl-RS"/>
              </w:rPr>
              <w:t xml:space="preserve">(2030) </w:t>
            </w:r>
            <w:r w:rsidR="00A91138" w:rsidRPr="006424C2">
              <w:rPr>
                <w:lang w:val="sr-Cyrl-RS"/>
              </w:rPr>
              <w:t>95</w:t>
            </w:r>
            <w:r w:rsidRPr="006424C2">
              <w:rPr>
                <w:lang w:val="sr-Cyrl-RS"/>
              </w:rPr>
              <w:t>%</w:t>
            </w:r>
          </w:p>
        </w:tc>
      </w:tr>
      <w:tr w:rsidR="000A4E13" w:rsidRPr="006424C2" w14:paraId="15266DE2" w14:textId="77777777" w:rsidTr="00245098">
        <w:trPr>
          <w:jc w:val="center"/>
        </w:trPr>
        <w:tc>
          <w:tcPr>
            <w:tcW w:w="5246" w:type="dxa"/>
            <w:shd w:val="clear" w:color="auto" w:fill="FBE4D5" w:themeFill="accent2" w:themeFillTint="33"/>
          </w:tcPr>
          <w:p w14:paraId="2D6F085E" w14:textId="77777777" w:rsidR="000A4E13" w:rsidRPr="006424C2" w:rsidRDefault="000A4E13" w:rsidP="000A4E13">
            <w:pPr>
              <w:spacing w:before="0"/>
              <w:ind w:left="176"/>
              <w:rPr>
                <w:szCs w:val="24"/>
                <w:lang w:val="sr-Cyrl-RS"/>
              </w:rPr>
            </w:pPr>
            <w:r w:rsidRPr="006424C2">
              <w:rPr>
                <w:szCs w:val="24"/>
                <w:lang w:val="sr-Cyrl-RS"/>
              </w:rPr>
              <w:t>Проценат саобраћајних незгода са погинулим и тешко повређеним лицима, у којима је возило имало утицај на настанак и последице саобраћајних незгода.</w:t>
            </w:r>
          </w:p>
          <w:p w14:paraId="5CFC75FE" w14:textId="2C2C0F11" w:rsidR="000A4E13" w:rsidRPr="006424C2" w:rsidRDefault="000A4E13" w:rsidP="007616FC">
            <w:pPr>
              <w:spacing w:before="0"/>
              <w:ind w:left="176"/>
              <w:jc w:val="right"/>
              <w:rPr>
                <w:szCs w:val="24"/>
                <w:lang w:val="sr-Cyrl-RS"/>
              </w:rPr>
            </w:pPr>
            <w:r w:rsidRPr="006424C2">
              <w:rPr>
                <w:rFonts w:eastAsia="Calibri"/>
                <w:szCs w:val="24"/>
                <w:lang w:val="sr-Cyrl-RS"/>
              </w:rPr>
              <w:t xml:space="preserve"> (Према Извештајима МУП, АБС и научно </w:t>
            </w:r>
            <w:r w:rsidRPr="006424C2">
              <w:rPr>
                <w:rFonts w:eastAsia="Calibri"/>
                <w:szCs w:val="24"/>
                <w:lang w:val="sr-Cyrl-RS"/>
              </w:rPr>
              <w:lastRenderedPageBreak/>
              <w:t xml:space="preserve">истраживачких </w:t>
            </w:r>
            <w:r w:rsidR="007616FC">
              <w:rPr>
                <w:rFonts w:eastAsia="Calibri"/>
                <w:szCs w:val="24"/>
                <w:lang w:val="sr-Cyrl-RS"/>
              </w:rPr>
              <w:t>установа</w:t>
            </w:r>
            <w:r w:rsidRPr="006424C2">
              <w:rPr>
                <w:rFonts w:eastAsia="Calibri"/>
                <w:szCs w:val="24"/>
                <w:lang w:val="sr-Cyrl-RS"/>
              </w:rPr>
              <w:t>)</w:t>
            </w:r>
          </w:p>
        </w:tc>
        <w:tc>
          <w:tcPr>
            <w:tcW w:w="1985" w:type="dxa"/>
            <w:shd w:val="clear" w:color="auto" w:fill="auto"/>
            <w:vAlign w:val="center"/>
          </w:tcPr>
          <w:p w14:paraId="5C47706E" w14:textId="29A35695" w:rsidR="000A4E13" w:rsidRPr="006424C2" w:rsidRDefault="000A4E13" w:rsidP="00B76308">
            <w:pPr>
              <w:spacing w:before="0" w:after="60"/>
              <w:jc w:val="center"/>
              <w:rPr>
                <w:lang w:val="sr-Cyrl-RS"/>
              </w:rPr>
            </w:pPr>
            <w:r w:rsidRPr="006424C2">
              <w:rPr>
                <w:lang w:val="sr-Cyrl-RS"/>
              </w:rPr>
              <w:lastRenderedPageBreak/>
              <w:t>Није мерено</w:t>
            </w:r>
          </w:p>
        </w:tc>
        <w:tc>
          <w:tcPr>
            <w:tcW w:w="1558" w:type="dxa"/>
            <w:shd w:val="clear" w:color="auto" w:fill="auto"/>
            <w:vAlign w:val="center"/>
          </w:tcPr>
          <w:p w14:paraId="7A3D55DC" w14:textId="75D030B1" w:rsidR="000A4E13" w:rsidRPr="006424C2" w:rsidRDefault="000A4E13" w:rsidP="00B76308">
            <w:pPr>
              <w:spacing w:before="0" w:after="60"/>
              <w:jc w:val="left"/>
              <w:rPr>
                <w:lang w:val="sr-Cyrl-RS"/>
              </w:rPr>
            </w:pPr>
            <w:r w:rsidRPr="006424C2">
              <w:rPr>
                <w:lang w:val="sr-Cyrl-RS"/>
              </w:rPr>
              <w:t>(20</w:t>
            </w:r>
            <w:r w:rsidR="00CA748A">
              <w:rPr>
                <w:lang w:val="sr-Cyrl-RS"/>
              </w:rPr>
              <w:t>25</w:t>
            </w:r>
            <w:r w:rsidRPr="006424C2">
              <w:rPr>
                <w:lang w:val="sr-Cyrl-RS"/>
              </w:rPr>
              <w:t>) 20%</w:t>
            </w:r>
          </w:p>
          <w:p w14:paraId="1E13E0EB" w14:textId="77777777" w:rsidR="000A4E13" w:rsidRPr="006424C2" w:rsidRDefault="000A4E13" w:rsidP="00B76308">
            <w:pPr>
              <w:spacing w:before="0" w:after="60"/>
              <w:jc w:val="left"/>
              <w:rPr>
                <w:lang w:val="sr-Cyrl-RS"/>
              </w:rPr>
            </w:pPr>
            <w:r w:rsidRPr="006424C2">
              <w:rPr>
                <w:lang w:val="sr-Cyrl-RS"/>
              </w:rPr>
              <w:t>(2027) 10%</w:t>
            </w:r>
          </w:p>
          <w:p w14:paraId="3BB12007" w14:textId="7BA864EB" w:rsidR="000A4E13" w:rsidRPr="006424C2" w:rsidRDefault="000A4E13" w:rsidP="00B76308">
            <w:pPr>
              <w:spacing w:before="0" w:after="60"/>
              <w:jc w:val="left"/>
              <w:rPr>
                <w:lang w:val="sr-Cyrl-RS"/>
              </w:rPr>
            </w:pPr>
            <w:r w:rsidRPr="006424C2">
              <w:rPr>
                <w:lang w:val="sr-Cyrl-RS"/>
              </w:rPr>
              <w:t>(2030) 5%</w:t>
            </w:r>
          </w:p>
        </w:tc>
      </w:tr>
      <w:tr w:rsidR="000A4E13" w:rsidRPr="006424C2" w14:paraId="7C859DC1" w14:textId="77777777" w:rsidTr="00245098">
        <w:trPr>
          <w:jc w:val="center"/>
        </w:trPr>
        <w:tc>
          <w:tcPr>
            <w:tcW w:w="5246" w:type="dxa"/>
            <w:shd w:val="clear" w:color="auto" w:fill="FBE4D5" w:themeFill="accent2" w:themeFillTint="33"/>
          </w:tcPr>
          <w:p w14:paraId="574581FD" w14:textId="42DF2A6C" w:rsidR="000A4E13" w:rsidRPr="006424C2" w:rsidRDefault="000A4E13" w:rsidP="000A4E13">
            <w:pPr>
              <w:widowControl/>
              <w:spacing w:before="0" w:after="60"/>
              <w:ind w:left="142"/>
              <w:rPr>
                <w:szCs w:val="24"/>
                <w:lang w:val="sr-Cyrl-RS"/>
              </w:rPr>
            </w:pPr>
            <w:r w:rsidRPr="006424C2">
              <w:rPr>
                <w:szCs w:val="24"/>
                <w:lang w:val="sr-Cyrl-RS"/>
              </w:rPr>
              <w:t>Проценат прихваћених међународних споразума и унапређених Закона са припадајућим подзаконским актима, у погледу безбедности возила.</w:t>
            </w:r>
          </w:p>
          <w:p w14:paraId="6091C219" w14:textId="482F7916" w:rsidR="000A4E13" w:rsidRPr="006424C2" w:rsidRDefault="000A4E13" w:rsidP="000A4E13">
            <w:pPr>
              <w:widowControl/>
              <w:spacing w:before="0" w:after="60"/>
              <w:ind w:left="142"/>
              <w:jc w:val="right"/>
              <w:rPr>
                <w:szCs w:val="24"/>
                <w:lang w:val="sr-Cyrl-RS"/>
              </w:rPr>
            </w:pPr>
            <w:r w:rsidRPr="006424C2">
              <w:rPr>
                <w:rFonts w:eastAsia="Calibri"/>
                <w:szCs w:val="24"/>
                <w:lang w:val="sr-Cyrl-RS"/>
              </w:rPr>
              <w:t xml:space="preserve"> (Према Извештајима МГСИ, МУП и АБС)</w:t>
            </w:r>
          </w:p>
        </w:tc>
        <w:tc>
          <w:tcPr>
            <w:tcW w:w="1985" w:type="dxa"/>
            <w:shd w:val="clear" w:color="auto" w:fill="auto"/>
            <w:vAlign w:val="center"/>
          </w:tcPr>
          <w:p w14:paraId="52D0202F" w14:textId="77777777" w:rsidR="000A4E13" w:rsidRPr="006424C2" w:rsidRDefault="000A4E13" w:rsidP="000A4E13">
            <w:pPr>
              <w:jc w:val="center"/>
              <w:rPr>
                <w:lang w:val="sr-Cyrl-RS"/>
              </w:rPr>
            </w:pPr>
            <w:r w:rsidRPr="006424C2">
              <w:rPr>
                <w:lang w:val="sr-Cyrl-RS"/>
              </w:rPr>
              <w:t>Није мерено</w:t>
            </w:r>
          </w:p>
        </w:tc>
        <w:tc>
          <w:tcPr>
            <w:tcW w:w="1558" w:type="dxa"/>
            <w:shd w:val="clear" w:color="auto" w:fill="auto"/>
            <w:vAlign w:val="center"/>
          </w:tcPr>
          <w:p w14:paraId="156F8285" w14:textId="5B313A01" w:rsidR="000A4E13" w:rsidRPr="006424C2" w:rsidRDefault="000A4E13" w:rsidP="00B76308">
            <w:pPr>
              <w:spacing w:before="0" w:after="60"/>
              <w:jc w:val="left"/>
              <w:rPr>
                <w:lang w:val="sr-Cyrl-RS"/>
              </w:rPr>
            </w:pPr>
            <w:r w:rsidRPr="006424C2">
              <w:rPr>
                <w:lang w:val="sr-Cyrl-RS"/>
              </w:rPr>
              <w:t>(20</w:t>
            </w:r>
            <w:r w:rsidR="00CA748A">
              <w:rPr>
                <w:lang w:val="sr-Cyrl-RS"/>
              </w:rPr>
              <w:t>25</w:t>
            </w:r>
            <w:r w:rsidRPr="006424C2">
              <w:rPr>
                <w:lang w:val="sr-Cyrl-RS"/>
              </w:rPr>
              <w:t>) 60%</w:t>
            </w:r>
          </w:p>
          <w:p w14:paraId="71EEDAD1" w14:textId="32D28F7D" w:rsidR="000A4E13" w:rsidRPr="006424C2" w:rsidRDefault="000A4E13" w:rsidP="00B76308">
            <w:pPr>
              <w:spacing w:before="0" w:after="60"/>
              <w:jc w:val="left"/>
              <w:rPr>
                <w:lang w:val="sr-Cyrl-RS"/>
              </w:rPr>
            </w:pPr>
            <w:r w:rsidRPr="006424C2">
              <w:rPr>
                <w:lang w:val="sr-Cyrl-RS"/>
              </w:rPr>
              <w:t>(2027) 70%</w:t>
            </w:r>
          </w:p>
          <w:p w14:paraId="734D6E19" w14:textId="2D1AC465" w:rsidR="000A4E13" w:rsidRPr="006424C2" w:rsidRDefault="000A4E13" w:rsidP="00B76308">
            <w:pPr>
              <w:spacing w:before="0" w:after="60"/>
              <w:jc w:val="left"/>
              <w:rPr>
                <w:lang w:val="sr-Cyrl-RS"/>
              </w:rPr>
            </w:pPr>
            <w:r w:rsidRPr="006424C2">
              <w:rPr>
                <w:lang w:val="sr-Cyrl-RS"/>
              </w:rPr>
              <w:t>(2030) 80%</w:t>
            </w:r>
          </w:p>
        </w:tc>
      </w:tr>
      <w:tr w:rsidR="000A4E13" w:rsidRPr="006424C2" w14:paraId="49E0E67E" w14:textId="77777777" w:rsidTr="00245098">
        <w:trPr>
          <w:jc w:val="center"/>
        </w:trPr>
        <w:tc>
          <w:tcPr>
            <w:tcW w:w="5246" w:type="dxa"/>
            <w:shd w:val="clear" w:color="auto" w:fill="FBE4D5" w:themeFill="accent2" w:themeFillTint="33"/>
          </w:tcPr>
          <w:p w14:paraId="7299F5DC" w14:textId="19377736" w:rsidR="000A4E13" w:rsidRPr="006424C2" w:rsidRDefault="000A4E13" w:rsidP="000A4E13">
            <w:pPr>
              <w:widowControl/>
              <w:spacing w:before="0" w:after="60"/>
              <w:ind w:left="142"/>
              <w:rPr>
                <w:lang w:val="sr-Cyrl-RS"/>
              </w:rPr>
            </w:pPr>
            <w:r w:rsidRPr="006424C2">
              <w:rPr>
                <w:lang w:val="sr-Cyrl-RS"/>
              </w:rPr>
              <w:t>Ниво одржавање техничке исправности возила у складу са стандардима произвођача и правилницима.</w:t>
            </w:r>
          </w:p>
          <w:p w14:paraId="3DC2C678" w14:textId="77777777" w:rsidR="000A4E13" w:rsidRPr="006424C2" w:rsidRDefault="000A4E13" w:rsidP="000A4E13">
            <w:pPr>
              <w:widowControl/>
              <w:spacing w:before="0" w:after="60"/>
              <w:ind w:left="142"/>
              <w:jc w:val="right"/>
              <w:rPr>
                <w:szCs w:val="24"/>
                <w:lang w:val="sr-Cyrl-RS"/>
              </w:rPr>
            </w:pPr>
            <w:r w:rsidRPr="006424C2">
              <w:rPr>
                <w:rFonts w:eastAsia="Calibri"/>
                <w:szCs w:val="24"/>
                <w:lang w:val="sr-Cyrl-RS"/>
              </w:rPr>
              <w:t>(Експертска оцена, 1- 10)</w:t>
            </w:r>
          </w:p>
        </w:tc>
        <w:tc>
          <w:tcPr>
            <w:tcW w:w="1985" w:type="dxa"/>
            <w:shd w:val="clear" w:color="auto" w:fill="auto"/>
            <w:vAlign w:val="center"/>
          </w:tcPr>
          <w:p w14:paraId="7444B81E" w14:textId="77777777" w:rsidR="000A4E13" w:rsidRPr="006424C2" w:rsidRDefault="000A4E13" w:rsidP="000A4E13">
            <w:pPr>
              <w:jc w:val="center"/>
              <w:rPr>
                <w:lang w:val="sr-Cyrl-RS"/>
              </w:rPr>
            </w:pPr>
            <w:r w:rsidRPr="006424C2">
              <w:rPr>
                <w:lang w:val="sr-Cyrl-RS"/>
              </w:rPr>
              <w:t>Није мерено</w:t>
            </w:r>
          </w:p>
        </w:tc>
        <w:tc>
          <w:tcPr>
            <w:tcW w:w="1558" w:type="dxa"/>
            <w:shd w:val="clear" w:color="auto" w:fill="auto"/>
            <w:vAlign w:val="center"/>
          </w:tcPr>
          <w:p w14:paraId="0B583E87" w14:textId="1659EEA4" w:rsidR="000A4E13" w:rsidRPr="006424C2" w:rsidRDefault="000A4E13" w:rsidP="00B76308">
            <w:pPr>
              <w:spacing w:before="0" w:after="60"/>
              <w:jc w:val="left"/>
              <w:rPr>
                <w:lang w:val="sr-Cyrl-RS"/>
              </w:rPr>
            </w:pPr>
            <w:r w:rsidRPr="006424C2">
              <w:rPr>
                <w:lang w:val="sr-Cyrl-RS"/>
              </w:rPr>
              <w:t>(20</w:t>
            </w:r>
            <w:r w:rsidR="00CA748A">
              <w:rPr>
                <w:lang w:val="sr-Cyrl-RS"/>
              </w:rPr>
              <w:t>25</w:t>
            </w:r>
            <w:r w:rsidRPr="006424C2">
              <w:rPr>
                <w:lang w:val="sr-Cyrl-RS"/>
              </w:rPr>
              <w:t>) 6</w:t>
            </w:r>
          </w:p>
          <w:p w14:paraId="53637C9C" w14:textId="77777777" w:rsidR="000A4E13" w:rsidRPr="006424C2" w:rsidRDefault="000A4E13" w:rsidP="00B76308">
            <w:pPr>
              <w:spacing w:before="0" w:after="60"/>
              <w:jc w:val="left"/>
              <w:rPr>
                <w:lang w:val="sr-Cyrl-RS"/>
              </w:rPr>
            </w:pPr>
            <w:r w:rsidRPr="006424C2">
              <w:rPr>
                <w:lang w:val="sr-Cyrl-RS"/>
              </w:rPr>
              <w:t>(2027) 7</w:t>
            </w:r>
          </w:p>
          <w:p w14:paraId="2AB05606" w14:textId="77777777" w:rsidR="000A4E13" w:rsidRPr="006424C2" w:rsidRDefault="000A4E13" w:rsidP="00B76308">
            <w:pPr>
              <w:spacing w:before="0" w:after="60"/>
              <w:jc w:val="left"/>
              <w:rPr>
                <w:lang w:val="sr-Cyrl-RS"/>
              </w:rPr>
            </w:pPr>
            <w:r w:rsidRPr="006424C2">
              <w:rPr>
                <w:lang w:val="sr-Cyrl-RS"/>
              </w:rPr>
              <w:t>(2030) 8</w:t>
            </w:r>
          </w:p>
        </w:tc>
      </w:tr>
      <w:tr w:rsidR="000A4E13" w:rsidRPr="006424C2" w14:paraId="68600C78" w14:textId="77777777" w:rsidTr="00245098">
        <w:trPr>
          <w:jc w:val="center"/>
        </w:trPr>
        <w:tc>
          <w:tcPr>
            <w:tcW w:w="5246" w:type="dxa"/>
            <w:shd w:val="clear" w:color="auto" w:fill="FBE4D5" w:themeFill="accent2" w:themeFillTint="33"/>
          </w:tcPr>
          <w:p w14:paraId="43A9E10D" w14:textId="080A45E5" w:rsidR="000A4E13" w:rsidRPr="006424C2" w:rsidRDefault="000A4E13" w:rsidP="000A4E13">
            <w:pPr>
              <w:widowControl/>
              <w:spacing w:before="0" w:after="60"/>
              <w:ind w:left="142"/>
              <w:rPr>
                <w:rFonts w:eastAsia="Calibri"/>
                <w:lang w:val="sr-Cyrl-RS"/>
              </w:rPr>
            </w:pPr>
            <w:r w:rsidRPr="006424C2">
              <w:rPr>
                <w:lang w:val="sr-Cyrl-RS"/>
              </w:rPr>
              <w:t>Проценат возила која користе алтернативна горива и/ или ел</w:t>
            </w:r>
            <w:r w:rsidR="00B76308" w:rsidRPr="006424C2">
              <w:rPr>
                <w:lang w:val="sr-Cyrl-RS"/>
              </w:rPr>
              <w:t>ектрични погон.</w:t>
            </w:r>
          </w:p>
          <w:p w14:paraId="672B87D6" w14:textId="07EB11AF" w:rsidR="000A4E13" w:rsidRPr="006424C2" w:rsidRDefault="000A4E13" w:rsidP="000A4E13">
            <w:pPr>
              <w:widowControl/>
              <w:spacing w:before="0" w:after="60"/>
              <w:ind w:left="142"/>
              <w:jc w:val="right"/>
              <w:rPr>
                <w:rFonts w:eastAsia="Calibri"/>
                <w:szCs w:val="24"/>
                <w:lang w:val="sr-Cyrl-RS"/>
              </w:rPr>
            </w:pPr>
            <w:r w:rsidRPr="006424C2">
              <w:rPr>
                <w:rFonts w:eastAsia="Calibri"/>
                <w:szCs w:val="24"/>
                <w:lang w:val="sr-Cyrl-RS"/>
              </w:rPr>
              <w:t xml:space="preserve">(Извештај МУП) </w:t>
            </w:r>
          </w:p>
        </w:tc>
        <w:tc>
          <w:tcPr>
            <w:tcW w:w="1985" w:type="dxa"/>
            <w:shd w:val="clear" w:color="auto" w:fill="auto"/>
            <w:vAlign w:val="center"/>
          </w:tcPr>
          <w:p w14:paraId="0C070DF6" w14:textId="77777777" w:rsidR="000A4E13" w:rsidRPr="006424C2" w:rsidRDefault="000A4E13" w:rsidP="000A4E13">
            <w:pPr>
              <w:jc w:val="center"/>
              <w:rPr>
                <w:lang w:val="sr-Cyrl-RS"/>
              </w:rPr>
            </w:pPr>
            <w:r w:rsidRPr="006424C2">
              <w:rPr>
                <w:lang w:val="sr-Cyrl-RS"/>
              </w:rPr>
              <w:t>Није мерено</w:t>
            </w:r>
          </w:p>
        </w:tc>
        <w:tc>
          <w:tcPr>
            <w:tcW w:w="1558" w:type="dxa"/>
            <w:shd w:val="clear" w:color="auto" w:fill="auto"/>
            <w:vAlign w:val="center"/>
          </w:tcPr>
          <w:p w14:paraId="05AF5B74" w14:textId="041F2C22" w:rsidR="000A4E13" w:rsidRPr="006424C2" w:rsidRDefault="000A4E13" w:rsidP="00B76308">
            <w:pPr>
              <w:spacing w:before="0" w:after="60"/>
              <w:jc w:val="left"/>
              <w:rPr>
                <w:lang w:val="sr-Cyrl-RS"/>
              </w:rPr>
            </w:pPr>
            <w:r w:rsidRPr="006424C2">
              <w:rPr>
                <w:lang w:val="sr-Cyrl-RS"/>
              </w:rPr>
              <w:t>(20</w:t>
            </w:r>
            <w:r w:rsidR="00CA748A">
              <w:rPr>
                <w:lang w:val="sr-Cyrl-RS"/>
              </w:rPr>
              <w:t>25</w:t>
            </w:r>
            <w:r w:rsidRPr="006424C2">
              <w:rPr>
                <w:lang w:val="sr-Cyrl-RS"/>
              </w:rPr>
              <w:t>)</w:t>
            </w:r>
            <w:r w:rsidR="00B76308" w:rsidRPr="006424C2">
              <w:rPr>
                <w:lang w:val="sr-Cyrl-RS"/>
              </w:rPr>
              <w:t xml:space="preserve"> </w:t>
            </w:r>
            <w:r w:rsidR="007A762A" w:rsidRPr="006424C2">
              <w:rPr>
                <w:lang w:val="sr-Cyrl-RS"/>
              </w:rPr>
              <w:t>10</w:t>
            </w:r>
            <w:r w:rsidRPr="006424C2">
              <w:rPr>
                <w:lang w:val="sr-Cyrl-RS"/>
              </w:rPr>
              <w:t>%</w:t>
            </w:r>
          </w:p>
          <w:p w14:paraId="335436C0" w14:textId="6CCD539B" w:rsidR="000A4E13" w:rsidRPr="006424C2" w:rsidRDefault="000A4E13" w:rsidP="00B76308">
            <w:pPr>
              <w:spacing w:before="0" w:after="60"/>
              <w:jc w:val="left"/>
              <w:rPr>
                <w:lang w:val="sr-Cyrl-RS"/>
              </w:rPr>
            </w:pPr>
            <w:r w:rsidRPr="006424C2">
              <w:rPr>
                <w:lang w:val="sr-Cyrl-RS"/>
              </w:rPr>
              <w:t>(2027)</w:t>
            </w:r>
            <w:r w:rsidR="00B76308" w:rsidRPr="006424C2">
              <w:rPr>
                <w:lang w:val="sr-Cyrl-RS"/>
              </w:rPr>
              <w:t xml:space="preserve"> </w:t>
            </w:r>
            <w:r w:rsidR="007A762A" w:rsidRPr="006424C2">
              <w:rPr>
                <w:lang w:val="sr-Cyrl-RS"/>
              </w:rPr>
              <w:t>20</w:t>
            </w:r>
            <w:r w:rsidRPr="006424C2">
              <w:rPr>
                <w:lang w:val="sr-Cyrl-RS"/>
              </w:rPr>
              <w:t>%</w:t>
            </w:r>
          </w:p>
          <w:p w14:paraId="40C533C6" w14:textId="0D9A4794" w:rsidR="000A4E13" w:rsidRPr="006424C2" w:rsidRDefault="000A4E13" w:rsidP="00B76308">
            <w:pPr>
              <w:spacing w:before="0" w:after="60"/>
              <w:jc w:val="left"/>
              <w:rPr>
                <w:lang w:val="sr-Cyrl-RS"/>
              </w:rPr>
            </w:pPr>
            <w:r w:rsidRPr="006424C2">
              <w:rPr>
                <w:lang w:val="sr-Cyrl-RS"/>
              </w:rPr>
              <w:t>(2030)</w:t>
            </w:r>
            <w:r w:rsidR="00B76308" w:rsidRPr="006424C2">
              <w:rPr>
                <w:lang w:val="sr-Cyrl-RS"/>
              </w:rPr>
              <w:t xml:space="preserve"> </w:t>
            </w:r>
            <w:r w:rsidR="00B26D25" w:rsidRPr="006424C2">
              <w:rPr>
                <w:lang w:val="sr-Cyrl-RS"/>
              </w:rPr>
              <w:t>4</w:t>
            </w:r>
            <w:r w:rsidR="007A762A" w:rsidRPr="006424C2">
              <w:rPr>
                <w:lang w:val="sr-Cyrl-RS"/>
              </w:rPr>
              <w:t>0</w:t>
            </w:r>
            <w:r w:rsidRPr="006424C2">
              <w:rPr>
                <w:lang w:val="sr-Cyrl-RS"/>
              </w:rPr>
              <w:t>%</w:t>
            </w:r>
          </w:p>
        </w:tc>
      </w:tr>
      <w:tr w:rsidR="000A4E13" w:rsidRPr="006424C2" w14:paraId="510350DF" w14:textId="77777777" w:rsidTr="00245098">
        <w:trPr>
          <w:trHeight w:val="823"/>
          <w:jc w:val="center"/>
        </w:trPr>
        <w:tc>
          <w:tcPr>
            <w:tcW w:w="5246" w:type="dxa"/>
            <w:shd w:val="clear" w:color="auto" w:fill="FBE4D5" w:themeFill="accent2" w:themeFillTint="33"/>
          </w:tcPr>
          <w:p w14:paraId="47CB33C1" w14:textId="5BBC82FD" w:rsidR="000A4E13" w:rsidRPr="006424C2" w:rsidRDefault="002F6D49" w:rsidP="00842998">
            <w:pPr>
              <w:spacing w:before="0" w:after="60"/>
              <w:ind w:left="176"/>
              <w:rPr>
                <w:szCs w:val="24"/>
                <w:lang w:val="sr-Cyrl-RS"/>
              </w:rPr>
            </w:pPr>
            <w:r w:rsidRPr="006424C2">
              <w:rPr>
                <w:lang w:val="sr-Cyrl-RS"/>
              </w:rPr>
              <w:t xml:space="preserve">Проценат технички </w:t>
            </w:r>
            <w:r w:rsidR="000A4E13" w:rsidRPr="006424C2">
              <w:rPr>
                <w:lang w:val="sr-Cyrl-RS"/>
              </w:rPr>
              <w:t>исправних возила на техничк</w:t>
            </w:r>
            <w:r w:rsidR="00B26D25" w:rsidRPr="006424C2">
              <w:rPr>
                <w:lang w:val="sr-Cyrl-RS"/>
              </w:rPr>
              <w:t>им прегледима.</w:t>
            </w:r>
          </w:p>
          <w:p w14:paraId="598D5CFC" w14:textId="77777777" w:rsidR="000A4E13" w:rsidRPr="006424C2" w:rsidRDefault="000A4E13" w:rsidP="00842998">
            <w:pPr>
              <w:spacing w:before="0" w:after="60"/>
              <w:ind w:left="176"/>
              <w:jc w:val="right"/>
              <w:rPr>
                <w:rFonts w:eastAsia="Calibri"/>
                <w:lang w:val="sr-Cyrl-RS"/>
              </w:rPr>
            </w:pPr>
            <w:r w:rsidRPr="006424C2">
              <w:rPr>
                <w:rFonts w:eastAsia="Calibri"/>
                <w:szCs w:val="24"/>
                <w:lang w:val="sr-Cyrl-RS"/>
              </w:rPr>
              <w:t>(Према Извештајима МУП, АБС )</w:t>
            </w:r>
          </w:p>
        </w:tc>
        <w:tc>
          <w:tcPr>
            <w:tcW w:w="1985" w:type="dxa"/>
            <w:shd w:val="clear" w:color="auto" w:fill="auto"/>
            <w:vAlign w:val="center"/>
          </w:tcPr>
          <w:p w14:paraId="1F3522A4" w14:textId="58144E69" w:rsidR="000A4E13" w:rsidRPr="006424C2" w:rsidRDefault="000A4E13" w:rsidP="000A4E13">
            <w:pPr>
              <w:jc w:val="center"/>
              <w:rPr>
                <w:lang w:val="sr-Cyrl-RS"/>
              </w:rPr>
            </w:pPr>
            <w:r w:rsidRPr="006424C2">
              <w:rPr>
                <w:lang w:val="sr-Cyrl-RS"/>
              </w:rPr>
              <w:t>30%</w:t>
            </w:r>
          </w:p>
        </w:tc>
        <w:tc>
          <w:tcPr>
            <w:tcW w:w="1558" w:type="dxa"/>
            <w:shd w:val="clear" w:color="auto" w:fill="auto"/>
            <w:vAlign w:val="center"/>
          </w:tcPr>
          <w:p w14:paraId="547EA10E" w14:textId="26B858D7" w:rsidR="000A4E13" w:rsidRPr="006424C2" w:rsidRDefault="000A4E13" w:rsidP="00842998">
            <w:pPr>
              <w:spacing w:before="0" w:after="0"/>
              <w:jc w:val="left"/>
              <w:rPr>
                <w:lang w:val="sr-Cyrl-RS"/>
              </w:rPr>
            </w:pPr>
            <w:r w:rsidRPr="006424C2">
              <w:rPr>
                <w:lang w:val="sr-Cyrl-RS"/>
              </w:rPr>
              <w:t>(20</w:t>
            </w:r>
            <w:r w:rsidR="00CA748A">
              <w:rPr>
                <w:lang w:val="sr-Cyrl-RS"/>
              </w:rPr>
              <w:t>25</w:t>
            </w:r>
            <w:r w:rsidRPr="006424C2">
              <w:rPr>
                <w:lang w:val="sr-Cyrl-RS"/>
              </w:rPr>
              <w:t>)</w:t>
            </w:r>
            <w:r w:rsidR="002F6D49" w:rsidRPr="006424C2">
              <w:rPr>
                <w:lang w:val="sr-Cyrl-RS"/>
              </w:rPr>
              <w:t xml:space="preserve"> 80</w:t>
            </w:r>
            <w:r w:rsidRPr="006424C2">
              <w:rPr>
                <w:lang w:val="sr-Cyrl-RS"/>
              </w:rPr>
              <w:t>%</w:t>
            </w:r>
          </w:p>
          <w:p w14:paraId="18F567C3" w14:textId="726E971D" w:rsidR="000A4E13" w:rsidRPr="006424C2" w:rsidRDefault="000A4E13" w:rsidP="00842998">
            <w:pPr>
              <w:spacing w:before="0" w:after="0"/>
              <w:jc w:val="left"/>
              <w:rPr>
                <w:lang w:val="sr-Cyrl-RS"/>
              </w:rPr>
            </w:pPr>
            <w:r w:rsidRPr="006424C2">
              <w:rPr>
                <w:lang w:val="sr-Cyrl-RS"/>
              </w:rPr>
              <w:t>(2027)</w:t>
            </w:r>
            <w:r w:rsidR="002F6D49" w:rsidRPr="006424C2">
              <w:rPr>
                <w:lang w:val="sr-Cyrl-RS"/>
              </w:rPr>
              <w:t xml:space="preserve"> 90</w:t>
            </w:r>
            <w:r w:rsidRPr="006424C2">
              <w:rPr>
                <w:lang w:val="sr-Cyrl-RS"/>
              </w:rPr>
              <w:t>%</w:t>
            </w:r>
          </w:p>
          <w:p w14:paraId="199A56DE" w14:textId="26A57BB9" w:rsidR="000A4E13" w:rsidRPr="006424C2" w:rsidRDefault="000A4E13" w:rsidP="00842998">
            <w:pPr>
              <w:spacing w:before="0" w:after="0"/>
              <w:jc w:val="left"/>
              <w:rPr>
                <w:lang w:val="sr-Cyrl-RS"/>
              </w:rPr>
            </w:pPr>
            <w:r w:rsidRPr="006424C2">
              <w:rPr>
                <w:lang w:val="sr-Cyrl-RS"/>
              </w:rPr>
              <w:t>(2030)</w:t>
            </w:r>
            <w:r w:rsidR="002F6D49" w:rsidRPr="006424C2">
              <w:rPr>
                <w:lang w:val="sr-Cyrl-RS"/>
              </w:rPr>
              <w:t xml:space="preserve"> 95</w:t>
            </w:r>
            <w:r w:rsidRPr="006424C2">
              <w:rPr>
                <w:lang w:val="sr-Cyrl-RS"/>
              </w:rPr>
              <w:t>%</w:t>
            </w:r>
          </w:p>
        </w:tc>
      </w:tr>
      <w:tr w:rsidR="000A4E13" w:rsidRPr="006424C2" w14:paraId="53E9B5A3" w14:textId="77777777" w:rsidTr="00245098">
        <w:trPr>
          <w:jc w:val="center"/>
        </w:trPr>
        <w:tc>
          <w:tcPr>
            <w:tcW w:w="5246" w:type="dxa"/>
            <w:shd w:val="clear" w:color="auto" w:fill="FBE4D5" w:themeFill="accent2" w:themeFillTint="33"/>
            <w:vAlign w:val="center"/>
          </w:tcPr>
          <w:p w14:paraId="45415D69" w14:textId="1493F28A" w:rsidR="000A4E13" w:rsidRPr="006424C2" w:rsidRDefault="002F6D49" w:rsidP="000A4E13">
            <w:pPr>
              <w:spacing w:before="0" w:after="60"/>
              <w:ind w:left="176"/>
              <w:jc w:val="left"/>
              <w:rPr>
                <w:lang w:val="sr-Cyrl-RS"/>
              </w:rPr>
            </w:pPr>
            <w:r w:rsidRPr="006424C2">
              <w:rPr>
                <w:lang w:val="sr-Cyrl-RS"/>
              </w:rPr>
              <w:t xml:space="preserve">Проценат технички </w:t>
            </w:r>
            <w:r w:rsidR="000A4E13" w:rsidRPr="006424C2">
              <w:rPr>
                <w:lang w:val="sr-Cyrl-RS"/>
              </w:rPr>
              <w:t>исправних возила на путу у реалним условима експлоатације - вожње</w:t>
            </w:r>
          </w:p>
          <w:p w14:paraId="54099D9A" w14:textId="167A4FF4" w:rsidR="000A4E13" w:rsidRPr="006424C2" w:rsidRDefault="000A4E13" w:rsidP="000A4E13">
            <w:pPr>
              <w:spacing w:before="0" w:after="0"/>
              <w:ind w:left="176"/>
              <w:jc w:val="right"/>
              <w:rPr>
                <w:lang w:val="sr-Cyrl-RS"/>
              </w:rPr>
            </w:pPr>
            <w:r w:rsidRPr="006424C2">
              <w:rPr>
                <w:rFonts w:eastAsia="Calibri"/>
                <w:szCs w:val="24"/>
                <w:lang w:val="sr-Cyrl-RS"/>
              </w:rPr>
              <w:t>(Према Извештајима МУП)</w:t>
            </w:r>
          </w:p>
        </w:tc>
        <w:tc>
          <w:tcPr>
            <w:tcW w:w="1985" w:type="dxa"/>
            <w:shd w:val="clear" w:color="auto" w:fill="auto"/>
            <w:vAlign w:val="center"/>
          </w:tcPr>
          <w:p w14:paraId="0FF00746" w14:textId="52527408" w:rsidR="000A4E13" w:rsidRPr="006424C2" w:rsidRDefault="000A4E13" w:rsidP="000A4E13">
            <w:pPr>
              <w:jc w:val="center"/>
              <w:rPr>
                <w:lang w:val="sr-Cyrl-RS"/>
              </w:rPr>
            </w:pPr>
            <w:r w:rsidRPr="006424C2">
              <w:rPr>
                <w:lang w:val="sr-Cyrl-RS"/>
              </w:rPr>
              <w:t>Није мерено</w:t>
            </w:r>
          </w:p>
        </w:tc>
        <w:tc>
          <w:tcPr>
            <w:tcW w:w="1558" w:type="dxa"/>
            <w:shd w:val="clear" w:color="auto" w:fill="auto"/>
            <w:vAlign w:val="center"/>
          </w:tcPr>
          <w:p w14:paraId="0A15CE74" w14:textId="4E4AAE72" w:rsidR="000A4E13" w:rsidRPr="006424C2" w:rsidRDefault="000A4E13" w:rsidP="000A4E13">
            <w:pPr>
              <w:spacing w:before="0" w:after="60"/>
              <w:jc w:val="left"/>
              <w:rPr>
                <w:lang w:val="sr-Cyrl-RS"/>
              </w:rPr>
            </w:pPr>
            <w:r w:rsidRPr="006424C2">
              <w:rPr>
                <w:lang w:val="sr-Cyrl-RS"/>
              </w:rPr>
              <w:t>(20</w:t>
            </w:r>
            <w:r w:rsidR="00CA748A">
              <w:rPr>
                <w:lang w:val="sr-Cyrl-RS"/>
              </w:rPr>
              <w:t>25</w:t>
            </w:r>
            <w:r w:rsidRPr="006424C2">
              <w:rPr>
                <w:lang w:val="sr-Cyrl-RS"/>
              </w:rPr>
              <w:t>)</w:t>
            </w:r>
            <w:r w:rsidR="002F6D49" w:rsidRPr="006424C2">
              <w:rPr>
                <w:lang w:val="sr-Cyrl-RS"/>
              </w:rPr>
              <w:t xml:space="preserve"> 80</w:t>
            </w:r>
            <w:r w:rsidRPr="006424C2">
              <w:rPr>
                <w:lang w:val="sr-Cyrl-RS"/>
              </w:rPr>
              <w:t>%</w:t>
            </w:r>
          </w:p>
          <w:p w14:paraId="019DFF07" w14:textId="4863870B" w:rsidR="000A4E13" w:rsidRPr="006424C2" w:rsidRDefault="000A4E13" w:rsidP="000A4E13">
            <w:pPr>
              <w:spacing w:before="0" w:after="60"/>
              <w:jc w:val="left"/>
              <w:rPr>
                <w:lang w:val="sr-Cyrl-RS"/>
              </w:rPr>
            </w:pPr>
            <w:r w:rsidRPr="006424C2">
              <w:rPr>
                <w:lang w:val="sr-Cyrl-RS"/>
              </w:rPr>
              <w:t>(2027)</w:t>
            </w:r>
            <w:r w:rsidR="002F6D49" w:rsidRPr="006424C2">
              <w:rPr>
                <w:lang w:val="sr-Cyrl-RS"/>
              </w:rPr>
              <w:t xml:space="preserve"> 90</w:t>
            </w:r>
            <w:r w:rsidRPr="006424C2">
              <w:rPr>
                <w:lang w:val="sr-Cyrl-RS"/>
              </w:rPr>
              <w:t>%</w:t>
            </w:r>
          </w:p>
          <w:p w14:paraId="0653B23E" w14:textId="36E75C28" w:rsidR="000A4E13" w:rsidRPr="006424C2" w:rsidRDefault="000A4E13" w:rsidP="000A4E13">
            <w:pPr>
              <w:spacing w:before="0" w:after="60"/>
              <w:jc w:val="left"/>
              <w:rPr>
                <w:lang w:val="sr-Cyrl-RS"/>
              </w:rPr>
            </w:pPr>
            <w:r w:rsidRPr="006424C2">
              <w:rPr>
                <w:lang w:val="sr-Cyrl-RS"/>
              </w:rPr>
              <w:t>(2030)</w:t>
            </w:r>
            <w:r w:rsidR="002F6D49" w:rsidRPr="006424C2">
              <w:rPr>
                <w:lang w:val="sr-Cyrl-RS"/>
              </w:rPr>
              <w:t xml:space="preserve"> 95</w:t>
            </w:r>
            <w:r w:rsidRPr="006424C2">
              <w:rPr>
                <w:lang w:val="sr-Cyrl-RS"/>
              </w:rPr>
              <w:t>%</w:t>
            </w:r>
          </w:p>
        </w:tc>
      </w:tr>
      <w:tr w:rsidR="000A4E13" w:rsidRPr="006424C2" w14:paraId="5CA309C2" w14:textId="77777777" w:rsidTr="00245098">
        <w:trPr>
          <w:trHeight w:val="1475"/>
          <w:jc w:val="center"/>
        </w:trPr>
        <w:tc>
          <w:tcPr>
            <w:tcW w:w="5246" w:type="dxa"/>
            <w:shd w:val="clear" w:color="auto" w:fill="FBE4D5" w:themeFill="accent2" w:themeFillTint="33"/>
            <w:vAlign w:val="center"/>
          </w:tcPr>
          <w:p w14:paraId="50F620EC" w14:textId="6E6AF82C" w:rsidR="000A4E13" w:rsidRPr="006424C2" w:rsidRDefault="000A4E13" w:rsidP="008E0B25">
            <w:pPr>
              <w:spacing w:before="0" w:after="60"/>
              <w:ind w:left="176"/>
              <w:jc w:val="left"/>
              <w:rPr>
                <w:lang w:val="sr-Cyrl-RS"/>
              </w:rPr>
            </w:pPr>
            <w:r w:rsidRPr="006424C2">
              <w:rPr>
                <w:lang w:val="sr-Cyrl-RS"/>
              </w:rPr>
              <w:t>Проце</w:t>
            </w:r>
            <w:r w:rsidR="00FE31EC" w:rsidRPr="006424C2">
              <w:rPr>
                <w:lang w:val="sr-Cyrl-RS"/>
              </w:rPr>
              <w:t>нат комерцијалних возила који</w:t>
            </w:r>
            <w:r w:rsidRPr="006424C2">
              <w:rPr>
                <w:lang w:val="sr-Cyrl-RS"/>
              </w:rPr>
              <w:t xml:space="preserve"> испуњавају прописане услове у</w:t>
            </w:r>
            <w:r w:rsidR="00FE31EC" w:rsidRPr="006424C2">
              <w:rPr>
                <w:lang w:val="sr-Cyrl-RS"/>
              </w:rPr>
              <w:t xml:space="preserve"> погледу техничке исправности и</w:t>
            </w:r>
            <w:r w:rsidRPr="006424C2">
              <w:rPr>
                <w:lang w:val="sr-Cyrl-RS"/>
              </w:rPr>
              <w:t xml:space="preserve"> п</w:t>
            </w:r>
            <w:r w:rsidR="00B471C2">
              <w:rPr>
                <w:lang w:val="sr-Cyrl-RS"/>
              </w:rPr>
              <w:t>рописа који се односе на AETR, ADR, ATP</w:t>
            </w:r>
            <w:r w:rsidRPr="006424C2">
              <w:rPr>
                <w:lang w:val="sr-Cyrl-RS"/>
              </w:rPr>
              <w:t xml:space="preserve"> и обезбеђење терета</w:t>
            </w:r>
          </w:p>
          <w:p w14:paraId="10E0D321" w14:textId="3D10F3FE" w:rsidR="000A4E13" w:rsidRPr="006424C2" w:rsidRDefault="000A4E13" w:rsidP="008E0B25">
            <w:pPr>
              <w:spacing w:before="0" w:after="60"/>
              <w:ind w:left="176"/>
              <w:jc w:val="right"/>
              <w:rPr>
                <w:lang w:val="sr-Cyrl-RS"/>
              </w:rPr>
            </w:pPr>
            <w:r w:rsidRPr="006424C2">
              <w:rPr>
                <w:rFonts w:eastAsia="Calibri"/>
                <w:szCs w:val="24"/>
                <w:lang w:val="sr-Cyrl-RS"/>
              </w:rPr>
              <w:t>(Према Извештајима МУП, МГСИ)</w:t>
            </w:r>
          </w:p>
        </w:tc>
        <w:tc>
          <w:tcPr>
            <w:tcW w:w="1985" w:type="dxa"/>
            <w:shd w:val="clear" w:color="auto" w:fill="auto"/>
            <w:vAlign w:val="center"/>
          </w:tcPr>
          <w:p w14:paraId="1C10480C" w14:textId="139B905F" w:rsidR="000A4E13" w:rsidRPr="006424C2" w:rsidRDefault="000A4E13" w:rsidP="000A4E13">
            <w:pPr>
              <w:jc w:val="center"/>
              <w:rPr>
                <w:lang w:val="sr-Cyrl-RS"/>
              </w:rPr>
            </w:pPr>
            <w:r w:rsidRPr="006424C2">
              <w:rPr>
                <w:lang w:val="sr-Cyrl-RS"/>
              </w:rPr>
              <w:t>Није мерено</w:t>
            </w:r>
          </w:p>
        </w:tc>
        <w:tc>
          <w:tcPr>
            <w:tcW w:w="1558" w:type="dxa"/>
            <w:shd w:val="clear" w:color="auto" w:fill="auto"/>
            <w:vAlign w:val="center"/>
          </w:tcPr>
          <w:p w14:paraId="51FE3ABE" w14:textId="53E7DC04" w:rsidR="000A4E13" w:rsidRPr="006424C2" w:rsidRDefault="000A4E13" w:rsidP="000A4E13">
            <w:pPr>
              <w:spacing w:before="0" w:after="60"/>
              <w:jc w:val="left"/>
              <w:rPr>
                <w:lang w:val="sr-Cyrl-RS"/>
              </w:rPr>
            </w:pPr>
            <w:r w:rsidRPr="006424C2">
              <w:rPr>
                <w:lang w:val="sr-Cyrl-RS"/>
              </w:rPr>
              <w:t>(20</w:t>
            </w:r>
            <w:r w:rsidR="00CA748A">
              <w:rPr>
                <w:lang w:val="sr-Cyrl-RS"/>
              </w:rPr>
              <w:t>25</w:t>
            </w:r>
            <w:r w:rsidRPr="006424C2">
              <w:rPr>
                <w:lang w:val="sr-Cyrl-RS"/>
              </w:rPr>
              <w:t>)</w:t>
            </w:r>
            <w:r w:rsidR="00275641" w:rsidRPr="006424C2">
              <w:rPr>
                <w:lang w:val="sr-Cyrl-RS"/>
              </w:rPr>
              <w:t xml:space="preserve"> 8</w:t>
            </w:r>
            <w:r w:rsidRPr="006424C2">
              <w:rPr>
                <w:lang w:val="sr-Cyrl-RS"/>
              </w:rPr>
              <w:t>0%</w:t>
            </w:r>
          </w:p>
          <w:p w14:paraId="4F0D648B" w14:textId="1027207D" w:rsidR="000A4E13" w:rsidRPr="006424C2" w:rsidRDefault="000A4E13" w:rsidP="000A4E13">
            <w:pPr>
              <w:spacing w:before="0" w:after="60"/>
              <w:jc w:val="left"/>
              <w:rPr>
                <w:lang w:val="sr-Cyrl-RS"/>
              </w:rPr>
            </w:pPr>
            <w:r w:rsidRPr="006424C2">
              <w:rPr>
                <w:lang w:val="sr-Cyrl-RS"/>
              </w:rPr>
              <w:t>(2027)</w:t>
            </w:r>
            <w:r w:rsidR="00275641" w:rsidRPr="006424C2">
              <w:rPr>
                <w:lang w:val="sr-Cyrl-RS"/>
              </w:rPr>
              <w:t xml:space="preserve"> 9</w:t>
            </w:r>
            <w:r w:rsidRPr="006424C2">
              <w:rPr>
                <w:lang w:val="sr-Cyrl-RS"/>
              </w:rPr>
              <w:t>0%</w:t>
            </w:r>
          </w:p>
          <w:p w14:paraId="37A8AA89" w14:textId="48162870" w:rsidR="000A4E13" w:rsidRPr="006424C2" w:rsidRDefault="000A4E13" w:rsidP="000A4E13">
            <w:pPr>
              <w:spacing w:before="0" w:after="60"/>
              <w:jc w:val="left"/>
              <w:rPr>
                <w:lang w:val="sr-Cyrl-RS"/>
              </w:rPr>
            </w:pPr>
            <w:r w:rsidRPr="006424C2">
              <w:rPr>
                <w:lang w:val="sr-Cyrl-RS"/>
              </w:rPr>
              <w:t xml:space="preserve">(2030) </w:t>
            </w:r>
            <w:r w:rsidR="00275641" w:rsidRPr="006424C2">
              <w:rPr>
                <w:lang w:val="sr-Cyrl-RS"/>
              </w:rPr>
              <w:t>9</w:t>
            </w:r>
            <w:r w:rsidRPr="006424C2">
              <w:rPr>
                <w:lang w:val="sr-Cyrl-RS"/>
              </w:rPr>
              <w:t>5%</w:t>
            </w:r>
          </w:p>
        </w:tc>
      </w:tr>
    </w:tbl>
    <w:p w14:paraId="34EA308E" w14:textId="090306B9" w:rsidR="006775B3" w:rsidRPr="006424C2" w:rsidRDefault="006775B3" w:rsidP="008E0B25">
      <w:pPr>
        <w:pStyle w:val="Heading3"/>
        <w:numPr>
          <w:ilvl w:val="0"/>
          <w:numId w:val="0"/>
        </w:numPr>
        <w:tabs>
          <w:tab w:val="clear" w:pos="720"/>
        </w:tabs>
        <w:rPr>
          <w:lang w:val="sr-Cyrl-RS"/>
        </w:rPr>
      </w:pPr>
      <w:bookmarkStart w:id="88" w:name="_Toc100211946"/>
      <w:bookmarkStart w:id="89" w:name="_Toc140583768"/>
      <w:bookmarkStart w:id="90" w:name="_Toc145365483"/>
      <w:r w:rsidRPr="006424C2">
        <w:rPr>
          <w:lang w:val="sr-Cyrl-RS"/>
        </w:rPr>
        <w:t>Мере и индикато</w:t>
      </w:r>
      <w:r w:rsidR="00B35AE1" w:rsidRPr="006424C2">
        <w:rPr>
          <w:lang w:val="sr-Cyrl-RS"/>
        </w:rPr>
        <w:t>ри за постизање Посебног циља 3</w:t>
      </w:r>
      <w:bookmarkEnd w:id="88"/>
      <w:bookmarkEnd w:id="89"/>
      <w:bookmarkEnd w:id="90"/>
    </w:p>
    <w:p w14:paraId="741248F7" w14:textId="174262A7" w:rsidR="00870F39" w:rsidRPr="006424C2" w:rsidRDefault="00870F39" w:rsidP="00870F39">
      <w:pPr>
        <w:rPr>
          <w:lang w:val="sr-Cyrl-RS"/>
        </w:rPr>
      </w:pPr>
      <w:r w:rsidRPr="006424C2">
        <w:rPr>
          <w:lang w:val="sr-Cyrl-RS"/>
        </w:rPr>
        <w:t>Да би се обезбедило испуњење Посебног циља 3, спроводиће се мере усмерене на унапређењу система приступа возила јавном саобраћају као и унапређење емисионих станда</w:t>
      </w:r>
      <w:r w:rsidR="00B471C2">
        <w:rPr>
          <w:lang w:val="sr-Cyrl-RS"/>
        </w:rPr>
        <w:t>рда који обезбеђују и унапређење безбедносних стандарда</w:t>
      </w:r>
      <w:r w:rsidRPr="006424C2">
        <w:rPr>
          <w:lang w:val="sr-Cyrl-RS"/>
        </w:rPr>
        <w:t>. Такође ће се унапредити систем одржавања и систем контроле техничке исправности возила и то путничк</w:t>
      </w:r>
      <w:r w:rsidR="00AE55BF" w:rsidRPr="006424C2">
        <w:rPr>
          <w:lang w:val="sr-Cyrl-RS"/>
        </w:rPr>
        <w:t>и</w:t>
      </w:r>
      <w:r w:rsidRPr="006424C2">
        <w:rPr>
          <w:lang w:val="sr-Cyrl-RS"/>
        </w:rPr>
        <w:t xml:space="preserve">х, комерцијалних </w:t>
      </w:r>
      <w:r w:rsidR="00B471C2">
        <w:rPr>
          <w:lang w:val="sr-Cyrl-RS"/>
        </w:rPr>
        <w:t xml:space="preserve">возила </w:t>
      </w:r>
      <w:r w:rsidRPr="006424C2">
        <w:rPr>
          <w:lang w:val="sr-Cyrl-RS"/>
        </w:rPr>
        <w:t xml:space="preserve">и трактора. Посебно ће се дефинисати подстицајне мере за набавку нових возила како појединаца тако возила у власништву привредних друштава </w:t>
      </w:r>
      <w:r w:rsidR="00AE55BF" w:rsidRPr="006424C2">
        <w:rPr>
          <w:lang w:val="sr-Cyrl-RS"/>
        </w:rPr>
        <w:t xml:space="preserve">и </w:t>
      </w:r>
      <w:r w:rsidRPr="006424C2">
        <w:rPr>
          <w:lang w:val="sr-Cyrl-RS"/>
        </w:rPr>
        <w:t>јавног сектора</w:t>
      </w:r>
      <w:r w:rsidR="00AE55BF" w:rsidRPr="006424C2">
        <w:rPr>
          <w:lang w:val="sr-Cyrl-RS"/>
        </w:rPr>
        <w:t>.</w:t>
      </w:r>
      <w:r w:rsidR="00FE31EC" w:rsidRPr="006424C2">
        <w:rPr>
          <w:lang w:val="sr-Cyrl-RS"/>
        </w:rPr>
        <w:t xml:space="preserve"> За достизање овог посебног циља најважнији предуслов је е</w:t>
      </w:r>
      <w:r w:rsidR="004A2BB8" w:rsidRPr="006424C2">
        <w:rPr>
          <w:lang w:val="sr-Cyrl-RS"/>
        </w:rPr>
        <w:t>кономски развој односно пораст Б</w:t>
      </w:r>
      <w:r w:rsidR="00FE31EC" w:rsidRPr="006424C2">
        <w:rPr>
          <w:lang w:val="sr-Cyrl-RS"/>
        </w:rPr>
        <w:t xml:space="preserve">ДП. </w:t>
      </w:r>
      <w:r w:rsidR="004A2BB8" w:rsidRPr="006424C2">
        <w:rPr>
          <w:lang w:val="sr-Cyrl-RS"/>
        </w:rPr>
        <w:t xml:space="preserve">При пројекцији просечне старости возила у 2030. години узет је </w:t>
      </w:r>
      <w:r w:rsidR="00B471C2">
        <w:rPr>
          <w:lang w:val="sr-Cyrl-RS"/>
        </w:rPr>
        <w:t>у обзир пројектовани износ БДП</w:t>
      </w:r>
      <w:r w:rsidR="004A2BB8" w:rsidRPr="006424C2">
        <w:rPr>
          <w:lang w:val="sr-Cyrl-RS"/>
        </w:rPr>
        <w:t xml:space="preserve"> за ту годину од 89.038 </w:t>
      </w:r>
      <w:r w:rsidR="00B471C2">
        <w:rPr>
          <w:lang w:val="sr-Cyrl-RS"/>
        </w:rPr>
        <w:t>милиона</w:t>
      </w:r>
      <w:r w:rsidR="004F5433" w:rsidRPr="006424C2">
        <w:rPr>
          <w:lang w:val="sr-Cyrl-RS"/>
        </w:rPr>
        <w:t xml:space="preserve"> евра</w:t>
      </w:r>
      <w:r w:rsidR="004A2BB8" w:rsidRPr="006424C2">
        <w:rPr>
          <w:lang w:val="sr-Cyrl-RS"/>
        </w:rPr>
        <w:t xml:space="preserve">, </w:t>
      </w:r>
      <w:r w:rsidR="004F5433" w:rsidRPr="006424C2">
        <w:rPr>
          <w:lang w:val="sr-Cyrl-RS"/>
        </w:rPr>
        <w:t>док је БДП по текућем</w:t>
      </w:r>
      <w:r w:rsidR="004A2BB8" w:rsidRPr="006424C2">
        <w:rPr>
          <w:lang w:val="sr-Cyrl-RS"/>
        </w:rPr>
        <w:t xml:space="preserve"> курс</w:t>
      </w:r>
      <w:r w:rsidR="004F5433" w:rsidRPr="006424C2">
        <w:rPr>
          <w:lang w:val="sr-Cyrl-RS"/>
        </w:rPr>
        <w:t>у</w:t>
      </w:r>
      <w:r w:rsidR="004A2BB8" w:rsidRPr="006424C2">
        <w:rPr>
          <w:lang w:val="sr-Cyrl-RS"/>
        </w:rPr>
        <w:t xml:space="preserve"> </w:t>
      </w:r>
      <w:r w:rsidR="004F5433" w:rsidRPr="006424C2">
        <w:rPr>
          <w:lang w:val="sr-Cyrl-RS"/>
        </w:rPr>
        <w:t>у</w:t>
      </w:r>
      <w:r w:rsidR="004A2BB8" w:rsidRPr="006424C2">
        <w:rPr>
          <w:lang w:val="sr-Cyrl-RS"/>
        </w:rPr>
        <w:t xml:space="preserve"> 2019</w:t>
      </w:r>
      <w:r w:rsidR="004F5433" w:rsidRPr="006424C2">
        <w:rPr>
          <w:lang w:val="sr-Cyrl-RS"/>
        </w:rPr>
        <w:t>. години</w:t>
      </w:r>
      <w:r w:rsidR="004A2BB8" w:rsidRPr="006424C2">
        <w:rPr>
          <w:lang w:val="sr-Cyrl-RS"/>
        </w:rPr>
        <w:t xml:space="preserve"> </w:t>
      </w:r>
      <w:r w:rsidR="004F5433" w:rsidRPr="006424C2">
        <w:rPr>
          <w:lang w:val="sr-Cyrl-RS"/>
        </w:rPr>
        <w:t>износио</w:t>
      </w:r>
      <w:r w:rsidR="004A2BB8" w:rsidRPr="006424C2">
        <w:rPr>
          <w:lang w:val="sr-Cyrl-RS"/>
        </w:rPr>
        <w:t xml:space="preserve"> 45.</w:t>
      </w:r>
      <w:r w:rsidR="004F5433" w:rsidRPr="006424C2">
        <w:rPr>
          <w:lang w:val="sr-Cyrl-RS"/>
        </w:rPr>
        <w:t xml:space="preserve">364 </w:t>
      </w:r>
      <w:r w:rsidR="00B471C2">
        <w:rPr>
          <w:lang w:val="sr-Cyrl-RS"/>
        </w:rPr>
        <w:t>у милиона</w:t>
      </w:r>
      <w:r w:rsidR="004A2BB8" w:rsidRPr="006424C2">
        <w:rPr>
          <w:lang w:val="sr-Cyrl-RS"/>
        </w:rPr>
        <w:t xml:space="preserve"> </w:t>
      </w:r>
      <w:r w:rsidR="004F5433" w:rsidRPr="006424C2">
        <w:rPr>
          <w:lang w:val="sr-Cyrl-RS"/>
        </w:rPr>
        <w:t xml:space="preserve">евра. </w:t>
      </w:r>
    </w:p>
    <w:tbl>
      <w:tblPr>
        <w:tblStyle w:val="TableGrid"/>
        <w:tblW w:w="0" w:type="auto"/>
        <w:tblLook w:val="04A0" w:firstRow="1" w:lastRow="0" w:firstColumn="1" w:lastColumn="0" w:noHBand="0" w:noVBand="1"/>
      </w:tblPr>
      <w:tblGrid>
        <w:gridCol w:w="8778"/>
      </w:tblGrid>
      <w:tr w:rsidR="00870F39" w:rsidRPr="006424C2" w14:paraId="11641C8C" w14:textId="77777777" w:rsidTr="00245098">
        <w:tc>
          <w:tcPr>
            <w:tcW w:w="8778" w:type="dxa"/>
            <w:tcBorders>
              <w:top w:val="single" w:sz="4" w:space="0" w:color="auto"/>
              <w:left w:val="nil"/>
              <w:bottom w:val="single" w:sz="4" w:space="0" w:color="auto"/>
              <w:right w:val="nil"/>
            </w:tcBorders>
            <w:shd w:val="clear" w:color="auto" w:fill="FBE4D5" w:themeFill="accent2" w:themeFillTint="33"/>
          </w:tcPr>
          <w:p w14:paraId="6BF782DC" w14:textId="77777777" w:rsidR="00870F39" w:rsidRPr="006424C2" w:rsidRDefault="00870F39" w:rsidP="00870F39">
            <w:pPr>
              <w:ind w:left="1168" w:hanging="1168"/>
              <w:jc w:val="left"/>
              <w:rPr>
                <w:b/>
                <w:lang w:val="sr-Cyrl-RS"/>
              </w:rPr>
            </w:pPr>
            <w:r w:rsidRPr="006424C2">
              <w:rPr>
                <w:b/>
                <w:lang w:val="sr-Cyrl-RS"/>
              </w:rPr>
              <w:t xml:space="preserve">МЕРА 3.1. Унапређење безбедносних својстава возила </w:t>
            </w:r>
          </w:p>
        </w:tc>
      </w:tr>
      <w:tr w:rsidR="00870F39" w:rsidRPr="006424C2" w14:paraId="6D2D475B" w14:textId="77777777" w:rsidTr="00870F39">
        <w:tc>
          <w:tcPr>
            <w:tcW w:w="8778" w:type="dxa"/>
            <w:tcBorders>
              <w:top w:val="single" w:sz="4" w:space="0" w:color="auto"/>
              <w:left w:val="nil"/>
              <w:bottom w:val="single" w:sz="4" w:space="0" w:color="auto"/>
              <w:right w:val="nil"/>
            </w:tcBorders>
            <w:shd w:val="clear" w:color="auto" w:fill="auto"/>
          </w:tcPr>
          <w:p w14:paraId="48A7EC9E" w14:textId="3A06DEE7" w:rsidR="00870F39" w:rsidRPr="006424C2" w:rsidRDefault="00A34BC2" w:rsidP="00870F39">
            <w:pPr>
              <w:spacing w:before="0" w:after="60"/>
              <w:rPr>
                <w:szCs w:val="24"/>
                <w:lang w:val="sr-Cyrl-RS"/>
              </w:rPr>
            </w:pPr>
            <w:r w:rsidRPr="006424C2">
              <w:rPr>
                <w:szCs w:val="24"/>
                <w:lang w:val="sr-Cyrl-RS"/>
              </w:rPr>
              <w:t>У</w:t>
            </w:r>
            <w:r w:rsidR="00870F39" w:rsidRPr="006424C2">
              <w:rPr>
                <w:szCs w:val="24"/>
                <w:lang w:val="sr-Cyrl-RS"/>
              </w:rPr>
              <w:t>напре</w:t>
            </w:r>
            <w:r w:rsidRPr="006424C2">
              <w:rPr>
                <w:szCs w:val="24"/>
                <w:lang w:val="sr-Cyrl-RS"/>
              </w:rPr>
              <w:t>ђење</w:t>
            </w:r>
            <w:r w:rsidR="00870F39" w:rsidRPr="006424C2">
              <w:rPr>
                <w:szCs w:val="24"/>
                <w:lang w:val="sr-Cyrl-RS"/>
              </w:rPr>
              <w:t xml:space="preserve"> безбедносн</w:t>
            </w:r>
            <w:r w:rsidRPr="006424C2">
              <w:rPr>
                <w:szCs w:val="24"/>
                <w:lang w:val="sr-Cyrl-RS"/>
              </w:rPr>
              <w:t>их</w:t>
            </w:r>
            <w:r w:rsidR="00870F39" w:rsidRPr="006424C2">
              <w:rPr>
                <w:szCs w:val="24"/>
                <w:lang w:val="sr-Cyrl-RS"/>
              </w:rPr>
              <w:t xml:space="preserve"> својст</w:t>
            </w:r>
            <w:r w:rsidR="00B471C2">
              <w:rPr>
                <w:szCs w:val="24"/>
                <w:lang w:val="sr-Latn-RS"/>
              </w:rPr>
              <w:t>a</w:t>
            </w:r>
            <w:r w:rsidR="00870F39" w:rsidRPr="006424C2">
              <w:rPr>
                <w:szCs w:val="24"/>
                <w:lang w:val="sr-Cyrl-RS"/>
              </w:rPr>
              <w:t>ва возила</w:t>
            </w:r>
            <w:r w:rsidRPr="006424C2">
              <w:rPr>
                <w:szCs w:val="24"/>
                <w:lang w:val="sr-Cyrl-RS"/>
              </w:rPr>
              <w:t xml:space="preserve"> обезбедиће се кроз</w:t>
            </w:r>
            <w:r w:rsidR="00870F39" w:rsidRPr="006424C2">
              <w:rPr>
                <w:szCs w:val="24"/>
                <w:lang w:val="sr-Cyrl-RS"/>
              </w:rPr>
              <w:t xml:space="preserve"> </w:t>
            </w:r>
            <w:r w:rsidR="00AD4711" w:rsidRPr="006424C2">
              <w:rPr>
                <w:szCs w:val="24"/>
                <w:lang w:val="sr-Cyrl-RS"/>
              </w:rPr>
              <w:t>обнов</w:t>
            </w:r>
            <w:r w:rsidRPr="006424C2">
              <w:rPr>
                <w:szCs w:val="24"/>
                <w:lang w:val="sr-Cyrl-RS"/>
              </w:rPr>
              <w:t>у</w:t>
            </w:r>
            <w:r w:rsidR="00870F39" w:rsidRPr="006424C2">
              <w:rPr>
                <w:szCs w:val="24"/>
                <w:lang w:val="sr-Cyrl-RS"/>
              </w:rPr>
              <w:t xml:space="preserve"> возн</w:t>
            </w:r>
            <w:r w:rsidRPr="006424C2">
              <w:rPr>
                <w:szCs w:val="24"/>
                <w:lang w:val="sr-Cyrl-RS"/>
              </w:rPr>
              <w:t>ог</w:t>
            </w:r>
            <w:r w:rsidR="00870F39" w:rsidRPr="006424C2">
              <w:rPr>
                <w:szCs w:val="24"/>
                <w:lang w:val="sr-Cyrl-RS"/>
              </w:rPr>
              <w:t xml:space="preserve"> парк</w:t>
            </w:r>
            <w:r w:rsidRPr="006424C2">
              <w:rPr>
                <w:szCs w:val="24"/>
                <w:lang w:val="sr-Cyrl-RS"/>
              </w:rPr>
              <w:t>а</w:t>
            </w:r>
            <w:r w:rsidR="00870F39" w:rsidRPr="006424C2">
              <w:rPr>
                <w:szCs w:val="24"/>
                <w:lang w:val="sr-Cyrl-RS"/>
              </w:rPr>
              <w:t xml:space="preserve"> новим возилима</w:t>
            </w:r>
            <w:r w:rsidR="00B471C2">
              <w:rPr>
                <w:szCs w:val="24"/>
                <w:lang w:val="sr-Cyrl-RS"/>
              </w:rPr>
              <w:t xml:space="preserve"> (у складу са </w:t>
            </w:r>
            <w:r w:rsidR="00B471C2">
              <w:rPr>
                <w:szCs w:val="24"/>
                <w:lang w:val="sr-Latn-RS"/>
              </w:rPr>
              <w:t>EURONCAP</w:t>
            </w:r>
            <w:r w:rsidR="00376EB0" w:rsidRPr="006424C2">
              <w:rPr>
                <w:szCs w:val="24"/>
                <w:lang w:val="sr-Cyrl-RS"/>
              </w:rPr>
              <w:t xml:space="preserve"> системом вредновања)</w:t>
            </w:r>
            <w:r w:rsidR="00870F39" w:rsidRPr="006424C2">
              <w:rPr>
                <w:szCs w:val="24"/>
                <w:lang w:val="sr-Cyrl-RS"/>
              </w:rPr>
              <w:t xml:space="preserve"> и </w:t>
            </w:r>
            <w:r w:rsidR="00AD4711" w:rsidRPr="006424C2">
              <w:rPr>
                <w:szCs w:val="24"/>
                <w:lang w:val="sr-Cyrl-RS"/>
              </w:rPr>
              <w:t xml:space="preserve">употребљаваним </w:t>
            </w:r>
            <w:r w:rsidR="00870F39" w:rsidRPr="006424C2">
              <w:rPr>
                <w:szCs w:val="24"/>
                <w:lang w:val="sr-Cyrl-RS"/>
              </w:rPr>
              <w:t xml:space="preserve">возилима из емисионих </w:t>
            </w:r>
            <w:r w:rsidR="00B471C2">
              <w:rPr>
                <w:szCs w:val="24"/>
                <w:lang w:val="sr-Cyrl-RS"/>
              </w:rPr>
              <w:t>стандарда Е</w:t>
            </w:r>
            <w:r w:rsidR="00B471C2">
              <w:rPr>
                <w:szCs w:val="24"/>
                <w:lang w:val="sr-Latn-RS"/>
              </w:rPr>
              <w:t>URO</w:t>
            </w:r>
            <w:r w:rsidR="00870F39" w:rsidRPr="006424C2">
              <w:rPr>
                <w:szCs w:val="24"/>
                <w:lang w:val="sr-Cyrl-RS"/>
              </w:rPr>
              <w:t xml:space="preserve"> </w:t>
            </w:r>
            <w:r w:rsidR="00B471C2">
              <w:rPr>
                <w:szCs w:val="24"/>
                <w:lang w:val="sr-Cyrl-RS"/>
              </w:rPr>
              <w:t>5 и Е</w:t>
            </w:r>
            <w:r w:rsidR="00B471C2">
              <w:rPr>
                <w:szCs w:val="24"/>
                <w:lang w:val="sr-Latn-RS"/>
              </w:rPr>
              <w:t>URO</w:t>
            </w:r>
            <w:r w:rsidR="00A44AA3" w:rsidRPr="006424C2">
              <w:rPr>
                <w:szCs w:val="24"/>
                <w:lang w:val="sr-Cyrl-RS"/>
              </w:rPr>
              <w:t xml:space="preserve"> </w:t>
            </w:r>
            <w:r w:rsidR="00870F39" w:rsidRPr="006424C2">
              <w:rPr>
                <w:szCs w:val="24"/>
                <w:lang w:val="sr-Cyrl-RS"/>
              </w:rPr>
              <w:t xml:space="preserve">6 који </w:t>
            </w:r>
            <w:r w:rsidR="00AD4711" w:rsidRPr="006424C2">
              <w:rPr>
                <w:szCs w:val="24"/>
                <w:lang w:val="sr-Cyrl-RS"/>
              </w:rPr>
              <w:t xml:space="preserve">су опремљени </w:t>
            </w:r>
            <w:r w:rsidR="00870F39" w:rsidRPr="006424C2">
              <w:rPr>
                <w:szCs w:val="24"/>
                <w:lang w:val="sr-Cyrl-RS"/>
              </w:rPr>
              <w:t>савремен</w:t>
            </w:r>
            <w:r w:rsidR="00AD4711" w:rsidRPr="006424C2">
              <w:rPr>
                <w:szCs w:val="24"/>
                <w:lang w:val="sr-Cyrl-RS"/>
              </w:rPr>
              <w:t>им системима</w:t>
            </w:r>
            <w:r w:rsidR="00870F39" w:rsidRPr="006424C2">
              <w:rPr>
                <w:szCs w:val="24"/>
                <w:lang w:val="sr-Cyrl-RS"/>
              </w:rPr>
              <w:t xml:space="preserve"> који помажу возачу да до незгоде не дође али и са системима који смањују последице </w:t>
            </w:r>
            <w:r w:rsidR="00901828" w:rsidRPr="006424C2">
              <w:rPr>
                <w:szCs w:val="24"/>
                <w:lang w:val="sr-Cyrl-RS"/>
              </w:rPr>
              <w:t xml:space="preserve">саобраћајних </w:t>
            </w:r>
            <w:r w:rsidR="00870F39" w:rsidRPr="006424C2">
              <w:rPr>
                <w:szCs w:val="24"/>
                <w:lang w:val="sr-Cyrl-RS"/>
              </w:rPr>
              <w:t>незгода</w:t>
            </w:r>
            <w:r w:rsidR="00AD4711" w:rsidRPr="006424C2">
              <w:rPr>
                <w:szCs w:val="24"/>
                <w:lang w:val="sr-Cyrl-RS"/>
              </w:rPr>
              <w:t xml:space="preserve">. Ово ће омогућити да </w:t>
            </w:r>
            <w:r w:rsidR="00F510EC" w:rsidRPr="006424C2">
              <w:rPr>
                <w:szCs w:val="24"/>
                <w:lang w:val="sr-Cyrl-RS"/>
              </w:rPr>
              <w:t>се смањ</w:t>
            </w:r>
            <w:r w:rsidR="003E068D">
              <w:rPr>
                <w:szCs w:val="24"/>
                <w:lang w:val="sr-Cyrl-RS"/>
              </w:rPr>
              <w:t>и број саобраћајних незгода где</w:t>
            </w:r>
            <w:r w:rsidR="00F510EC" w:rsidRPr="006424C2">
              <w:rPr>
                <w:szCs w:val="24"/>
                <w:lang w:val="sr-Cyrl-RS"/>
              </w:rPr>
              <w:t xml:space="preserve"> је</w:t>
            </w:r>
            <w:r w:rsidR="00AD4711" w:rsidRPr="006424C2">
              <w:rPr>
                <w:szCs w:val="24"/>
                <w:lang w:val="sr-Cyrl-RS"/>
              </w:rPr>
              <w:t xml:space="preserve"> </w:t>
            </w:r>
            <w:r w:rsidR="003E068D">
              <w:rPr>
                <w:szCs w:val="24"/>
                <w:lang w:val="sr-Cyrl-RS"/>
              </w:rPr>
              <w:t xml:space="preserve">возило </w:t>
            </w:r>
            <w:r w:rsidR="00151BA9" w:rsidRPr="006424C2">
              <w:rPr>
                <w:szCs w:val="24"/>
                <w:lang w:val="sr-Cyrl-RS"/>
              </w:rPr>
              <w:t xml:space="preserve">узрок настанка </w:t>
            </w:r>
            <w:r w:rsidR="003E068D">
              <w:rPr>
                <w:szCs w:val="24"/>
                <w:lang w:val="sr-Cyrl-RS"/>
              </w:rPr>
              <w:t>незгоде</w:t>
            </w:r>
            <w:r w:rsidR="00F510EC" w:rsidRPr="006424C2">
              <w:rPr>
                <w:szCs w:val="24"/>
                <w:lang w:val="sr-Cyrl-RS"/>
              </w:rPr>
              <w:t>, као и да се значајно смање последице саобраћајних незгода</w:t>
            </w:r>
            <w:r w:rsidR="00870F39" w:rsidRPr="006424C2">
              <w:rPr>
                <w:szCs w:val="24"/>
                <w:lang w:val="sr-Cyrl-RS"/>
              </w:rPr>
              <w:t xml:space="preserve">. </w:t>
            </w:r>
            <w:r w:rsidR="00620B95" w:rsidRPr="006424C2">
              <w:rPr>
                <w:szCs w:val="24"/>
                <w:lang w:val="sr-Cyrl-RS"/>
              </w:rPr>
              <w:t xml:space="preserve">Такође, </w:t>
            </w:r>
            <w:r w:rsidR="00901828" w:rsidRPr="006424C2">
              <w:rPr>
                <w:szCs w:val="24"/>
                <w:lang w:val="sr-Cyrl-RS"/>
              </w:rPr>
              <w:t>радиће се</w:t>
            </w:r>
            <w:r w:rsidR="00254181" w:rsidRPr="006424C2">
              <w:rPr>
                <w:lang w:val="sr-Cyrl-RS"/>
              </w:rPr>
              <w:t xml:space="preserve"> анал</w:t>
            </w:r>
            <w:r w:rsidR="00870F39" w:rsidRPr="006424C2">
              <w:rPr>
                <w:lang w:val="sr-Cyrl-RS"/>
              </w:rPr>
              <w:t>из</w:t>
            </w:r>
            <w:r w:rsidR="00901828" w:rsidRPr="006424C2">
              <w:rPr>
                <w:lang w:val="sr-Cyrl-RS"/>
              </w:rPr>
              <w:t>а</w:t>
            </w:r>
            <w:r w:rsidR="00870F39" w:rsidRPr="006424C2">
              <w:rPr>
                <w:lang w:val="sr-Cyrl-RS"/>
              </w:rPr>
              <w:t xml:space="preserve"> </w:t>
            </w:r>
            <w:r w:rsidR="00870F39" w:rsidRPr="006424C2">
              <w:rPr>
                <w:lang w:val="sr-Cyrl-RS"/>
              </w:rPr>
              <w:lastRenderedPageBreak/>
              <w:t>међународних</w:t>
            </w:r>
            <w:r w:rsidR="00901828" w:rsidRPr="006424C2">
              <w:rPr>
                <w:lang w:val="sr-Cyrl-RS"/>
              </w:rPr>
              <w:t xml:space="preserve"> и националних</w:t>
            </w:r>
            <w:r w:rsidR="00870F39" w:rsidRPr="006424C2">
              <w:rPr>
                <w:lang w:val="sr-Cyrl-RS"/>
              </w:rPr>
              <w:t xml:space="preserve"> истраживања у области безбедности возила</w:t>
            </w:r>
            <w:r w:rsidR="00901828" w:rsidRPr="006424C2">
              <w:rPr>
                <w:lang w:val="sr-Cyrl-RS"/>
              </w:rPr>
              <w:t>.</w:t>
            </w:r>
          </w:p>
        </w:tc>
      </w:tr>
      <w:tr w:rsidR="00870F39" w:rsidRPr="006424C2" w14:paraId="71B377E9" w14:textId="77777777" w:rsidTr="00245098">
        <w:tc>
          <w:tcPr>
            <w:tcW w:w="8778" w:type="dxa"/>
            <w:tcBorders>
              <w:top w:val="single" w:sz="4" w:space="0" w:color="auto"/>
              <w:left w:val="nil"/>
              <w:bottom w:val="single" w:sz="4" w:space="0" w:color="auto"/>
              <w:right w:val="nil"/>
            </w:tcBorders>
            <w:shd w:val="clear" w:color="auto" w:fill="FBE4D5" w:themeFill="accent2" w:themeFillTint="33"/>
          </w:tcPr>
          <w:p w14:paraId="3DE0BCB0" w14:textId="4B4D7A14" w:rsidR="00870F39" w:rsidRPr="006424C2" w:rsidRDefault="00870F39" w:rsidP="00820ED4">
            <w:pPr>
              <w:spacing w:before="60" w:after="60"/>
              <w:ind w:left="1310" w:hanging="1310"/>
              <w:rPr>
                <w:b/>
                <w:lang w:val="sr-Cyrl-RS"/>
              </w:rPr>
            </w:pPr>
            <w:r w:rsidRPr="006424C2">
              <w:rPr>
                <w:b/>
                <w:lang w:val="sr-Cyrl-RS"/>
              </w:rPr>
              <w:lastRenderedPageBreak/>
              <w:t>МЕРА 3.</w:t>
            </w:r>
            <w:r w:rsidR="00D12B4D" w:rsidRPr="006424C2">
              <w:rPr>
                <w:b/>
                <w:lang w:val="sr-Cyrl-RS"/>
              </w:rPr>
              <w:t>2</w:t>
            </w:r>
            <w:r w:rsidRPr="006424C2">
              <w:rPr>
                <w:b/>
                <w:lang w:val="sr-Cyrl-RS"/>
              </w:rPr>
              <w:t>.</w:t>
            </w:r>
            <w:r w:rsidR="009859BA" w:rsidRPr="006424C2">
              <w:rPr>
                <w:b/>
                <w:lang w:val="sr-Cyrl-RS"/>
              </w:rPr>
              <w:t xml:space="preserve">  </w:t>
            </w:r>
            <w:r w:rsidRPr="006424C2">
              <w:rPr>
                <w:b/>
                <w:lang w:val="sr-Cyrl-RS"/>
              </w:rPr>
              <w:t>Унапређење система</w:t>
            </w:r>
            <w:r w:rsidR="00A80E92" w:rsidRPr="006424C2">
              <w:rPr>
                <w:b/>
                <w:lang w:val="sr-Cyrl-RS"/>
              </w:rPr>
              <w:t xml:space="preserve"> </w:t>
            </w:r>
            <w:r w:rsidRPr="006424C2">
              <w:rPr>
                <w:b/>
                <w:lang w:val="sr-Cyrl-RS"/>
              </w:rPr>
              <w:t>одржавања возила, надоградње безбедносних система комерцијалних возила и трактора</w:t>
            </w:r>
            <w:r w:rsidR="00A80E92" w:rsidRPr="006424C2">
              <w:rPr>
                <w:b/>
                <w:lang w:val="sr-Cyrl-RS"/>
              </w:rPr>
              <w:t xml:space="preserve"> </w:t>
            </w:r>
            <w:r w:rsidRPr="006424C2">
              <w:rPr>
                <w:b/>
                <w:lang w:val="sr-Cyrl-RS"/>
              </w:rPr>
              <w:t>и контроле техничке исправности возила</w:t>
            </w:r>
          </w:p>
        </w:tc>
      </w:tr>
      <w:tr w:rsidR="00870F39" w:rsidRPr="006424C2" w14:paraId="2722FB6D" w14:textId="77777777" w:rsidTr="00870F39">
        <w:tc>
          <w:tcPr>
            <w:tcW w:w="8778" w:type="dxa"/>
            <w:tcBorders>
              <w:top w:val="single" w:sz="4" w:space="0" w:color="auto"/>
              <w:left w:val="nil"/>
              <w:bottom w:val="single" w:sz="4" w:space="0" w:color="auto"/>
              <w:right w:val="nil"/>
            </w:tcBorders>
            <w:shd w:val="clear" w:color="auto" w:fill="auto"/>
          </w:tcPr>
          <w:p w14:paraId="0D0C2CE5" w14:textId="3FE6CDB7" w:rsidR="00870F39" w:rsidRPr="006424C2" w:rsidRDefault="00870F39" w:rsidP="00870F39">
            <w:pPr>
              <w:spacing w:before="0"/>
              <w:rPr>
                <w:lang w:val="sr-Cyrl-RS"/>
              </w:rPr>
            </w:pPr>
            <w:r w:rsidRPr="006424C2">
              <w:rPr>
                <w:szCs w:val="24"/>
                <w:lang w:val="sr-Cyrl-RS"/>
              </w:rPr>
              <w:t>Имајући у виду да обнова возног парка зависи од социјално - економских оквира део возног парка старијих годишта која не могу бити замењена морају да буду одржавани на начин да своје техничке карактеристике одржавају на безбедносно прихватљивом нивоу т</w:t>
            </w:r>
            <w:r w:rsidR="0086711E" w:rsidRPr="006424C2">
              <w:rPr>
                <w:szCs w:val="24"/>
                <w:lang w:val="sr-Cyrl-RS"/>
              </w:rPr>
              <w:t>ј.</w:t>
            </w:r>
            <w:r w:rsidRPr="006424C2">
              <w:rPr>
                <w:szCs w:val="24"/>
                <w:lang w:val="sr-Cyrl-RS"/>
              </w:rPr>
              <w:t xml:space="preserve"> да не долази до отказа у реалним условима вожње</w:t>
            </w:r>
            <w:r w:rsidR="0086711E" w:rsidRPr="006424C2">
              <w:rPr>
                <w:szCs w:val="24"/>
                <w:lang w:val="sr-Cyrl-RS"/>
              </w:rPr>
              <w:t>.</w:t>
            </w:r>
            <w:r w:rsidR="00E202B8" w:rsidRPr="006424C2">
              <w:rPr>
                <w:szCs w:val="24"/>
                <w:lang w:val="sr-Cyrl-RS"/>
              </w:rPr>
              <w:t xml:space="preserve"> </w:t>
            </w:r>
            <w:r w:rsidR="0086711E" w:rsidRPr="006424C2">
              <w:rPr>
                <w:szCs w:val="24"/>
                <w:lang w:val="sr-Cyrl-RS"/>
              </w:rPr>
              <w:t>З</w:t>
            </w:r>
            <w:r w:rsidRPr="006424C2">
              <w:rPr>
                <w:szCs w:val="24"/>
                <w:lang w:val="sr-Cyrl-RS"/>
              </w:rPr>
              <w:t xml:space="preserve">а комерцијална возила и тракторе </w:t>
            </w:r>
            <w:r w:rsidR="0086711E" w:rsidRPr="006424C2">
              <w:rPr>
                <w:szCs w:val="24"/>
                <w:lang w:val="sr-Cyrl-RS"/>
              </w:rPr>
              <w:t>биће о</w:t>
            </w:r>
            <w:r w:rsidRPr="006424C2">
              <w:rPr>
                <w:szCs w:val="24"/>
                <w:lang w:val="sr-Cyrl-RS"/>
              </w:rPr>
              <w:t>могућ</w:t>
            </w:r>
            <w:r w:rsidR="0086711E" w:rsidRPr="006424C2">
              <w:rPr>
                <w:szCs w:val="24"/>
                <w:lang w:val="sr-Cyrl-RS"/>
              </w:rPr>
              <w:t>ено</w:t>
            </w:r>
            <w:r w:rsidRPr="006424C2">
              <w:rPr>
                <w:szCs w:val="24"/>
                <w:lang w:val="sr-Cyrl-RS"/>
              </w:rPr>
              <w:t xml:space="preserve"> унапређење постојећих система доградњом недостајућих како активних тако и пасивних подсистема</w:t>
            </w:r>
            <w:r w:rsidR="00547F57" w:rsidRPr="006424C2">
              <w:rPr>
                <w:lang w:val="sr-Cyrl-RS"/>
              </w:rPr>
              <w:t>.</w:t>
            </w:r>
            <w:r w:rsidR="0086711E" w:rsidRPr="006424C2">
              <w:rPr>
                <w:lang w:val="sr-Cyrl-RS"/>
              </w:rPr>
              <w:t xml:space="preserve"> </w:t>
            </w:r>
            <w:r w:rsidRPr="006424C2">
              <w:rPr>
                <w:szCs w:val="24"/>
                <w:lang w:val="sr-Cyrl-RS"/>
              </w:rPr>
              <w:t>Систем обавезне периодичне техничке контроле исправности возила унапређ</w:t>
            </w:r>
            <w:r w:rsidR="0086711E" w:rsidRPr="006424C2">
              <w:rPr>
                <w:szCs w:val="24"/>
                <w:lang w:val="sr-Cyrl-RS"/>
              </w:rPr>
              <w:t>иваће се</w:t>
            </w:r>
            <w:r w:rsidRPr="006424C2">
              <w:rPr>
                <w:szCs w:val="24"/>
                <w:lang w:val="sr-Cyrl-RS"/>
              </w:rPr>
              <w:t xml:space="preserve"> у складу са међународн</w:t>
            </w:r>
            <w:r w:rsidR="0086711E" w:rsidRPr="006424C2">
              <w:rPr>
                <w:szCs w:val="24"/>
                <w:lang w:val="sr-Cyrl-RS"/>
              </w:rPr>
              <w:t>им</w:t>
            </w:r>
            <w:r w:rsidRPr="006424C2">
              <w:rPr>
                <w:szCs w:val="24"/>
                <w:lang w:val="sr-Cyrl-RS"/>
              </w:rPr>
              <w:t xml:space="preserve"> пропис</w:t>
            </w:r>
            <w:r w:rsidR="0086711E" w:rsidRPr="006424C2">
              <w:rPr>
                <w:szCs w:val="24"/>
                <w:lang w:val="sr-Cyrl-RS"/>
              </w:rPr>
              <w:t>има</w:t>
            </w:r>
            <w:r w:rsidR="00BA62B7" w:rsidRPr="006424C2">
              <w:rPr>
                <w:szCs w:val="24"/>
                <w:lang w:val="sr-Cyrl-RS"/>
              </w:rPr>
              <w:t xml:space="preserve">, </w:t>
            </w:r>
            <w:r w:rsidRPr="006424C2">
              <w:rPr>
                <w:szCs w:val="24"/>
                <w:lang w:val="sr-Cyrl-RS"/>
              </w:rPr>
              <w:t>искуст</w:t>
            </w:r>
            <w:r w:rsidR="0086711E" w:rsidRPr="006424C2">
              <w:rPr>
                <w:szCs w:val="24"/>
                <w:lang w:val="sr-Cyrl-RS"/>
              </w:rPr>
              <w:t>вима</w:t>
            </w:r>
            <w:r w:rsidRPr="006424C2">
              <w:rPr>
                <w:szCs w:val="24"/>
                <w:lang w:val="sr-Cyrl-RS"/>
              </w:rPr>
              <w:t xml:space="preserve"> најбољ</w:t>
            </w:r>
            <w:r w:rsidR="00BA62B7" w:rsidRPr="006424C2">
              <w:rPr>
                <w:szCs w:val="24"/>
                <w:lang w:val="sr-Cyrl-RS"/>
              </w:rPr>
              <w:t>их</w:t>
            </w:r>
            <w:r w:rsidRPr="006424C2">
              <w:rPr>
                <w:szCs w:val="24"/>
                <w:lang w:val="sr-Cyrl-RS"/>
              </w:rPr>
              <w:t xml:space="preserve"> међународн</w:t>
            </w:r>
            <w:r w:rsidR="00BA62B7" w:rsidRPr="006424C2">
              <w:rPr>
                <w:szCs w:val="24"/>
                <w:lang w:val="sr-Cyrl-RS"/>
              </w:rPr>
              <w:t>их</w:t>
            </w:r>
            <w:r w:rsidRPr="006424C2">
              <w:rPr>
                <w:szCs w:val="24"/>
                <w:lang w:val="sr-Cyrl-RS"/>
              </w:rPr>
              <w:t xml:space="preserve"> пракс</w:t>
            </w:r>
            <w:r w:rsidR="00BA62B7" w:rsidRPr="006424C2">
              <w:rPr>
                <w:szCs w:val="24"/>
                <w:lang w:val="sr-Cyrl-RS"/>
              </w:rPr>
              <w:t>и</w:t>
            </w:r>
            <w:r w:rsidRPr="006424C2">
              <w:rPr>
                <w:szCs w:val="24"/>
                <w:lang w:val="sr-Cyrl-RS"/>
              </w:rPr>
              <w:t xml:space="preserve"> и анализом стања исправности возила на основу доступних података и истраживања.</w:t>
            </w:r>
            <w:r w:rsidR="006775B3" w:rsidRPr="006424C2">
              <w:rPr>
                <w:lang w:val="sr-Cyrl-RS"/>
              </w:rPr>
              <w:t xml:space="preserve"> </w:t>
            </w:r>
            <w:r w:rsidRPr="006424C2">
              <w:rPr>
                <w:lang w:val="sr-Cyrl-RS"/>
              </w:rPr>
              <w:t>Систем ванредне (</w:t>
            </w:r>
            <w:r w:rsidR="006424C2" w:rsidRPr="006424C2">
              <w:rPr>
                <w:lang w:val="sr-Cyrl-RS"/>
              </w:rPr>
              <w:t>неочекиване</w:t>
            </w:r>
            <w:r w:rsidRPr="006424C2">
              <w:rPr>
                <w:lang w:val="sr-Cyrl-RS"/>
              </w:rPr>
              <w:t xml:space="preserve">) контроле мора се </w:t>
            </w:r>
            <w:r w:rsidR="00BA62B7" w:rsidRPr="006424C2">
              <w:rPr>
                <w:lang w:val="sr-Cyrl-RS"/>
              </w:rPr>
              <w:t xml:space="preserve">значајно </w:t>
            </w:r>
            <w:r w:rsidRPr="006424C2">
              <w:rPr>
                <w:lang w:val="sr-Cyrl-RS"/>
              </w:rPr>
              <w:t>унапредити и правно уредити када су у питању комерцијална возила</w:t>
            </w:r>
            <w:r w:rsidR="00BA62B7" w:rsidRPr="006424C2">
              <w:rPr>
                <w:lang w:val="sr-Cyrl-RS"/>
              </w:rPr>
              <w:t>.</w:t>
            </w:r>
          </w:p>
        </w:tc>
      </w:tr>
      <w:tr w:rsidR="00870F39" w:rsidRPr="006424C2" w14:paraId="17225DCB" w14:textId="77777777" w:rsidTr="00245098">
        <w:tc>
          <w:tcPr>
            <w:tcW w:w="8778" w:type="dxa"/>
            <w:tcBorders>
              <w:top w:val="single" w:sz="4" w:space="0" w:color="auto"/>
              <w:left w:val="nil"/>
              <w:bottom w:val="single" w:sz="4" w:space="0" w:color="auto"/>
              <w:right w:val="nil"/>
            </w:tcBorders>
            <w:shd w:val="clear" w:color="auto" w:fill="FBE4D5" w:themeFill="accent2" w:themeFillTint="33"/>
          </w:tcPr>
          <w:p w14:paraId="04143ADA" w14:textId="1B37E670" w:rsidR="00870F39" w:rsidRPr="006424C2" w:rsidRDefault="00870F39" w:rsidP="00A01C09">
            <w:pPr>
              <w:ind w:left="1247" w:hanging="1247"/>
              <w:jc w:val="left"/>
              <w:rPr>
                <w:b/>
                <w:lang w:val="sr-Cyrl-RS"/>
              </w:rPr>
            </w:pPr>
            <w:r w:rsidRPr="006424C2">
              <w:rPr>
                <w:b/>
                <w:lang w:val="sr-Cyrl-RS"/>
              </w:rPr>
              <w:t>МЕРА 3.</w:t>
            </w:r>
            <w:r w:rsidR="00D12B4D" w:rsidRPr="006424C2">
              <w:rPr>
                <w:b/>
                <w:lang w:val="sr-Cyrl-RS"/>
              </w:rPr>
              <w:t>3</w:t>
            </w:r>
            <w:r w:rsidRPr="006424C2">
              <w:rPr>
                <w:b/>
                <w:lang w:val="sr-Cyrl-RS"/>
              </w:rPr>
              <w:t xml:space="preserve">. </w:t>
            </w:r>
            <w:r w:rsidR="00A01C09" w:rsidRPr="006424C2">
              <w:rPr>
                <w:b/>
                <w:lang w:val="sr-Cyrl-RS"/>
              </w:rPr>
              <w:t xml:space="preserve"> </w:t>
            </w:r>
            <w:r w:rsidRPr="006424C2">
              <w:rPr>
                <w:b/>
                <w:lang w:val="sr-Cyrl-RS"/>
              </w:rPr>
              <w:t xml:space="preserve">Јачање капацитета институција и </w:t>
            </w:r>
            <w:r w:rsidR="00056D50" w:rsidRPr="006424C2">
              <w:rPr>
                <w:b/>
                <w:lang w:val="sr-Cyrl-RS"/>
              </w:rPr>
              <w:t xml:space="preserve">интегритет </w:t>
            </w:r>
            <w:r w:rsidRPr="006424C2">
              <w:rPr>
                <w:b/>
                <w:lang w:val="sr-Cyrl-RS"/>
              </w:rPr>
              <w:t>појединаца у области управљања безбедности возила</w:t>
            </w:r>
          </w:p>
        </w:tc>
      </w:tr>
      <w:tr w:rsidR="00870F39" w:rsidRPr="006424C2" w14:paraId="4C11C379" w14:textId="77777777" w:rsidTr="00870F39">
        <w:tc>
          <w:tcPr>
            <w:tcW w:w="8778" w:type="dxa"/>
            <w:tcBorders>
              <w:top w:val="single" w:sz="4" w:space="0" w:color="auto"/>
              <w:left w:val="nil"/>
              <w:bottom w:val="single" w:sz="4" w:space="0" w:color="auto"/>
              <w:right w:val="nil"/>
            </w:tcBorders>
            <w:shd w:val="clear" w:color="auto" w:fill="auto"/>
          </w:tcPr>
          <w:p w14:paraId="1C74E8C0" w14:textId="4F1976D5" w:rsidR="00870F39" w:rsidRPr="006424C2" w:rsidRDefault="003E068D" w:rsidP="00870F39">
            <w:pPr>
              <w:spacing w:before="0"/>
              <w:rPr>
                <w:szCs w:val="24"/>
                <w:lang w:val="sr-Cyrl-RS"/>
              </w:rPr>
            </w:pPr>
            <w:r>
              <w:rPr>
                <w:szCs w:val="24"/>
                <w:lang w:val="sr-Cyrl-RS"/>
              </w:rPr>
              <w:t>Како би се</w:t>
            </w:r>
            <w:r w:rsidR="00870F39" w:rsidRPr="006424C2">
              <w:rPr>
                <w:szCs w:val="24"/>
                <w:lang w:val="sr-Cyrl-RS"/>
              </w:rPr>
              <w:t xml:space="preserve"> обезбедили услови за реализација свих мера у области безбедности возила неопходно је унапређивати капацитете институција и појединаца као и носиоца јавних овлашћења у области безбедности возила (овлашћених лабораторија, станица техничких прегледа</w:t>
            </w:r>
            <w:r w:rsidR="00A34BC2" w:rsidRPr="006424C2">
              <w:rPr>
                <w:szCs w:val="24"/>
                <w:lang w:val="sr-Cyrl-RS"/>
              </w:rPr>
              <w:t>, и др.</w:t>
            </w:r>
            <w:r w:rsidR="00870F39" w:rsidRPr="006424C2">
              <w:rPr>
                <w:szCs w:val="24"/>
                <w:lang w:val="sr-Cyrl-RS"/>
              </w:rPr>
              <w:t xml:space="preserve">). Код институција </w:t>
            </w:r>
            <w:r w:rsidR="00A34BC2" w:rsidRPr="006424C2">
              <w:rPr>
                <w:szCs w:val="24"/>
                <w:lang w:val="sr-Cyrl-RS"/>
              </w:rPr>
              <w:t>обезбедиће се</w:t>
            </w:r>
            <w:r w:rsidR="00870F39" w:rsidRPr="006424C2">
              <w:rPr>
                <w:szCs w:val="24"/>
                <w:lang w:val="sr-Cyrl-RS"/>
              </w:rPr>
              <w:t xml:space="preserve"> јачање одговарајућих организационих јединица, сектора и одељења за безбедност возила. У научно образовном систему и</w:t>
            </w:r>
            <w:r w:rsidR="00A34BC2" w:rsidRPr="006424C2">
              <w:rPr>
                <w:szCs w:val="24"/>
                <w:lang w:val="sr-Cyrl-RS"/>
              </w:rPr>
              <w:t xml:space="preserve"> </w:t>
            </w:r>
            <w:r w:rsidR="00870F39" w:rsidRPr="006424C2">
              <w:rPr>
                <w:szCs w:val="24"/>
                <w:lang w:val="sr-Cyrl-RS"/>
              </w:rPr>
              <w:t>стручним организацијама за реализацију обука, наставни планов</w:t>
            </w:r>
            <w:r w:rsidR="00801D87" w:rsidRPr="006424C2">
              <w:rPr>
                <w:szCs w:val="24"/>
                <w:lang w:val="sr-Cyrl-RS"/>
              </w:rPr>
              <w:t>и</w:t>
            </w:r>
            <w:r w:rsidR="00870F39" w:rsidRPr="006424C2">
              <w:rPr>
                <w:szCs w:val="24"/>
                <w:lang w:val="sr-Cyrl-RS"/>
              </w:rPr>
              <w:t xml:space="preserve"> и програми обука </w:t>
            </w:r>
            <w:r w:rsidR="00801D87" w:rsidRPr="006424C2">
              <w:rPr>
                <w:szCs w:val="24"/>
                <w:lang w:val="sr-Cyrl-RS"/>
              </w:rPr>
              <w:t>биће</w:t>
            </w:r>
            <w:r w:rsidR="00870F39" w:rsidRPr="006424C2">
              <w:rPr>
                <w:szCs w:val="24"/>
                <w:lang w:val="sr-Cyrl-RS"/>
              </w:rPr>
              <w:t xml:space="preserve"> прилагођени потребама</w:t>
            </w:r>
            <w:r w:rsidR="00801D87" w:rsidRPr="006424C2">
              <w:rPr>
                <w:szCs w:val="24"/>
                <w:lang w:val="sr-Cyrl-RS"/>
              </w:rPr>
              <w:t xml:space="preserve"> </w:t>
            </w:r>
            <w:r w:rsidR="00870F39" w:rsidRPr="006424C2">
              <w:rPr>
                <w:szCs w:val="24"/>
                <w:lang w:val="sr-Cyrl-RS"/>
              </w:rPr>
              <w:t>управљања безбедношћу возила</w:t>
            </w:r>
            <w:r w:rsidR="00801D87" w:rsidRPr="006424C2">
              <w:rPr>
                <w:szCs w:val="24"/>
                <w:lang w:val="sr-Cyrl-RS"/>
              </w:rPr>
              <w:t xml:space="preserve">, </w:t>
            </w:r>
            <w:r w:rsidR="00870F39" w:rsidRPr="006424C2">
              <w:rPr>
                <w:szCs w:val="24"/>
                <w:lang w:val="sr-Cyrl-RS"/>
              </w:rPr>
              <w:t>техничким знањима и вештинама која област возила захтева.</w:t>
            </w:r>
          </w:p>
        </w:tc>
      </w:tr>
      <w:tr w:rsidR="00870F39" w:rsidRPr="006424C2" w14:paraId="63F37E22" w14:textId="77777777" w:rsidTr="00245098">
        <w:tc>
          <w:tcPr>
            <w:tcW w:w="8778" w:type="dxa"/>
            <w:tcBorders>
              <w:top w:val="single" w:sz="4" w:space="0" w:color="auto"/>
              <w:left w:val="nil"/>
              <w:bottom w:val="single" w:sz="4" w:space="0" w:color="auto"/>
              <w:right w:val="nil"/>
            </w:tcBorders>
            <w:shd w:val="clear" w:color="auto" w:fill="FBE4D5" w:themeFill="accent2" w:themeFillTint="33"/>
          </w:tcPr>
          <w:p w14:paraId="6084DBDC" w14:textId="4F586152" w:rsidR="00870F39" w:rsidRPr="006424C2" w:rsidRDefault="00870F39" w:rsidP="00C769C9">
            <w:pPr>
              <w:spacing w:before="60" w:after="60"/>
              <w:ind w:left="1168" w:hanging="1168"/>
              <w:jc w:val="left"/>
              <w:rPr>
                <w:lang w:val="sr-Cyrl-RS"/>
              </w:rPr>
            </w:pPr>
            <w:r w:rsidRPr="006424C2">
              <w:rPr>
                <w:b/>
                <w:lang w:val="sr-Cyrl-RS"/>
              </w:rPr>
              <w:t>МЕРА 3.</w:t>
            </w:r>
            <w:r w:rsidR="00D12B4D" w:rsidRPr="006424C2">
              <w:rPr>
                <w:b/>
                <w:lang w:val="sr-Cyrl-RS"/>
              </w:rPr>
              <w:t>4</w:t>
            </w:r>
            <w:r w:rsidR="002C5B49" w:rsidRPr="006424C2">
              <w:rPr>
                <w:b/>
                <w:lang w:val="sr-Cyrl-RS"/>
              </w:rPr>
              <w:t>.</w:t>
            </w:r>
            <w:r w:rsidR="005243BF" w:rsidRPr="006424C2">
              <w:rPr>
                <w:b/>
                <w:lang w:val="sr-Cyrl-RS"/>
              </w:rPr>
              <w:t xml:space="preserve"> </w:t>
            </w:r>
            <w:r w:rsidRPr="006424C2">
              <w:rPr>
                <w:b/>
                <w:lang w:val="sr-Cyrl-RS"/>
              </w:rPr>
              <w:t xml:space="preserve">Унапређење система стимулација, фискалних подстицаја, субвенције и других погодности </w:t>
            </w:r>
          </w:p>
        </w:tc>
      </w:tr>
      <w:tr w:rsidR="00870F39" w:rsidRPr="006424C2" w14:paraId="5AAAA21E" w14:textId="77777777" w:rsidTr="00870F39">
        <w:tc>
          <w:tcPr>
            <w:tcW w:w="8778" w:type="dxa"/>
            <w:tcBorders>
              <w:top w:val="single" w:sz="4" w:space="0" w:color="auto"/>
              <w:left w:val="nil"/>
              <w:bottom w:val="single" w:sz="4" w:space="0" w:color="auto"/>
              <w:right w:val="nil"/>
            </w:tcBorders>
            <w:shd w:val="clear" w:color="auto" w:fill="auto"/>
          </w:tcPr>
          <w:p w14:paraId="0F3AB7D2" w14:textId="367D1D36" w:rsidR="0053693B" w:rsidRPr="006424C2" w:rsidRDefault="00870F39" w:rsidP="00870F39">
            <w:pPr>
              <w:spacing w:before="0"/>
              <w:rPr>
                <w:szCs w:val="24"/>
                <w:lang w:val="sr-Cyrl-RS"/>
              </w:rPr>
            </w:pPr>
            <w:r w:rsidRPr="006424C2">
              <w:rPr>
                <w:szCs w:val="24"/>
                <w:lang w:val="sr-Cyrl-RS"/>
              </w:rPr>
              <w:t>Утврдиће се начин и критеријум стимулисања набавке возила високих емисионих стандарда и високих безбедносних стандарда за појединце. Из основни</w:t>
            </w:r>
            <w:r w:rsidR="0053693B" w:rsidRPr="006424C2">
              <w:rPr>
                <w:szCs w:val="24"/>
                <w:lang w:val="sr-Cyrl-RS"/>
              </w:rPr>
              <w:t>х</w:t>
            </w:r>
            <w:r w:rsidRPr="006424C2">
              <w:rPr>
                <w:szCs w:val="24"/>
                <w:lang w:val="sr-Cyrl-RS"/>
              </w:rPr>
              <w:t xml:space="preserve"> принципа да небезбедност плаћа безбедност и принципа загађивач плаћа (Директива) посебно ће се </w:t>
            </w:r>
            <w:r w:rsidR="006424C2" w:rsidRPr="006424C2">
              <w:rPr>
                <w:szCs w:val="24"/>
                <w:lang w:val="sr-Cyrl-RS"/>
              </w:rPr>
              <w:t>дефинисати</w:t>
            </w:r>
            <w:r w:rsidRPr="006424C2">
              <w:rPr>
                <w:szCs w:val="24"/>
                <w:lang w:val="sr-Cyrl-RS"/>
              </w:rPr>
              <w:t xml:space="preserve"> начини стимулисања обнове возних паркова јавних предузећа и државних </w:t>
            </w:r>
            <w:r w:rsidR="006424C2" w:rsidRPr="006424C2">
              <w:rPr>
                <w:szCs w:val="24"/>
                <w:lang w:val="sr-Cyrl-RS"/>
              </w:rPr>
              <w:t>институција</w:t>
            </w:r>
            <w:r w:rsidRPr="006424C2">
              <w:rPr>
                <w:lang w:val="sr-Cyrl-RS"/>
              </w:rPr>
              <w:t>, али и обједињених набавки привредних система, комуналних предузећа, превозника,</w:t>
            </w:r>
            <w:r w:rsidR="006E7ED8" w:rsidRPr="006424C2">
              <w:rPr>
                <w:lang w:val="sr-Cyrl-RS"/>
              </w:rPr>
              <w:t xml:space="preserve"> такси удружења а све </w:t>
            </w:r>
            <w:r w:rsidRPr="006424C2">
              <w:rPr>
                <w:lang w:val="sr-Cyrl-RS"/>
              </w:rPr>
              <w:t>у циљу унапређења безбедносних својстава возила и мотивације за обнову возних паркова</w:t>
            </w:r>
            <w:r w:rsidR="006775B3" w:rsidRPr="006424C2">
              <w:rPr>
                <w:szCs w:val="24"/>
                <w:lang w:val="sr-Cyrl-RS"/>
              </w:rPr>
              <w:t>.</w:t>
            </w:r>
            <w:r w:rsidR="0053693B" w:rsidRPr="006424C2">
              <w:rPr>
                <w:szCs w:val="24"/>
                <w:lang w:val="sr-Cyrl-RS"/>
              </w:rPr>
              <w:t xml:space="preserve"> Посебно ће се дефинисати начин стимулације за </w:t>
            </w:r>
            <w:r w:rsidR="0053693B" w:rsidRPr="006424C2">
              <w:rPr>
                <w:bCs/>
                <w:lang w:val="sr-Cyrl-RS"/>
              </w:rPr>
              <w:t>доградњу система активне безбедности и заштитних система на комерцијалним возилима и тракторима</w:t>
            </w:r>
            <w:r w:rsidR="00031361" w:rsidRPr="006424C2">
              <w:rPr>
                <w:bCs/>
                <w:lang w:val="sr-Cyrl-RS"/>
              </w:rPr>
              <w:t>.</w:t>
            </w:r>
          </w:p>
        </w:tc>
      </w:tr>
      <w:tr w:rsidR="00870F39" w:rsidRPr="006424C2" w14:paraId="0E1E8B8C" w14:textId="77777777" w:rsidTr="00245098">
        <w:tc>
          <w:tcPr>
            <w:tcW w:w="8778" w:type="dxa"/>
            <w:tcBorders>
              <w:top w:val="single" w:sz="4" w:space="0" w:color="auto"/>
              <w:left w:val="nil"/>
              <w:bottom w:val="single" w:sz="4" w:space="0" w:color="auto"/>
              <w:right w:val="nil"/>
            </w:tcBorders>
            <w:shd w:val="clear" w:color="auto" w:fill="FBE4D5" w:themeFill="accent2" w:themeFillTint="33"/>
          </w:tcPr>
          <w:p w14:paraId="5F1A46E4" w14:textId="27FA55D2" w:rsidR="00870F39" w:rsidRPr="006424C2" w:rsidRDefault="00870F39" w:rsidP="00820ED4">
            <w:pPr>
              <w:spacing w:before="60" w:after="60"/>
              <w:ind w:left="1168" w:hanging="1168"/>
              <w:jc w:val="left"/>
              <w:rPr>
                <w:b/>
                <w:u w:val="single"/>
                <w:lang w:val="sr-Cyrl-RS"/>
              </w:rPr>
            </w:pPr>
            <w:r w:rsidRPr="006424C2">
              <w:rPr>
                <w:b/>
                <w:lang w:val="sr-Cyrl-RS"/>
              </w:rPr>
              <w:t>МЕРА 3.</w:t>
            </w:r>
            <w:r w:rsidR="00D12B4D" w:rsidRPr="006424C2">
              <w:rPr>
                <w:b/>
                <w:lang w:val="sr-Cyrl-RS"/>
              </w:rPr>
              <w:t>5</w:t>
            </w:r>
            <w:r w:rsidRPr="006424C2">
              <w:rPr>
                <w:b/>
                <w:lang w:val="sr-Cyrl-RS"/>
              </w:rPr>
              <w:t xml:space="preserve">. Дефинисање  </w:t>
            </w:r>
            <w:r w:rsidR="00056D50" w:rsidRPr="006424C2">
              <w:rPr>
                <w:b/>
                <w:lang w:val="sr-Cyrl-RS"/>
              </w:rPr>
              <w:t>услова за безбедно учешће</w:t>
            </w:r>
            <w:r w:rsidRPr="006424C2">
              <w:rPr>
                <w:b/>
                <w:lang w:val="sr-Cyrl-RS"/>
              </w:rPr>
              <w:t xml:space="preserve"> возила микромобилности </w:t>
            </w:r>
          </w:p>
        </w:tc>
      </w:tr>
      <w:tr w:rsidR="00870F39" w:rsidRPr="006424C2" w14:paraId="4E4B27D6" w14:textId="77777777" w:rsidTr="00870F39">
        <w:tc>
          <w:tcPr>
            <w:tcW w:w="8778" w:type="dxa"/>
            <w:tcBorders>
              <w:top w:val="single" w:sz="4" w:space="0" w:color="auto"/>
              <w:left w:val="nil"/>
              <w:bottom w:val="single" w:sz="4" w:space="0" w:color="auto"/>
              <w:right w:val="nil"/>
            </w:tcBorders>
            <w:shd w:val="clear" w:color="auto" w:fill="auto"/>
          </w:tcPr>
          <w:p w14:paraId="44DC30DB" w14:textId="592204B7" w:rsidR="00870F39" w:rsidRPr="006424C2" w:rsidRDefault="00870F39" w:rsidP="00870F39">
            <w:pPr>
              <w:spacing w:before="0"/>
              <w:rPr>
                <w:b/>
                <w:u w:val="single"/>
                <w:lang w:val="sr-Cyrl-RS"/>
              </w:rPr>
            </w:pPr>
            <w:r w:rsidRPr="006424C2">
              <w:rPr>
                <w:szCs w:val="24"/>
                <w:lang w:val="sr-Cyrl-RS"/>
              </w:rPr>
              <w:t xml:space="preserve">Урбана мобилност све више </w:t>
            </w:r>
            <w:r w:rsidR="005A6574" w:rsidRPr="006424C2">
              <w:rPr>
                <w:szCs w:val="24"/>
                <w:lang w:val="sr-Cyrl-RS"/>
              </w:rPr>
              <w:t>заступа</w:t>
            </w:r>
            <w:r w:rsidRPr="006424C2">
              <w:rPr>
                <w:szCs w:val="24"/>
                <w:lang w:val="sr-Cyrl-RS"/>
              </w:rPr>
              <w:t xml:space="preserve"> употребу возила микромобилности у јавном саобраћају.</w:t>
            </w:r>
            <w:r w:rsidR="008B727E" w:rsidRPr="006424C2">
              <w:rPr>
                <w:szCs w:val="24"/>
                <w:lang w:val="sr-Cyrl-RS"/>
              </w:rPr>
              <w:t xml:space="preserve"> Са циљем смањења броја саобраћајних незгода, </w:t>
            </w:r>
            <w:r w:rsidR="0065721D" w:rsidRPr="006424C2">
              <w:rPr>
                <w:szCs w:val="24"/>
                <w:lang w:val="sr-Cyrl-RS"/>
              </w:rPr>
              <w:t xml:space="preserve">саобраћајних гужви, </w:t>
            </w:r>
            <w:r w:rsidR="008B727E" w:rsidRPr="006424C2">
              <w:rPr>
                <w:szCs w:val="24"/>
                <w:lang w:val="sr-Cyrl-RS"/>
              </w:rPr>
              <w:t xml:space="preserve">загађења ваздуха, буке, ограничења броја паркинг места, </w:t>
            </w:r>
            <w:r w:rsidR="0065721D" w:rsidRPr="006424C2">
              <w:rPr>
                <w:szCs w:val="24"/>
                <w:lang w:val="sr-Cyrl-RS"/>
              </w:rPr>
              <w:t>д</w:t>
            </w:r>
            <w:r w:rsidRPr="006424C2">
              <w:rPr>
                <w:szCs w:val="24"/>
                <w:lang w:val="sr-Cyrl-RS"/>
              </w:rPr>
              <w:t>ефинисаће се прописи који ће уредити област возила микромобилност</w:t>
            </w:r>
            <w:r w:rsidR="00050BAE">
              <w:rPr>
                <w:szCs w:val="24"/>
                <w:lang w:val="sr-Cyrl-RS"/>
              </w:rPr>
              <w:t xml:space="preserve">и </w:t>
            </w:r>
            <w:r w:rsidRPr="006424C2">
              <w:rPr>
                <w:szCs w:val="24"/>
                <w:lang w:val="sr-Cyrl-RS"/>
              </w:rPr>
              <w:t>и то</w:t>
            </w:r>
            <w:r w:rsidR="008B727E" w:rsidRPr="006424C2">
              <w:rPr>
                <w:szCs w:val="24"/>
                <w:lang w:val="sr-Cyrl-RS"/>
              </w:rPr>
              <w:t xml:space="preserve"> </w:t>
            </w:r>
            <w:r w:rsidRPr="006424C2">
              <w:rPr>
                <w:szCs w:val="24"/>
                <w:lang w:val="sr-Cyrl-RS"/>
              </w:rPr>
              <w:t>од техничких карактеристика до услова за приступ јавном саобраћају</w:t>
            </w:r>
            <w:r w:rsidR="006775B3" w:rsidRPr="006424C2">
              <w:rPr>
                <w:szCs w:val="24"/>
                <w:lang w:val="sr-Cyrl-RS"/>
              </w:rPr>
              <w:t>.</w:t>
            </w:r>
            <w:r w:rsidRPr="006424C2">
              <w:rPr>
                <w:szCs w:val="24"/>
                <w:lang w:val="sr-Cyrl-RS"/>
              </w:rPr>
              <w:t xml:space="preserve"> </w:t>
            </w:r>
          </w:p>
        </w:tc>
      </w:tr>
    </w:tbl>
    <w:p w14:paraId="7C8633A6" w14:textId="77777777" w:rsidR="00870F39" w:rsidRPr="006424C2" w:rsidRDefault="00870F39" w:rsidP="00641E1D">
      <w:pPr>
        <w:pStyle w:val="Heading3"/>
        <w:numPr>
          <w:ilvl w:val="0"/>
          <w:numId w:val="0"/>
        </w:numPr>
        <w:tabs>
          <w:tab w:val="clear" w:pos="720"/>
        </w:tabs>
        <w:spacing w:before="0" w:after="0"/>
        <w:rPr>
          <w:lang w:val="sr-Cyrl-RS"/>
        </w:rPr>
      </w:pPr>
    </w:p>
    <w:tbl>
      <w:tblPr>
        <w:tblW w:w="8789" w:type="dxa"/>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3119"/>
        <w:gridCol w:w="5670"/>
      </w:tblGrid>
      <w:tr w:rsidR="00870F39" w:rsidRPr="006424C2" w14:paraId="6BC53DCD" w14:textId="77777777" w:rsidTr="00245098">
        <w:trPr>
          <w:jc w:val="center"/>
        </w:trPr>
        <w:tc>
          <w:tcPr>
            <w:tcW w:w="3119" w:type="dxa"/>
            <w:shd w:val="clear" w:color="auto" w:fill="ED7D31" w:themeFill="accent2"/>
            <w:vAlign w:val="center"/>
          </w:tcPr>
          <w:p w14:paraId="546E95F4" w14:textId="77777777" w:rsidR="00870F39" w:rsidRPr="006424C2" w:rsidRDefault="00870F39" w:rsidP="00870F39">
            <w:pPr>
              <w:tabs>
                <w:tab w:val="left" w:pos="459"/>
              </w:tabs>
              <w:jc w:val="center"/>
              <w:rPr>
                <w:rFonts w:eastAsia="Calibri"/>
                <w:color w:val="FFFFFF" w:themeColor="background1"/>
                <w:szCs w:val="24"/>
                <w:lang w:val="sr-Cyrl-RS"/>
              </w:rPr>
            </w:pPr>
            <w:r w:rsidRPr="006424C2">
              <w:rPr>
                <w:rFonts w:eastAsia="Calibri"/>
                <w:b/>
                <w:color w:val="FFFFFF" w:themeColor="background1"/>
                <w:szCs w:val="24"/>
                <w:lang w:val="sr-Cyrl-RS"/>
              </w:rPr>
              <w:t>Мере:</w:t>
            </w:r>
          </w:p>
        </w:tc>
        <w:tc>
          <w:tcPr>
            <w:tcW w:w="5670" w:type="dxa"/>
            <w:shd w:val="clear" w:color="auto" w:fill="ED7D31" w:themeFill="accent2"/>
            <w:vAlign w:val="center"/>
          </w:tcPr>
          <w:p w14:paraId="317B8C61" w14:textId="00A651C3" w:rsidR="00870F39" w:rsidRPr="006424C2" w:rsidRDefault="00592C33" w:rsidP="00870F39">
            <w:pPr>
              <w:jc w:val="center"/>
              <w:rPr>
                <w:rFonts w:eastAsia="Calibri"/>
                <w:color w:val="FFFFFF" w:themeColor="background1"/>
                <w:szCs w:val="24"/>
                <w:lang w:val="sr-Cyrl-RS"/>
              </w:rPr>
            </w:pPr>
            <w:r w:rsidRPr="006424C2">
              <w:rPr>
                <w:rFonts w:eastAsia="Calibri"/>
                <w:b/>
                <w:color w:val="FFFFFF" w:themeColor="background1"/>
                <w:szCs w:val="24"/>
                <w:lang w:val="sr-Cyrl-RS"/>
              </w:rPr>
              <w:t>Показатељ(и) на нивоу мере:</w:t>
            </w:r>
          </w:p>
        </w:tc>
      </w:tr>
      <w:tr w:rsidR="00B83CAD" w:rsidRPr="006424C2" w14:paraId="42D5F6A5" w14:textId="77777777" w:rsidTr="00245098">
        <w:trPr>
          <w:trHeight w:val="40"/>
          <w:jc w:val="center"/>
        </w:trPr>
        <w:tc>
          <w:tcPr>
            <w:tcW w:w="3119" w:type="dxa"/>
            <w:vMerge w:val="restart"/>
            <w:shd w:val="clear" w:color="auto" w:fill="FBE4D5" w:themeFill="accent2" w:themeFillTint="33"/>
            <w:vAlign w:val="center"/>
          </w:tcPr>
          <w:p w14:paraId="08E0D624" w14:textId="6A238031" w:rsidR="00B83CAD" w:rsidRPr="006424C2" w:rsidRDefault="00B83CAD" w:rsidP="00870F39">
            <w:pPr>
              <w:spacing w:before="60" w:after="60"/>
              <w:jc w:val="left"/>
              <w:rPr>
                <w:rFonts w:eastAsia="Calibri"/>
                <w:bCs/>
                <w:sz w:val="22"/>
                <w:lang w:val="sr-Cyrl-RS"/>
              </w:rPr>
            </w:pPr>
            <w:r w:rsidRPr="006424C2">
              <w:rPr>
                <w:rFonts w:eastAsia="Calibri"/>
                <w:bCs/>
                <w:sz w:val="22"/>
                <w:lang w:val="sr-Cyrl-RS"/>
              </w:rPr>
              <w:t xml:space="preserve">Мера 3.1. Унапређење безбедносних својстава возила </w:t>
            </w:r>
          </w:p>
        </w:tc>
        <w:tc>
          <w:tcPr>
            <w:tcW w:w="5670" w:type="dxa"/>
            <w:shd w:val="clear" w:color="auto" w:fill="auto"/>
            <w:vAlign w:val="center"/>
          </w:tcPr>
          <w:p w14:paraId="61E32574" w14:textId="506FE897" w:rsidR="00B83CAD" w:rsidRPr="006424C2" w:rsidRDefault="00B83CAD" w:rsidP="000C1F70">
            <w:pPr>
              <w:spacing w:before="0" w:after="60"/>
              <w:rPr>
                <w:rFonts w:eastAsia="Calibri"/>
                <w:sz w:val="22"/>
                <w:lang w:val="sr-Cyrl-RS"/>
              </w:rPr>
            </w:pPr>
            <w:r w:rsidRPr="006424C2">
              <w:rPr>
                <w:rFonts w:eastAsia="Calibri"/>
                <w:sz w:val="22"/>
                <w:lang w:val="sr-Cyrl-RS"/>
              </w:rPr>
              <w:t>Проценат в</w:t>
            </w:r>
            <w:r w:rsidR="00FE31EC" w:rsidRPr="006424C2">
              <w:rPr>
                <w:rFonts w:eastAsia="Calibri"/>
                <w:sz w:val="22"/>
                <w:lang w:val="sr-Cyrl-RS"/>
              </w:rPr>
              <w:t>озила од 0 до 2 године старости</w:t>
            </w:r>
          </w:p>
          <w:p w14:paraId="22B886BD" w14:textId="137069A9" w:rsidR="005F680F" w:rsidRPr="006424C2" w:rsidRDefault="005F680F" w:rsidP="005F680F">
            <w:pPr>
              <w:spacing w:before="0" w:after="0"/>
              <w:jc w:val="right"/>
              <w:rPr>
                <w:rFonts w:eastAsia="Calibri"/>
                <w:sz w:val="22"/>
                <w:lang w:val="sr-Cyrl-RS"/>
              </w:rPr>
            </w:pPr>
            <w:r w:rsidRPr="006424C2">
              <w:rPr>
                <w:rFonts w:eastAsia="Calibri"/>
                <w:sz w:val="22"/>
                <w:lang w:val="sr-Cyrl-RS"/>
              </w:rPr>
              <w:t>(</w:t>
            </w:r>
            <w:r w:rsidR="00B83CAD" w:rsidRPr="006424C2">
              <w:rPr>
                <w:rFonts w:eastAsia="Calibri"/>
                <w:sz w:val="22"/>
                <w:lang w:val="sr-Cyrl-RS"/>
              </w:rPr>
              <w:t xml:space="preserve">почетна вредност 2021: </w:t>
            </w:r>
            <w:r w:rsidR="005736AD" w:rsidRPr="006424C2">
              <w:rPr>
                <w:rFonts w:eastAsia="Calibri"/>
                <w:sz w:val="22"/>
                <w:lang w:val="sr-Cyrl-RS"/>
              </w:rPr>
              <w:t>3</w:t>
            </w:r>
            <w:r w:rsidR="008C2890" w:rsidRPr="006424C2">
              <w:rPr>
                <w:rFonts w:eastAsia="Calibri"/>
                <w:sz w:val="22"/>
                <w:lang w:val="sr-Cyrl-RS"/>
              </w:rPr>
              <w:t>,40</w:t>
            </w:r>
            <w:r w:rsidR="00376EB0" w:rsidRPr="006424C2">
              <w:rPr>
                <w:rFonts w:eastAsia="Calibri"/>
                <w:sz w:val="22"/>
                <w:lang w:val="sr-Cyrl-RS"/>
              </w:rPr>
              <w:t>%</w:t>
            </w:r>
            <w:r w:rsidR="00B83CAD" w:rsidRPr="006424C2">
              <w:rPr>
                <w:rFonts w:eastAsia="Calibri"/>
                <w:sz w:val="22"/>
                <w:lang w:val="sr-Cyrl-RS"/>
              </w:rPr>
              <w:t xml:space="preserve">, </w:t>
            </w:r>
          </w:p>
          <w:p w14:paraId="3FBCA36A" w14:textId="49053FFA" w:rsidR="00B83CAD" w:rsidRPr="006424C2" w:rsidRDefault="00B83CAD" w:rsidP="00FE31EC">
            <w:pPr>
              <w:spacing w:before="0" w:after="0"/>
              <w:jc w:val="right"/>
              <w:rPr>
                <w:rFonts w:eastAsia="Calibri"/>
                <w:sz w:val="22"/>
                <w:lang w:val="sr-Cyrl-RS"/>
              </w:rPr>
            </w:pPr>
            <w:r w:rsidRPr="006424C2">
              <w:rPr>
                <w:rFonts w:eastAsia="Calibri"/>
                <w:sz w:val="22"/>
                <w:lang w:val="sr-Cyrl-RS"/>
              </w:rPr>
              <w:t>циљна вредност 20</w:t>
            </w:r>
            <w:r w:rsidR="00376EB0" w:rsidRPr="006424C2">
              <w:rPr>
                <w:rFonts w:eastAsia="Calibri"/>
                <w:sz w:val="22"/>
                <w:lang w:val="sr-Cyrl-RS"/>
              </w:rPr>
              <w:t>30</w:t>
            </w:r>
            <w:r w:rsidRPr="006424C2">
              <w:rPr>
                <w:rFonts w:eastAsia="Calibri"/>
                <w:sz w:val="22"/>
                <w:lang w:val="sr-Cyrl-RS"/>
              </w:rPr>
              <w:t xml:space="preserve">: </w:t>
            </w:r>
            <w:r w:rsidR="00FE31EC" w:rsidRPr="006424C2">
              <w:rPr>
                <w:rFonts w:eastAsia="Calibri"/>
                <w:sz w:val="22"/>
                <w:lang w:val="sr-Cyrl-RS"/>
              </w:rPr>
              <w:t>10</w:t>
            </w:r>
            <w:r w:rsidR="00376EB0" w:rsidRPr="006424C2">
              <w:rPr>
                <w:rFonts w:eastAsia="Calibri"/>
                <w:sz w:val="22"/>
                <w:lang w:val="sr-Cyrl-RS"/>
              </w:rPr>
              <w:t>%</w:t>
            </w:r>
            <w:r w:rsidR="005F680F" w:rsidRPr="006424C2">
              <w:rPr>
                <w:rFonts w:eastAsia="Calibri"/>
                <w:sz w:val="22"/>
                <w:lang w:val="sr-Cyrl-RS"/>
              </w:rPr>
              <w:t>)</w:t>
            </w:r>
          </w:p>
        </w:tc>
      </w:tr>
      <w:tr w:rsidR="000A10AF" w:rsidRPr="006424C2" w14:paraId="44B6C1D6" w14:textId="77777777" w:rsidTr="00245098">
        <w:trPr>
          <w:trHeight w:val="525"/>
          <w:jc w:val="center"/>
        </w:trPr>
        <w:tc>
          <w:tcPr>
            <w:tcW w:w="3119" w:type="dxa"/>
            <w:vMerge/>
            <w:shd w:val="clear" w:color="auto" w:fill="FBE4D5" w:themeFill="accent2" w:themeFillTint="33"/>
            <w:vAlign w:val="center"/>
          </w:tcPr>
          <w:p w14:paraId="4B1CD4DE" w14:textId="77777777" w:rsidR="000A10AF" w:rsidRPr="006424C2" w:rsidRDefault="000A10AF" w:rsidP="00870F39">
            <w:pPr>
              <w:spacing w:before="60" w:after="60"/>
              <w:jc w:val="left"/>
              <w:rPr>
                <w:rFonts w:eastAsia="Calibri"/>
                <w:bCs/>
                <w:sz w:val="22"/>
                <w:lang w:val="sr-Cyrl-RS"/>
              </w:rPr>
            </w:pPr>
          </w:p>
        </w:tc>
        <w:tc>
          <w:tcPr>
            <w:tcW w:w="5670" w:type="dxa"/>
            <w:shd w:val="clear" w:color="auto" w:fill="auto"/>
            <w:vAlign w:val="center"/>
          </w:tcPr>
          <w:p w14:paraId="67B20C04" w14:textId="243C6AD1" w:rsidR="000A10AF" w:rsidRPr="006424C2" w:rsidRDefault="000A10AF" w:rsidP="000A10AF">
            <w:pPr>
              <w:spacing w:before="0" w:after="60"/>
              <w:rPr>
                <w:rFonts w:eastAsia="Calibri"/>
                <w:sz w:val="22"/>
                <w:lang w:val="sr-Cyrl-RS"/>
              </w:rPr>
            </w:pPr>
            <w:r w:rsidRPr="006424C2">
              <w:rPr>
                <w:rFonts w:eastAsia="Calibri"/>
                <w:sz w:val="22"/>
                <w:lang w:val="sr-Cyrl-RS"/>
              </w:rPr>
              <w:t>Проценат во</w:t>
            </w:r>
            <w:r w:rsidR="00FE31EC" w:rsidRPr="006424C2">
              <w:rPr>
                <w:rFonts w:eastAsia="Calibri"/>
                <w:sz w:val="22"/>
                <w:lang w:val="sr-Cyrl-RS"/>
              </w:rPr>
              <w:t>зила од 3 до 10 године старости</w:t>
            </w:r>
          </w:p>
          <w:p w14:paraId="49451E83" w14:textId="61CA09C0" w:rsidR="000A10AF" w:rsidRPr="006424C2" w:rsidRDefault="000A10AF" w:rsidP="000A10AF">
            <w:pPr>
              <w:spacing w:before="0" w:after="0"/>
              <w:jc w:val="right"/>
              <w:rPr>
                <w:rFonts w:eastAsia="Calibri"/>
                <w:sz w:val="22"/>
                <w:lang w:val="sr-Cyrl-RS"/>
              </w:rPr>
            </w:pPr>
            <w:r w:rsidRPr="006424C2">
              <w:rPr>
                <w:rFonts w:eastAsia="Calibri"/>
                <w:sz w:val="22"/>
                <w:lang w:val="sr-Cyrl-RS"/>
              </w:rPr>
              <w:t>(почетна вредност 2021:</w:t>
            </w:r>
            <w:r w:rsidR="00BD4D9C" w:rsidRPr="006424C2">
              <w:rPr>
                <w:rFonts w:eastAsia="Calibri"/>
                <w:sz w:val="22"/>
                <w:lang w:val="sr-Cyrl-RS"/>
              </w:rPr>
              <w:t xml:space="preserve"> </w:t>
            </w:r>
            <w:r w:rsidR="005736AD" w:rsidRPr="006424C2">
              <w:rPr>
                <w:rFonts w:eastAsia="Calibri"/>
                <w:sz w:val="22"/>
                <w:lang w:val="sr-Cyrl-RS"/>
              </w:rPr>
              <w:t>14,58</w:t>
            </w:r>
            <w:r w:rsidR="00BD4D9C" w:rsidRPr="006424C2">
              <w:rPr>
                <w:rFonts w:eastAsia="Calibri"/>
                <w:sz w:val="22"/>
                <w:lang w:val="sr-Cyrl-RS"/>
              </w:rPr>
              <w:t>%</w:t>
            </w:r>
            <w:r w:rsidRPr="006424C2">
              <w:rPr>
                <w:rFonts w:eastAsia="Calibri"/>
                <w:sz w:val="22"/>
                <w:lang w:val="sr-Cyrl-RS"/>
              </w:rPr>
              <w:t xml:space="preserve">, </w:t>
            </w:r>
          </w:p>
          <w:p w14:paraId="2C1F3811" w14:textId="7B03483B" w:rsidR="000A10AF" w:rsidRPr="006424C2" w:rsidRDefault="000A10AF" w:rsidP="00FE31EC">
            <w:pPr>
              <w:spacing w:before="0" w:after="60"/>
              <w:jc w:val="right"/>
              <w:rPr>
                <w:rFonts w:eastAsia="Calibri"/>
                <w:sz w:val="22"/>
                <w:lang w:val="sr-Cyrl-RS"/>
              </w:rPr>
            </w:pPr>
            <w:r w:rsidRPr="006424C2">
              <w:rPr>
                <w:rFonts w:eastAsia="Calibri"/>
                <w:sz w:val="22"/>
                <w:lang w:val="sr-Cyrl-RS"/>
              </w:rPr>
              <w:t>циљна вредност 20</w:t>
            </w:r>
            <w:r w:rsidR="00376EB0" w:rsidRPr="006424C2">
              <w:rPr>
                <w:rFonts w:eastAsia="Calibri"/>
                <w:sz w:val="22"/>
                <w:lang w:val="sr-Cyrl-RS"/>
              </w:rPr>
              <w:t>30</w:t>
            </w:r>
            <w:r w:rsidRPr="006424C2">
              <w:rPr>
                <w:rFonts w:eastAsia="Calibri"/>
                <w:sz w:val="22"/>
                <w:lang w:val="sr-Cyrl-RS"/>
              </w:rPr>
              <w:t xml:space="preserve">: </w:t>
            </w:r>
            <w:r w:rsidR="00FE31EC" w:rsidRPr="006424C2">
              <w:rPr>
                <w:rFonts w:eastAsia="Calibri"/>
                <w:sz w:val="22"/>
                <w:lang w:val="sr-Cyrl-RS"/>
              </w:rPr>
              <w:t>50</w:t>
            </w:r>
            <w:r w:rsidR="00376EB0" w:rsidRPr="006424C2">
              <w:rPr>
                <w:rFonts w:eastAsia="Calibri"/>
                <w:sz w:val="22"/>
                <w:lang w:val="sr-Cyrl-RS"/>
              </w:rPr>
              <w:t>%</w:t>
            </w:r>
            <w:r w:rsidRPr="006424C2">
              <w:rPr>
                <w:rFonts w:eastAsia="Calibri"/>
                <w:sz w:val="22"/>
                <w:lang w:val="sr-Cyrl-RS"/>
              </w:rPr>
              <w:t>)</w:t>
            </w:r>
          </w:p>
        </w:tc>
      </w:tr>
      <w:tr w:rsidR="000A10AF" w:rsidRPr="006424C2" w14:paraId="0302130C" w14:textId="77777777" w:rsidTr="00245098">
        <w:trPr>
          <w:trHeight w:val="525"/>
          <w:jc w:val="center"/>
        </w:trPr>
        <w:tc>
          <w:tcPr>
            <w:tcW w:w="3119" w:type="dxa"/>
            <w:vMerge/>
            <w:shd w:val="clear" w:color="auto" w:fill="FBE4D5" w:themeFill="accent2" w:themeFillTint="33"/>
            <w:vAlign w:val="center"/>
          </w:tcPr>
          <w:p w14:paraId="17E6D63B" w14:textId="77777777" w:rsidR="000A10AF" w:rsidRPr="006424C2" w:rsidRDefault="000A10AF" w:rsidP="00870F39">
            <w:pPr>
              <w:spacing w:before="60" w:after="60"/>
              <w:jc w:val="left"/>
              <w:rPr>
                <w:rFonts w:eastAsia="Calibri"/>
                <w:bCs/>
                <w:sz w:val="22"/>
                <w:lang w:val="sr-Cyrl-RS"/>
              </w:rPr>
            </w:pPr>
          </w:p>
        </w:tc>
        <w:tc>
          <w:tcPr>
            <w:tcW w:w="5670" w:type="dxa"/>
            <w:shd w:val="clear" w:color="auto" w:fill="auto"/>
            <w:vAlign w:val="center"/>
          </w:tcPr>
          <w:p w14:paraId="75F472EF" w14:textId="2C9EF917" w:rsidR="000A10AF" w:rsidRPr="006424C2" w:rsidRDefault="000A10AF" w:rsidP="000A10AF">
            <w:pPr>
              <w:spacing w:before="0" w:after="60"/>
              <w:rPr>
                <w:rFonts w:eastAsia="Calibri"/>
                <w:sz w:val="22"/>
                <w:lang w:val="sr-Cyrl-RS"/>
              </w:rPr>
            </w:pPr>
            <w:r w:rsidRPr="006424C2">
              <w:rPr>
                <w:rFonts w:eastAsia="Calibri"/>
                <w:sz w:val="22"/>
                <w:lang w:val="sr-Cyrl-RS"/>
              </w:rPr>
              <w:t>Проценат возила од 11 до 15</w:t>
            </w:r>
            <w:r w:rsidR="00FE31EC" w:rsidRPr="006424C2">
              <w:rPr>
                <w:rFonts w:eastAsia="Calibri"/>
                <w:sz w:val="22"/>
                <w:lang w:val="sr-Cyrl-RS"/>
              </w:rPr>
              <w:t xml:space="preserve"> године старости</w:t>
            </w:r>
          </w:p>
          <w:p w14:paraId="2BC608A6" w14:textId="319DBF14" w:rsidR="000A10AF" w:rsidRPr="006424C2" w:rsidRDefault="000A10AF" w:rsidP="000A10AF">
            <w:pPr>
              <w:spacing w:before="0" w:after="0"/>
              <w:jc w:val="right"/>
              <w:rPr>
                <w:rFonts w:eastAsia="Calibri"/>
                <w:sz w:val="22"/>
                <w:lang w:val="sr-Cyrl-RS"/>
              </w:rPr>
            </w:pPr>
            <w:r w:rsidRPr="006424C2">
              <w:rPr>
                <w:rFonts w:eastAsia="Calibri"/>
                <w:sz w:val="22"/>
                <w:lang w:val="sr-Cyrl-RS"/>
              </w:rPr>
              <w:t xml:space="preserve">(почетна вредност 2021: </w:t>
            </w:r>
            <w:r w:rsidR="005736AD" w:rsidRPr="006424C2">
              <w:rPr>
                <w:rFonts w:eastAsia="Calibri"/>
                <w:sz w:val="22"/>
                <w:lang w:val="sr-Cyrl-RS"/>
              </w:rPr>
              <w:t>23,26</w:t>
            </w:r>
            <w:r w:rsidR="00BD4D9C" w:rsidRPr="006424C2">
              <w:rPr>
                <w:rFonts w:eastAsia="Calibri"/>
                <w:sz w:val="22"/>
                <w:lang w:val="sr-Cyrl-RS"/>
              </w:rPr>
              <w:t>%</w:t>
            </w:r>
            <w:r w:rsidRPr="006424C2">
              <w:rPr>
                <w:rFonts w:eastAsia="Calibri"/>
                <w:sz w:val="22"/>
                <w:lang w:val="sr-Cyrl-RS"/>
              </w:rPr>
              <w:t xml:space="preserve">, </w:t>
            </w:r>
          </w:p>
          <w:p w14:paraId="0DB56576" w14:textId="6B3550E3" w:rsidR="000A10AF" w:rsidRPr="006424C2" w:rsidRDefault="000A10AF" w:rsidP="000A10AF">
            <w:pPr>
              <w:spacing w:before="0" w:after="60"/>
              <w:jc w:val="right"/>
              <w:rPr>
                <w:rFonts w:eastAsia="Calibri"/>
                <w:sz w:val="22"/>
                <w:lang w:val="sr-Cyrl-RS"/>
              </w:rPr>
            </w:pPr>
            <w:r w:rsidRPr="006424C2">
              <w:rPr>
                <w:rFonts w:eastAsia="Calibri"/>
                <w:sz w:val="22"/>
                <w:lang w:val="sr-Cyrl-RS"/>
              </w:rPr>
              <w:t>циљна вредност 20</w:t>
            </w:r>
            <w:r w:rsidR="00376EB0" w:rsidRPr="006424C2">
              <w:rPr>
                <w:rFonts w:eastAsia="Calibri"/>
                <w:sz w:val="22"/>
                <w:lang w:val="sr-Cyrl-RS"/>
              </w:rPr>
              <w:t>30</w:t>
            </w:r>
            <w:r w:rsidRPr="006424C2">
              <w:rPr>
                <w:rFonts w:eastAsia="Calibri"/>
                <w:sz w:val="22"/>
                <w:lang w:val="sr-Cyrl-RS"/>
              </w:rPr>
              <w:t xml:space="preserve">: </w:t>
            </w:r>
            <w:r w:rsidR="00FE31EC" w:rsidRPr="006424C2">
              <w:rPr>
                <w:rFonts w:eastAsia="Calibri"/>
                <w:sz w:val="22"/>
                <w:lang w:val="sr-Cyrl-RS"/>
              </w:rPr>
              <w:t>20</w:t>
            </w:r>
            <w:r w:rsidR="00BD4D9C" w:rsidRPr="006424C2">
              <w:rPr>
                <w:rFonts w:eastAsia="Calibri"/>
                <w:sz w:val="22"/>
                <w:lang w:val="sr-Cyrl-RS"/>
              </w:rPr>
              <w:t>%</w:t>
            </w:r>
            <w:r w:rsidRPr="006424C2">
              <w:rPr>
                <w:rFonts w:eastAsia="Calibri"/>
                <w:sz w:val="22"/>
                <w:lang w:val="sr-Cyrl-RS"/>
              </w:rPr>
              <w:t>)</w:t>
            </w:r>
          </w:p>
        </w:tc>
      </w:tr>
      <w:tr w:rsidR="00334DD0" w:rsidRPr="006424C2" w14:paraId="2535DED9" w14:textId="77777777" w:rsidTr="00245098">
        <w:trPr>
          <w:trHeight w:val="335"/>
          <w:jc w:val="center"/>
        </w:trPr>
        <w:tc>
          <w:tcPr>
            <w:tcW w:w="3119" w:type="dxa"/>
            <w:vMerge/>
            <w:shd w:val="clear" w:color="auto" w:fill="FBE4D5" w:themeFill="accent2" w:themeFillTint="33"/>
            <w:vAlign w:val="center"/>
          </w:tcPr>
          <w:p w14:paraId="04787CD8" w14:textId="77777777" w:rsidR="00334DD0" w:rsidRPr="006424C2" w:rsidRDefault="00334DD0" w:rsidP="00870F39">
            <w:pPr>
              <w:spacing w:before="60" w:after="60"/>
              <w:jc w:val="left"/>
              <w:rPr>
                <w:rFonts w:eastAsia="Calibri"/>
                <w:bCs/>
                <w:sz w:val="22"/>
                <w:lang w:val="sr-Cyrl-RS"/>
              </w:rPr>
            </w:pPr>
          </w:p>
        </w:tc>
        <w:tc>
          <w:tcPr>
            <w:tcW w:w="5670" w:type="dxa"/>
            <w:shd w:val="clear" w:color="auto" w:fill="auto"/>
            <w:vAlign w:val="center"/>
          </w:tcPr>
          <w:p w14:paraId="3839A086" w14:textId="37DF40BA" w:rsidR="00334DD0" w:rsidRPr="006424C2" w:rsidRDefault="000A10AF" w:rsidP="000C1F70">
            <w:pPr>
              <w:spacing w:before="0" w:after="60"/>
              <w:rPr>
                <w:rFonts w:eastAsia="Calibri"/>
                <w:sz w:val="22"/>
                <w:lang w:val="sr-Cyrl-RS"/>
              </w:rPr>
            </w:pPr>
            <w:r w:rsidRPr="006424C2">
              <w:rPr>
                <w:rFonts w:eastAsia="Calibri"/>
                <w:sz w:val="22"/>
                <w:lang w:val="sr-Cyrl-RS"/>
              </w:rPr>
              <w:t>Проценат возила од 1</w:t>
            </w:r>
            <w:r w:rsidR="00FE31EC" w:rsidRPr="006424C2">
              <w:rPr>
                <w:rFonts w:eastAsia="Calibri"/>
                <w:sz w:val="22"/>
                <w:lang w:val="sr-Cyrl-RS"/>
              </w:rPr>
              <w:t>6 до 20 године старости</w:t>
            </w:r>
          </w:p>
          <w:p w14:paraId="15D00754" w14:textId="4F9F845E" w:rsidR="000A10AF" w:rsidRPr="006424C2" w:rsidRDefault="000A10AF" w:rsidP="000A10AF">
            <w:pPr>
              <w:spacing w:before="0" w:after="0"/>
              <w:jc w:val="right"/>
              <w:rPr>
                <w:rFonts w:eastAsia="Calibri"/>
                <w:sz w:val="22"/>
                <w:lang w:val="sr-Cyrl-RS"/>
              </w:rPr>
            </w:pPr>
            <w:r w:rsidRPr="006424C2">
              <w:rPr>
                <w:rFonts w:eastAsia="Calibri"/>
                <w:sz w:val="22"/>
                <w:lang w:val="sr-Cyrl-RS"/>
              </w:rPr>
              <w:t xml:space="preserve">(почетна вредност 2021: </w:t>
            </w:r>
            <w:r w:rsidR="005736AD" w:rsidRPr="006424C2">
              <w:rPr>
                <w:rFonts w:eastAsia="Calibri"/>
                <w:sz w:val="22"/>
                <w:lang w:val="sr-Cyrl-RS"/>
              </w:rPr>
              <w:t>37,67</w:t>
            </w:r>
            <w:r w:rsidR="00376EB0" w:rsidRPr="006424C2">
              <w:rPr>
                <w:rFonts w:eastAsia="Calibri"/>
                <w:sz w:val="22"/>
                <w:lang w:val="sr-Cyrl-RS"/>
              </w:rPr>
              <w:t>%</w:t>
            </w:r>
            <w:r w:rsidRPr="006424C2">
              <w:rPr>
                <w:rFonts w:eastAsia="Calibri"/>
                <w:sz w:val="22"/>
                <w:lang w:val="sr-Cyrl-RS"/>
              </w:rPr>
              <w:t xml:space="preserve">, </w:t>
            </w:r>
          </w:p>
          <w:p w14:paraId="1D5A1DCC" w14:textId="2EB05697" w:rsidR="000A10AF" w:rsidRPr="006424C2" w:rsidRDefault="000A10AF" w:rsidP="000A10AF">
            <w:pPr>
              <w:spacing w:before="0" w:after="60"/>
              <w:jc w:val="right"/>
              <w:rPr>
                <w:rFonts w:eastAsia="Calibri"/>
                <w:sz w:val="22"/>
                <w:lang w:val="sr-Cyrl-RS"/>
              </w:rPr>
            </w:pPr>
            <w:r w:rsidRPr="006424C2">
              <w:rPr>
                <w:rFonts w:eastAsia="Calibri"/>
                <w:sz w:val="22"/>
                <w:lang w:val="sr-Cyrl-RS"/>
              </w:rPr>
              <w:t>циљна вредност 20</w:t>
            </w:r>
            <w:r w:rsidR="00376EB0" w:rsidRPr="006424C2">
              <w:rPr>
                <w:rFonts w:eastAsia="Calibri"/>
                <w:sz w:val="22"/>
                <w:lang w:val="sr-Cyrl-RS"/>
              </w:rPr>
              <w:t>30</w:t>
            </w:r>
            <w:r w:rsidRPr="006424C2">
              <w:rPr>
                <w:rFonts w:eastAsia="Calibri"/>
                <w:sz w:val="22"/>
                <w:lang w:val="sr-Cyrl-RS"/>
              </w:rPr>
              <w:t xml:space="preserve">: </w:t>
            </w:r>
            <w:r w:rsidR="00FE31EC" w:rsidRPr="006424C2">
              <w:rPr>
                <w:rFonts w:eastAsia="Calibri"/>
                <w:sz w:val="22"/>
                <w:lang w:val="sr-Cyrl-RS"/>
              </w:rPr>
              <w:t>15</w:t>
            </w:r>
            <w:r w:rsidR="00BD4D9C" w:rsidRPr="006424C2">
              <w:rPr>
                <w:rFonts w:eastAsia="Calibri"/>
                <w:sz w:val="22"/>
                <w:lang w:val="sr-Cyrl-RS"/>
              </w:rPr>
              <w:t>%</w:t>
            </w:r>
            <w:r w:rsidRPr="006424C2">
              <w:rPr>
                <w:rFonts w:eastAsia="Calibri"/>
                <w:sz w:val="22"/>
                <w:lang w:val="sr-Cyrl-RS"/>
              </w:rPr>
              <w:t>)</w:t>
            </w:r>
          </w:p>
        </w:tc>
      </w:tr>
      <w:tr w:rsidR="000A10AF" w:rsidRPr="006424C2" w14:paraId="2F2866AA" w14:textId="77777777" w:rsidTr="00245098">
        <w:trPr>
          <w:trHeight w:val="335"/>
          <w:jc w:val="center"/>
        </w:trPr>
        <w:tc>
          <w:tcPr>
            <w:tcW w:w="3119" w:type="dxa"/>
            <w:vMerge/>
            <w:shd w:val="clear" w:color="auto" w:fill="FBE4D5" w:themeFill="accent2" w:themeFillTint="33"/>
            <w:vAlign w:val="center"/>
          </w:tcPr>
          <w:p w14:paraId="4D6C8F20" w14:textId="77777777" w:rsidR="000A10AF" w:rsidRPr="006424C2" w:rsidRDefault="000A10AF" w:rsidP="00870F39">
            <w:pPr>
              <w:spacing w:before="60" w:after="60"/>
              <w:jc w:val="left"/>
              <w:rPr>
                <w:rFonts w:eastAsia="Calibri"/>
                <w:bCs/>
                <w:sz w:val="22"/>
                <w:lang w:val="sr-Cyrl-RS"/>
              </w:rPr>
            </w:pPr>
          </w:p>
        </w:tc>
        <w:tc>
          <w:tcPr>
            <w:tcW w:w="5670" w:type="dxa"/>
            <w:shd w:val="clear" w:color="auto" w:fill="auto"/>
            <w:vAlign w:val="center"/>
          </w:tcPr>
          <w:p w14:paraId="192661C3" w14:textId="0AC2F60B" w:rsidR="000A10AF" w:rsidRPr="006424C2" w:rsidRDefault="000A10AF" w:rsidP="000A10AF">
            <w:pPr>
              <w:spacing w:before="0" w:after="60"/>
              <w:rPr>
                <w:rFonts w:eastAsia="Calibri"/>
                <w:sz w:val="22"/>
                <w:lang w:val="sr-Cyrl-RS"/>
              </w:rPr>
            </w:pPr>
            <w:r w:rsidRPr="006424C2">
              <w:rPr>
                <w:rFonts w:eastAsia="Calibri"/>
                <w:sz w:val="22"/>
                <w:lang w:val="sr-Cyrl-RS"/>
              </w:rPr>
              <w:t>Проценат возила старијих од 20 година</w:t>
            </w:r>
          </w:p>
          <w:p w14:paraId="24BB6ECC" w14:textId="2E7536F4" w:rsidR="000A10AF" w:rsidRPr="006424C2" w:rsidRDefault="000A10AF" w:rsidP="000A10AF">
            <w:pPr>
              <w:spacing w:before="0" w:after="0"/>
              <w:jc w:val="right"/>
              <w:rPr>
                <w:rFonts w:eastAsia="Calibri"/>
                <w:sz w:val="22"/>
                <w:lang w:val="sr-Cyrl-RS"/>
              </w:rPr>
            </w:pPr>
            <w:r w:rsidRPr="006424C2">
              <w:rPr>
                <w:rFonts w:eastAsia="Calibri"/>
                <w:sz w:val="22"/>
                <w:lang w:val="sr-Cyrl-RS"/>
              </w:rPr>
              <w:t xml:space="preserve">(почетна вредност 2021: </w:t>
            </w:r>
            <w:r w:rsidR="005736AD" w:rsidRPr="006424C2">
              <w:rPr>
                <w:rFonts w:eastAsia="Calibri"/>
                <w:sz w:val="22"/>
                <w:lang w:val="sr-Cyrl-RS"/>
              </w:rPr>
              <w:t>21,09</w:t>
            </w:r>
            <w:r w:rsidR="00376EB0" w:rsidRPr="006424C2">
              <w:rPr>
                <w:rFonts w:eastAsia="Calibri"/>
                <w:sz w:val="22"/>
                <w:lang w:val="sr-Cyrl-RS"/>
              </w:rPr>
              <w:t>%</w:t>
            </w:r>
            <w:r w:rsidRPr="006424C2">
              <w:rPr>
                <w:rFonts w:eastAsia="Calibri"/>
                <w:sz w:val="22"/>
                <w:lang w:val="sr-Cyrl-RS"/>
              </w:rPr>
              <w:t xml:space="preserve">, </w:t>
            </w:r>
          </w:p>
          <w:p w14:paraId="58BB93F8" w14:textId="3B97CB50" w:rsidR="000A10AF" w:rsidRPr="006424C2" w:rsidRDefault="000A10AF" w:rsidP="000A10AF">
            <w:pPr>
              <w:spacing w:before="0" w:after="60"/>
              <w:jc w:val="right"/>
              <w:rPr>
                <w:rFonts w:eastAsia="Calibri"/>
                <w:sz w:val="22"/>
                <w:lang w:val="sr-Cyrl-RS"/>
              </w:rPr>
            </w:pPr>
            <w:r w:rsidRPr="006424C2">
              <w:rPr>
                <w:rFonts w:eastAsia="Calibri"/>
                <w:sz w:val="22"/>
                <w:lang w:val="sr-Cyrl-RS"/>
              </w:rPr>
              <w:t>циљна вредност 20</w:t>
            </w:r>
            <w:r w:rsidR="00376EB0" w:rsidRPr="006424C2">
              <w:rPr>
                <w:rFonts w:eastAsia="Calibri"/>
                <w:sz w:val="22"/>
                <w:lang w:val="sr-Cyrl-RS"/>
              </w:rPr>
              <w:t>30</w:t>
            </w:r>
            <w:r w:rsidRPr="006424C2">
              <w:rPr>
                <w:rFonts w:eastAsia="Calibri"/>
                <w:sz w:val="22"/>
                <w:lang w:val="sr-Cyrl-RS"/>
              </w:rPr>
              <w:t>:</w:t>
            </w:r>
            <w:r w:rsidR="005478CE" w:rsidRPr="006424C2">
              <w:rPr>
                <w:rFonts w:eastAsia="Calibri"/>
                <w:sz w:val="22"/>
                <w:lang w:val="sr-Cyrl-RS"/>
              </w:rPr>
              <w:t xml:space="preserve"> </w:t>
            </w:r>
            <w:r w:rsidR="004A4446" w:rsidRPr="006424C2">
              <w:rPr>
                <w:rFonts w:eastAsia="Calibri"/>
                <w:sz w:val="22"/>
                <w:lang w:val="sr-Cyrl-RS"/>
              </w:rPr>
              <w:t>5%</w:t>
            </w:r>
            <w:r w:rsidRPr="006424C2">
              <w:rPr>
                <w:rFonts w:eastAsia="Calibri"/>
                <w:sz w:val="22"/>
                <w:lang w:val="sr-Cyrl-RS"/>
              </w:rPr>
              <w:t>)</w:t>
            </w:r>
          </w:p>
        </w:tc>
      </w:tr>
      <w:tr w:rsidR="00B83CAD" w:rsidRPr="006424C2" w14:paraId="79F88228" w14:textId="77777777" w:rsidTr="00245098">
        <w:trPr>
          <w:jc w:val="center"/>
        </w:trPr>
        <w:tc>
          <w:tcPr>
            <w:tcW w:w="3119" w:type="dxa"/>
            <w:vMerge/>
            <w:shd w:val="clear" w:color="auto" w:fill="FBE4D5" w:themeFill="accent2" w:themeFillTint="33"/>
            <w:vAlign w:val="center"/>
          </w:tcPr>
          <w:p w14:paraId="30800890" w14:textId="77777777" w:rsidR="00B83CAD" w:rsidRPr="006424C2" w:rsidRDefault="00B83CAD" w:rsidP="00870F39">
            <w:pPr>
              <w:spacing w:before="60" w:after="60"/>
              <w:jc w:val="left"/>
              <w:rPr>
                <w:rFonts w:eastAsia="Calibri"/>
                <w:sz w:val="22"/>
                <w:lang w:val="sr-Cyrl-RS"/>
              </w:rPr>
            </w:pPr>
          </w:p>
        </w:tc>
        <w:tc>
          <w:tcPr>
            <w:tcW w:w="5670" w:type="dxa"/>
            <w:shd w:val="clear" w:color="auto" w:fill="auto"/>
            <w:vAlign w:val="center"/>
          </w:tcPr>
          <w:p w14:paraId="3AD554A7" w14:textId="7606F868" w:rsidR="00B83CAD" w:rsidRPr="006424C2" w:rsidRDefault="00383685" w:rsidP="00870F39">
            <w:pPr>
              <w:spacing w:before="60" w:after="60"/>
              <w:rPr>
                <w:sz w:val="22"/>
                <w:szCs w:val="20"/>
                <w:lang w:val="sr-Cyrl-RS"/>
              </w:rPr>
            </w:pPr>
            <w:r w:rsidRPr="006424C2">
              <w:rPr>
                <w:sz w:val="22"/>
                <w:szCs w:val="20"/>
                <w:lang w:val="sr-Cyrl-RS"/>
              </w:rPr>
              <w:t>Проценат саобраћајних незгода са погинулим лицима, у којим је возило узрок настанка саобраћајне незгоде</w:t>
            </w:r>
          </w:p>
          <w:p w14:paraId="5BBC6F68" w14:textId="25BD42DC" w:rsidR="005F680F" w:rsidRPr="006424C2" w:rsidRDefault="00B83CAD" w:rsidP="005F680F">
            <w:pPr>
              <w:spacing w:before="0" w:after="0"/>
              <w:jc w:val="right"/>
              <w:rPr>
                <w:rFonts w:eastAsia="Calibri"/>
                <w:sz w:val="22"/>
                <w:lang w:val="sr-Cyrl-RS"/>
              </w:rPr>
            </w:pPr>
            <w:r w:rsidRPr="006424C2">
              <w:rPr>
                <w:rFonts w:eastAsia="Calibri"/>
                <w:sz w:val="22"/>
                <w:lang w:val="sr-Cyrl-RS"/>
              </w:rPr>
              <w:t xml:space="preserve">(почетна вредност 2021: </w:t>
            </w:r>
            <w:r w:rsidR="00383685" w:rsidRPr="006424C2">
              <w:rPr>
                <w:rFonts w:eastAsia="Calibri"/>
                <w:sz w:val="22"/>
                <w:lang w:val="sr-Cyrl-RS"/>
              </w:rPr>
              <w:t>3%</w:t>
            </w:r>
            <w:r w:rsidRPr="006424C2">
              <w:rPr>
                <w:rFonts w:eastAsia="Calibri"/>
                <w:sz w:val="22"/>
                <w:lang w:val="sr-Cyrl-RS"/>
              </w:rPr>
              <w:t xml:space="preserve">, </w:t>
            </w:r>
          </w:p>
          <w:p w14:paraId="3BD51E4F" w14:textId="0356DE3D" w:rsidR="00B83CAD" w:rsidRPr="006424C2" w:rsidRDefault="00B83CAD" w:rsidP="005F680F">
            <w:pPr>
              <w:spacing w:before="0" w:after="0"/>
              <w:jc w:val="right"/>
              <w:rPr>
                <w:rFonts w:eastAsia="Calibri"/>
                <w:sz w:val="22"/>
                <w:lang w:val="sr-Cyrl-RS"/>
              </w:rPr>
            </w:pPr>
            <w:r w:rsidRPr="006424C2">
              <w:rPr>
                <w:rFonts w:eastAsia="Calibri"/>
                <w:sz w:val="22"/>
                <w:lang w:val="sr-Cyrl-RS"/>
              </w:rPr>
              <w:t>циљна вредност 20</w:t>
            </w:r>
            <w:r w:rsidR="00B62DB1" w:rsidRPr="006424C2">
              <w:rPr>
                <w:rFonts w:eastAsia="Calibri"/>
                <w:sz w:val="22"/>
                <w:lang w:val="sr-Cyrl-RS"/>
              </w:rPr>
              <w:t>30</w:t>
            </w:r>
            <w:r w:rsidRPr="006424C2">
              <w:rPr>
                <w:rFonts w:eastAsia="Calibri"/>
                <w:sz w:val="22"/>
                <w:lang w:val="sr-Cyrl-RS"/>
              </w:rPr>
              <w:t xml:space="preserve">: </w:t>
            </w:r>
            <w:r w:rsidR="00383685" w:rsidRPr="006424C2">
              <w:rPr>
                <w:rFonts w:eastAsia="Calibri"/>
                <w:sz w:val="22"/>
                <w:lang w:val="sr-Cyrl-RS"/>
              </w:rPr>
              <w:t>0%</w:t>
            </w:r>
            <w:r w:rsidRPr="006424C2">
              <w:rPr>
                <w:rFonts w:eastAsia="Calibri"/>
                <w:sz w:val="22"/>
                <w:lang w:val="sr-Cyrl-RS"/>
              </w:rPr>
              <w:t>)</w:t>
            </w:r>
          </w:p>
        </w:tc>
      </w:tr>
      <w:tr w:rsidR="00B83CAD" w:rsidRPr="006424C2" w14:paraId="785284E2" w14:textId="77777777" w:rsidTr="00245098">
        <w:trPr>
          <w:jc w:val="center"/>
        </w:trPr>
        <w:tc>
          <w:tcPr>
            <w:tcW w:w="3119" w:type="dxa"/>
            <w:vMerge/>
            <w:shd w:val="clear" w:color="auto" w:fill="FBE4D5" w:themeFill="accent2" w:themeFillTint="33"/>
            <w:vAlign w:val="center"/>
          </w:tcPr>
          <w:p w14:paraId="4DA620FB" w14:textId="77777777" w:rsidR="00B83CAD" w:rsidRPr="006424C2" w:rsidRDefault="00B83CAD" w:rsidP="00870F39">
            <w:pPr>
              <w:spacing w:before="60" w:after="60"/>
              <w:jc w:val="left"/>
              <w:rPr>
                <w:rFonts w:eastAsia="Calibri"/>
                <w:sz w:val="22"/>
                <w:lang w:val="sr-Cyrl-RS"/>
              </w:rPr>
            </w:pPr>
          </w:p>
        </w:tc>
        <w:tc>
          <w:tcPr>
            <w:tcW w:w="5670" w:type="dxa"/>
            <w:shd w:val="clear" w:color="auto" w:fill="FBE4D5" w:themeFill="accent2" w:themeFillTint="33"/>
            <w:vAlign w:val="center"/>
          </w:tcPr>
          <w:p w14:paraId="794C1F1D" w14:textId="5715D452" w:rsidR="00B83CAD" w:rsidRPr="006424C2" w:rsidRDefault="00B83CAD" w:rsidP="00870F39">
            <w:pPr>
              <w:spacing w:before="60" w:after="6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r w:rsidRPr="006424C2">
              <w:rPr>
                <w:rFonts w:eastAsia="Calibri"/>
                <w:sz w:val="22"/>
                <w:lang w:val="sr-Cyrl-RS"/>
              </w:rPr>
              <w:br/>
              <w:t>АБС</w:t>
            </w:r>
          </w:p>
        </w:tc>
      </w:tr>
      <w:tr w:rsidR="00B83CAD" w:rsidRPr="006424C2" w14:paraId="6AB252EB" w14:textId="77777777" w:rsidTr="00245098">
        <w:trPr>
          <w:jc w:val="center"/>
        </w:trPr>
        <w:tc>
          <w:tcPr>
            <w:tcW w:w="3119" w:type="dxa"/>
            <w:vMerge/>
            <w:shd w:val="clear" w:color="auto" w:fill="FBE4D5" w:themeFill="accent2" w:themeFillTint="33"/>
            <w:vAlign w:val="center"/>
          </w:tcPr>
          <w:p w14:paraId="4DB9C53F" w14:textId="77777777" w:rsidR="00B83CAD" w:rsidRPr="006424C2" w:rsidRDefault="00B83CAD" w:rsidP="00870F39">
            <w:pPr>
              <w:spacing w:before="60" w:after="60"/>
              <w:jc w:val="left"/>
              <w:rPr>
                <w:rFonts w:eastAsia="Calibri"/>
                <w:sz w:val="22"/>
                <w:lang w:val="sr-Cyrl-RS"/>
              </w:rPr>
            </w:pPr>
          </w:p>
        </w:tc>
        <w:tc>
          <w:tcPr>
            <w:tcW w:w="5670" w:type="dxa"/>
            <w:shd w:val="clear" w:color="auto" w:fill="FBE4D5" w:themeFill="accent2" w:themeFillTint="33"/>
            <w:vAlign w:val="center"/>
          </w:tcPr>
          <w:p w14:paraId="6AD0E371" w14:textId="1A5B8FE4" w:rsidR="00B83CAD" w:rsidRPr="006424C2" w:rsidRDefault="00B83CAD" w:rsidP="00E37BC6">
            <w:pPr>
              <w:spacing w:before="60" w:after="6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r w:rsidR="006C36FD" w:rsidRPr="006424C2">
              <w:rPr>
                <w:rFonts w:eastAsia="Calibri"/>
                <w:sz w:val="22"/>
                <w:lang w:val="sr-Cyrl-RS"/>
              </w:rPr>
              <w:t>39</w:t>
            </w:r>
            <w:r w:rsidR="00E37BC6" w:rsidRPr="006424C2">
              <w:rPr>
                <w:rFonts w:eastAsia="Calibri"/>
                <w:sz w:val="22"/>
                <w:lang w:val="sr-Cyrl-RS"/>
              </w:rPr>
              <w:t xml:space="preserve"> милиона</w:t>
            </w:r>
            <w:r w:rsidRPr="006424C2">
              <w:rPr>
                <w:rFonts w:eastAsia="Calibri"/>
                <w:sz w:val="22"/>
                <w:lang w:val="sr-Cyrl-RS"/>
              </w:rPr>
              <w:t xml:space="preserve"> РСД</w:t>
            </w:r>
          </w:p>
        </w:tc>
      </w:tr>
      <w:tr w:rsidR="00963A09" w:rsidRPr="006424C2" w14:paraId="76D12B09" w14:textId="77777777" w:rsidTr="00245098">
        <w:trPr>
          <w:trHeight w:val="704"/>
          <w:jc w:val="center"/>
        </w:trPr>
        <w:tc>
          <w:tcPr>
            <w:tcW w:w="3119" w:type="dxa"/>
            <w:vMerge w:val="restart"/>
            <w:shd w:val="clear" w:color="auto" w:fill="FBE4D5" w:themeFill="accent2" w:themeFillTint="33"/>
            <w:vAlign w:val="center"/>
          </w:tcPr>
          <w:p w14:paraId="4343C314" w14:textId="65D73D14" w:rsidR="00963A09" w:rsidRPr="006424C2" w:rsidRDefault="00963A09" w:rsidP="00870F39">
            <w:pPr>
              <w:spacing w:before="60" w:after="60"/>
              <w:jc w:val="left"/>
              <w:rPr>
                <w:rFonts w:eastAsia="Calibri"/>
                <w:bCs/>
                <w:sz w:val="22"/>
                <w:lang w:val="sr-Cyrl-RS"/>
              </w:rPr>
            </w:pPr>
            <w:r w:rsidRPr="006424C2">
              <w:rPr>
                <w:rFonts w:eastAsia="Calibri"/>
                <w:bCs/>
                <w:sz w:val="22"/>
                <w:lang w:val="sr-Cyrl-RS"/>
              </w:rPr>
              <w:t>Мера 3.</w:t>
            </w:r>
            <w:r w:rsidR="00897BA5" w:rsidRPr="006424C2">
              <w:rPr>
                <w:rFonts w:eastAsia="Calibri"/>
                <w:bCs/>
                <w:sz w:val="22"/>
                <w:lang w:val="sr-Cyrl-RS"/>
              </w:rPr>
              <w:t>2</w:t>
            </w:r>
            <w:r w:rsidRPr="006424C2">
              <w:rPr>
                <w:rFonts w:eastAsia="Calibri"/>
                <w:bCs/>
                <w:sz w:val="22"/>
                <w:lang w:val="sr-Cyrl-RS"/>
              </w:rPr>
              <w:t xml:space="preserve">. </w:t>
            </w:r>
            <w:r w:rsidRPr="006424C2">
              <w:rPr>
                <w:sz w:val="22"/>
                <w:lang w:val="sr-Cyrl-RS"/>
              </w:rPr>
              <w:t>Унапређење система одржавања возила, надоградње безбедносних система комерцијалних возила и трактора и контроле техничке исправности возила</w:t>
            </w:r>
          </w:p>
        </w:tc>
        <w:tc>
          <w:tcPr>
            <w:tcW w:w="5670" w:type="dxa"/>
            <w:shd w:val="clear" w:color="auto" w:fill="auto"/>
            <w:vAlign w:val="center"/>
          </w:tcPr>
          <w:p w14:paraId="3B337D1D" w14:textId="6BE5D374" w:rsidR="00092F49" w:rsidRPr="006424C2" w:rsidRDefault="00092F49" w:rsidP="00963A09">
            <w:pPr>
              <w:spacing w:before="0" w:after="60"/>
              <w:rPr>
                <w:rFonts w:eastAsia="Calibri"/>
                <w:sz w:val="22"/>
                <w:szCs w:val="24"/>
                <w:lang w:val="sr-Cyrl-RS"/>
              </w:rPr>
            </w:pPr>
            <w:r w:rsidRPr="006424C2">
              <w:rPr>
                <w:rFonts w:eastAsia="Calibri"/>
                <w:sz w:val="22"/>
                <w:szCs w:val="24"/>
                <w:lang w:val="sr-Cyrl-RS"/>
              </w:rPr>
              <w:t>Број спроведених активности на у</w:t>
            </w:r>
            <w:r w:rsidRPr="006424C2">
              <w:rPr>
                <w:lang w:val="sr-Cyrl-RS"/>
              </w:rPr>
              <w:t>напређењу система одржавања возила</w:t>
            </w:r>
          </w:p>
          <w:p w14:paraId="71737EB7" w14:textId="44CE7847" w:rsidR="00963A09" w:rsidRPr="006424C2" w:rsidRDefault="00963A09" w:rsidP="00092F49">
            <w:pPr>
              <w:spacing w:before="0" w:after="0"/>
              <w:jc w:val="right"/>
              <w:rPr>
                <w:rFonts w:eastAsia="Calibri"/>
                <w:sz w:val="22"/>
                <w:szCs w:val="24"/>
                <w:lang w:val="sr-Cyrl-RS"/>
              </w:rPr>
            </w:pPr>
            <w:r w:rsidRPr="006424C2">
              <w:rPr>
                <w:rFonts w:eastAsia="Calibri"/>
                <w:sz w:val="22"/>
                <w:szCs w:val="24"/>
                <w:lang w:val="sr-Cyrl-RS"/>
              </w:rPr>
              <w:t xml:space="preserve">(почетна вредност 2021: </w:t>
            </w:r>
            <w:r w:rsidR="003C572B" w:rsidRPr="006424C2">
              <w:rPr>
                <w:rFonts w:eastAsia="Calibri"/>
                <w:sz w:val="22"/>
                <w:szCs w:val="24"/>
                <w:lang w:val="sr-Cyrl-RS"/>
              </w:rPr>
              <w:t>0</w:t>
            </w:r>
            <w:r w:rsidRPr="006424C2">
              <w:rPr>
                <w:rFonts w:eastAsia="Calibri"/>
                <w:sz w:val="22"/>
                <w:szCs w:val="24"/>
                <w:lang w:val="sr-Cyrl-RS"/>
              </w:rPr>
              <w:t xml:space="preserve">, </w:t>
            </w:r>
            <w:r w:rsidRPr="006424C2">
              <w:rPr>
                <w:rFonts w:eastAsia="Calibri"/>
                <w:sz w:val="22"/>
                <w:szCs w:val="24"/>
                <w:lang w:val="sr-Cyrl-RS"/>
              </w:rPr>
              <w:br/>
              <w:t xml:space="preserve">циљна вредност 2030: </w:t>
            </w:r>
            <w:r w:rsidR="00092F49" w:rsidRPr="006424C2">
              <w:rPr>
                <w:rFonts w:eastAsia="Calibri"/>
                <w:sz w:val="22"/>
                <w:szCs w:val="24"/>
                <w:lang w:val="sr-Cyrl-RS"/>
              </w:rPr>
              <w:t>најмање 3</w:t>
            </w:r>
            <w:r w:rsidR="00D07183" w:rsidRPr="006424C2">
              <w:rPr>
                <w:rFonts w:eastAsia="Calibri"/>
                <w:sz w:val="22"/>
                <w:szCs w:val="24"/>
                <w:lang w:val="sr-Cyrl-RS"/>
              </w:rPr>
              <w:t xml:space="preserve"> сваке године</w:t>
            </w:r>
            <w:r w:rsidRPr="006424C2">
              <w:rPr>
                <w:rFonts w:eastAsia="Calibri"/>
                <w:sz w:val="22"/>
                <w:szCs w:val="24"/>
                <w:lang w:val="sr-Cyrl-RS"/>
              </w:rPr>
              <w:t>)</w:t>
            </w:r>
          </w:p>
        </w:tc>
      </w:tr>
      <w:tr w:rsidR="00D07183" w:rsidRPr="006424C2" w14:paraId="0B87E1DE" w14:textId="77777777" w:rsidTr="00245098">
        <w:trPr>
          <w:trHeight w:val="1077"/>
          <w:jc w:val="center"/>
        </w:trPr>
        <w:tc>
          <w:tcPr>
            <w:tcW w:w="3119" w:type="dxa"/>
            <w:vMerge/>
            <w:shd w:val="clear" w:color="auto" w:fill="FBE4D5" w:themeFill="accent2" w:themeFillTint="33"/>
            <w:vAlign w:val="center"/>
          </w:tcPr>
          <w:p w14:paraId="3A22CFAF" w14:textId="660F6A56" w:rsidR="00D07183" w:rsidRPr="006424C2" w:rsidRDefault="00D07183" w:rsidP="00870F39">
            <w:pPr>
              <w:spacing w:before="60" w:after="60"/>
              <w:jc w:val="left"/>
              <w:rPr>
                <w:rFonts w:eastAsia="Calibri"/>
                <w:sz w:val="22"/>
                <w:lang w:val="sr-Cyrl-RS"/>
              </w:rPr>
            </w:pPr>
          </w:p>
        </w:tc>
        <w:tc>
          <w:tcPr>
            <w:tcW w:w="5670" w:type="dxa"/>
            <w:shd w:val="clear" w:color="auto" w:fill="auto"/>
            <w:vAlign w:val="center"/>
          </w:tcPr>
          <w:p w14:paraId="306DB3BB" w14:textId="77777777" w:rsidR="00D07183" w:rsidRPr="006424C2" w:rsidRDefault="00D07183" w:rsidP="00963A09">
            <w:pPr>
              <w:spacing w:before="60" w:after="60"/>
              <w:rPr>
                <w:sz w:val="22"/>
                <w:lang w:val="sr-Cyrl-RS"/>
              </w:rPr>
            </w:pPr>
            <w:r w:rsidRPr="006424C2">
              <w:rPr>
                <w:sz w:val="22"/>
                <w:lang w:val="sr-Cyrl-RS"/>
              </w:rPr>
              <w:t>Успостављен систем доградње недостајућих активних и пасивних подсистема за комерцијална возила и тракторе</w:t>
            </w:r>
          </w:p>
          <w:p w14:paraId="7B94C833" w14:textId="77777777" w:rsidR="00D07183" w:rsidRPr="006424C2" w:rsidRDefault="00D07183" w:rsidP="00963A09">
            <w:pPr>
              <w:spacing w:before="0" w:after="0"/>
              <w:jc w:val="right"/>
              <w:rPr>
                <w:rFonts w:eastAsia="Calibri"/>
                <w:sz w:val="22"/>
                <w:szCs w:val="24"/>
                <w:lang w:val="sr-Cyrl-RS"/>
              </w:rPr>
            </w:pPr>
            <w:r w:rsidRPr="006424C2">
              <w:rPr>
                <w:rFonts w:eastAsia="Calibri"/>
                <w:sz w:val="22"/>
                <w:szCs w:val="24"/>
                <w:lang w:val="sr-Cyrl-RS"/>
              </w:rPr>
              <w:t xml:space="preserve">(почетна вредност 2021: не, </w:t>
            </w:r>
          </w:p>
          <w:p w14:paraId="6486340E" w14:textId="15D1405F" w:rsidR="00D07183" w:rsidRPr="006424C2" w:rsidRDefault="00D07183" w:rsidP="00963A09">
            <w:pPr>
              <w:spacing w:before="0" w:after="60"/>
              <w:jc w:val="right"/>
              <w:rPr>
                <w:sz w:val="22"/>
                <w:lang w:val="sr-Cyrl-RS"/>
              </w:rPr>
            </w:pPr>
            <w:r w:rsidRPr="006424C2">
              <w:rPr>
                <w:rFonts w:eastAsia="Calibri"/>
                <w:sz w:val="22"/>
                <w:szCs w:val="24"/>
                <w:lang w:val="sr-Cyrl-RS"/>
              </w:rPr>
              <w:t>циљна вредност 2030: да)</w:t>
            </w:r>
          </w:p>
        </w:tc>
      </w:tr>
      <w:tr w:rsidR="00B83CAD" w:rsidRPr="006424C2" w14:paraId="352F9FBD" w14:textId="77777777" w:rsidTr="00245098">
        <w:trPr>
          <w:jc w:val="center"/>
        </w:trPr>
        <w:tc>
          <w:tcPr>
            <w:tcW w:w="3119" w:type="dxa"/>
            <w:vMerge/>
            <w:shd w:val="clear" w:color="auto" w:fill="FBE4D5" w:themeFill="accent2" w:themeFillTint="33"/>
            <w:vAlign w:val="center"/>
          </w:tcPr>
          <w:p w14:paraId="1FEF4C99" w14:textId="77777777" w:rsidR="00B83CAD" w:rsidRPr="006424C2" w:rsidRDefault="00B83CAD" w:rsidP="00870F39">
            <w:pPr>
              <w:spacing w:before="60" w:after="60"/>
              <w:jc w:val="left"/>
              <w:rPr>
                <w:rFonts w:eastAsia="Calibri"/>
                <w:sz w:val="22"/>
                <w:lang w:val="sr-Cyrl-RS"/>
              </w:rPr>
            </w:pPr>
          </w:p>
        </w:tc>
        <w:tc>
          <w:tcPr>
            <w:tcW w:w="5670" w:type="dxa"/>
            <w:shd w:val="clear" w:color="auto" w:fill="FBE4D5" w:themeFill="accent2" w:themeFillTint="33"/>
            <w:vAlign w:val="center"/>
          </w:tcPr>
          <w:p w14:paraId="3A5A4C58" w14:textId="655D827A" w:rsidR="00B83CAD" w:rsidRPr="006424C2" w:rsidRDefault="00B83CAD" w:rsidP="00870F39">
            <w:pPr>
              <w:spacing w:before="60" w:after="60"/>
              <w:jc w:val="right"/>
              <w:rPr>
                <w:rFonts w:eastAsia="Calibri"/>
                <w:sz w:val="22"/>
                <w:lang w:val="sr-Cyrl-RS"/>
              </w:rPr>
            </w:pPr>
            <w:r w:rsidRPr="006424C2">
              <w:rPr>
                <w:rFonts w:eastAsia="Calibri"/>
                <w:sz w:val="22"/>
                <w:lang w:val="sr-Cyrl-RS"/>
              </w:rPr>
              <w:t>Институција задужена за пра</w:t>
            </w:r>
            <w:r w:rsidR="00D07183" w:rsidRPr="006424C2">
              <w:rPr>
                <w:rFonts w:eastAsia="Calibri"/>
                <w:sz w:val="22"/>
                <w:lang w:val="sr-Cyrl-RS"/>
              </w:rPr>
              <w:t xml:space="preserve">ћење реализације мере: </w:t>
            </w:r>
            <w:r w:rsidR="00D07183" w:rsidRPr="006424C2">
              <w:rPr>
                <w:rFonts w:eastAsia="Calibri"/>
                <w:sz w:val="22"/>
                <w:lang w:val="sr-Cyrl-RS"/>
              </w:rPr>
              <w:br/>
              <w:t>АБС</w:t>
            </w:r>
            <w:r w:rsidRPr="006424C2">
              <w:rPr>
                <w:rFonts w:eastAsia="Calibri"/>
                <w:sz w:val="22"/>
                <w:szCs w:val="24"/>
                <w:lang w:val="sr-Cyrl-RS"/>
              </w:rPr>
              <w:t xml:space="preserve">  </w:t>
            </w:r>
          </w:p>
        </w:tc>
      </w:tr>
      <w:tr w:rsidR="00B83CAD" w:rsidRPr="006424C2" w14:paraId="0C111F29" w14:textId="77777777" w:rsidTr="00245098">
        <w:trPr>
          <w:jc w:val="center"/>
        </w:trPr>
        <w:tc>
          <w:tcPr>
            <w:tcW w:w="3119" w:type="dxa"/>
            <w:vMerge/>
            <w:shd w:val="clear" w:color="auto" w:fill="FBE4D5" w:themeFill="accent2" w:themeFillTint="33"/>
            <w:vAlign w:val="center"/>
          </w:tcPr>
          <w:p w14:paraId="713D8FFB" w14:textId="77777777" w:rsidR="00B83CAD" w:rsidRPr="006424C2" w:rsidRDefault="00B83CAD" w:rsidP="00870F39">
            <w:pPr>
              <w:spacing w:before="60" w:after="60"/>
              <w:jc w:val="left"/>
              <w:rPr>
                <w:rFonts w:eastAsia="Calibri"/>
                <w:sz w:val="22"/>
                <w:lang w:val="sr-Cyrl-RS"/>
              </w:rPr>
            </w:pPr>
          </w:p>
        </w:tc>
        <w:tc>
          <w:tcPr>
            <w:tcW w:w="5670" w:type="dxa"/>
            <w:shd w:val="clear" w:color="auto" w:fill="FBE4D5" w:themeFill="accent2" w:themeFillTint="33"/>
            <w:vAlign w:val="center"/>
          </w:tcPr>
          <w:p w14:paraId="61C98C1D" w14:textId="019CFFB9" w:rsidR="00B83CAD" w:rsidRPr="006424C2" w:rsidRDefault="00B83CAD" w:rsidP="00E37BC6">
            <w:pPr>
              <w:spacing w:before="60" w:after="6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r w:rsidR="00136FBE">
              <w:rPr>
                <w:rFonts w:eastAsia="Calibri"/>
                <w:sz w:val="22"/>
                <w:lang w:val="sr-Cyrl-RS"/>
              </w:rPr>
              <w:t>141</w:t>
            </w:r>
            <w:r w:rsidR="006C36FD" w:rsidRPr="006424C2">
              <w:rPr>
                <w:rFonts w:eastAsia="Calibri"/>
                <w:sz w:val="22"/>
                <w:lang w:val="sr-Cyrl-RS"/>
              </w:rPr>
              <w:t xml:space="preserve"> милион</w:t>
            </w:r>
            <w:r w:rsidR="00BB309A">
              <w:rPr>
                <w:rFonts w:eastAsia="Calibri"/>
                <w:sz w:val="22"/>
                <w:lang w:val="sr-Latn-RS"/>
              </w:rPr>
              <w:t>a</w:t>
            </w:r>
            <w:r w:rsidR="00E37BC6" w:rsidRPr="006424C2">
              <w:rPr>
                <w:rFonts w:eastAsia="Calibri"/>
                <w:sz w:val="22"/>
                <w:lang w:val="sr-Cyrl-RS"/>
              </w:rPr>
              <w:t xml:space="preserve"> </w:t>
            </w:r>
            <w:r w:rsidRPr="006424C2">
              <w:rPr>
                <w:rFonts w:eastAsia="Calibri"/>
                <w:sz w:val="22"/>
                <w:lang w:val="sr-Cyrl-RS"/>
              </w:rPr>
              <w:t>РСД</w:t>
            </w:r>
          </w:p>
        </w:tc>
      </w:tr>
      <w:tr w:rsidR="00094AE5" w:rsidRPr="006424C2" w14:paraId="286CD0CF" w14:textId="77777777" w:rsidTr="00094AE5">
        <w:trPr>
          <w:trHeight w:val="1011"/>
          <w:jc w:val="center"/>
        </w:trPr>
        <w:tc>
          <w:tcPr>
            <w:tcW w:w="3119" w:type="dxa"/>
            <w:vMerge w:val="restart"/>
            <w:shd w:val="clear" w:color="auto" w:fill="FBE4D5" w:themeFill="accent2" w:themeFillTint="33"/>
            <w:vAlign w:val="center"/>
          </w:tcPr>
          <w:p w14:paraId="7F0FF258" w14:textId="0D4F0481" w:rsidR="00094AE5" w:rsidRPr="006424C2" w:rsidRDefault="00094AE5" w:rsidP="00870F39">
            <w:pPr>
              <w:spacing w:before="60" w:after="60"/>
              <w:jc w:val="left"/>
              <w:rPr>
                <w:rFonts w:eastAsia="Calibri"/>
                <w:bCs/>
                <w:sz w:val="22"/>
                <w:lang w:val="sr-Cyrl-RS"/>
              </w:rPr>
            </w:pPr>
            <w:r w:rsidRPr="006424C2">
              <w:rPr>
                <w:rFonts w:eastAsia="Calibri"/>
                <w:bCs/>
                <w:sz w:val="22"/>
                <w:lang w:val="sr-Cyrl-RS"/>
              </w:rPr>
              <w:t>Мера 3.3. Јачање капацитета институција и интегритет појединаца у области управљања безбедности возила</w:t>
            </w:r>
          </w:p>
        </w:tc>
        <w:tc>
          <w:tcPr>
            <w:tcW w:w="5670" w:type="dxa"/>
            <w:shd w:val="clear" w:color="auto" w:fill="auto"/>
            <w:vAlign w:val="center"/>
          </w:tcPr>
          <w:p w14:paraId="4D86EE71" w14:textId="77777777" w:rsidR="00094AE5" w:rsidRPr="006424C2" w:rsidRDefault="00094AE5" w:rsidP="00963A09">
            <w:pPr>
              <w:spacing w:before="0" w:after="60"/>
              <w:rPr>
                <w:rFonts w:eastAsia="Calibri"/>
                <w:sz w:val="22"/>
                <w:szCs w:val="24"/>
                <w:lang w:val="sr-Cyrl-RS"/>
              </w:rPr>
            </w:pPr>
            <w:r w:rsidRPr="006424C2">
              <w:rPr>
                <w:rFonts w:eastAsia="Calibri"/>
                <w:sz w:val="22"/>
                <w:szCs w:val="24"/>
                <w:lang w:val="sr-Cyrl-RS"/>
              </w:rPr>
              <w:t>Број спроведених програма стручних усавршавања руководилаца и контролора на техничким прегледима</w:t>
            </w:r>
          </w:p>
          <w:p w14:paraId="6C1CD037" w14:textId="4C765658" w:rsidR="00094AE5" w:rsidRPr="006424C2" w:rsidRDefault="00094AE5" w:rsidP="00963A09">
            <w:pPr>
              <w:spacing w:before="0" w:after="60"/>
              <w:jc w:val="right"/>
              <w:rPr>
                <w:rFonts w:eastAsia="Calibri"/>
                <w:sz w:val="22"/>
                <w:szCs w:val="24"/>
                <w:lang w:val="sr-Cyrl-RS"/>
              </w:rPr>
            </w:pPr>
            <w:r w:rsidRPr="006424C2">
              <w:rPr>
                <w:rFonts w:eastAsia="Calibri"/>
                <w:sz w:val="22"/>
                <w:szCs w:val="24"/>
                <w:lang w:val="sr-Cyrl-RS"/>
              </w:rPr>
              <w:t xml:space="preserve">(почетна вредност 2021: 1, </w:t>
            </w:r>
            <w:r w:rsidRPr="006424C2">
              <w:rPr>
                <w:rFonts w:eastAsia="Calibri"/>
                <w:sz w:val="22"/>
                <w:szCs w:val="24"/>
                <w:lang w:val="sr-Cyrl-RS"/>
              </w:rPr>
              <w:br/>
              <w:t>циљна вредност 2030: 1 (сваке године))</w:t>
            </w:r>
          </w:p>
        </w:tc>
      </w:tr>
      <w:tr w:rsidR="00B83CAD" w:rsidRPr="006424C2" w14:paraId="238D6B9E" w14:textId="77777777" w:rsidTr="00245098">
        <w:trPr>
          <w:jc w:val="center"/>
        </w:trPr>
        <w:tc>
          <w:tcPr>
            <w:tcW w:w="3119" w:type="dxa"/>
            <w:vMerge/>
            <w:shd w:val="clear" w:color="auto" w:fill="FBE4D5" w:themeFill="accent2" w:themeFillTint="33"/>
            <w:vAlign w:val="center"/>
          </w:tcPr>
          <w:p w14:paraId="1C195E22" w14:textId="77777777" w:rsidR="00B83CAD" w:rsidRPr="006424C2" w:rsidRDefault="00B83CAD" w:rsidP="00870F39">
            <w:pPr>
              <w:spacing w:before="60" w:after="60"/>
              <w:jc w:val="left"/>
              <w:rPr>
                <w:rFonts w:eastAsia="Calibri"/>
                <w:sz w:val="22"/>
                <w:lang w:val="sr-Cyrl-RS"/>
              </w:rPr>
            </w:pPr>
          </w:p>
        </w:tc>
        <w:tc>
          <w:tcPr>
            <w:tcW w:w="5670" w:type="dxa"/>
            <w:tcBorders>
              <w:bottom w:val="single" w:sz="4" w:space="0" w:color="auto"/>
            </w:tcBorders>
            <w:shd w:val="clear" w:color="auto" w:fill="auto"/>
            <w:vAlign w:val="center"/>
          </w:tcPr>
          <w:p w14:paraId="143D02C4" w14:textId="6BCC4DC7" w:rsidR="00B83CAD" w:rsidRPr="006424C2" w:rsidRDefault="003D1ABA" w:rsidP="00870F39">
            <w:pPr>
              <w:spacing w:before="60" w:after="60"/>
              <w:rPr>
                <w:sz w:val="22"/>
                <w:lang w:val="sr-Cyrl-RS"/>
              </w:rPr>
            </w:pPr>
            <w:r w:rsidRPr="006424C2">
              <w:rPr>
                <w:sz w:val="22"/>
                <w:lang w:val="sr-Cyrl-RS"/>
              </w:rPr>
              <w:t>Број а</w:t>
            </w:r>
            <w:r w:rsidR="00B83CAD" w:rsidRPr="006424C2">
              <w:rPr>
                <w:sz w:val="22"/>
                <w:lang w:val="sr-Cyrl-RS"/>
              </w:rPr>
              <w:t>кредитовани</w:t>
            </w:r>
            <w:r w:rsidR="00F95D38" w:rsidRPr="006424C2">
              <w:rPr>
                <w:sz w:val="22"/>
                <w:lang w:val="sr-Cyrl-RS"/>
              </w:rPr>
              <w:t>х институција које</w:t>
            </w:r>
            <w:r w:rsidRPr="006424C2">
              <w:rPr>
                <w:sz w:val="22"/>
                <w:lang w:val="sr-Cyrl-RS"/>
              </w:rPr>
              <w:t xml:space="preserve"> </w:t>
            </w:r>
            <w:r w:rsidR="00F95D38" w:rsidRPr="006424C2">
              <w:rPr>
                <w:sz w:val="22"/>
                <w:lang w:val="sr-Cyrl-RS"/>
              </w:rPr>
              <w:t>су унапредиле планове и програме</w:t>
            </w:r>
            <w:r w:rsidR="00B83CAD" w:rsidRPr="006424C2">
              <w:rPr>
                <w:sz w:val="22"/>
                <w:lang w:val="sr-Cyrl-RS"/>
              </w:rPr>
              <w:t xml:space="preserve"> </w:t>
            </w:r>
            <w:r w:rsidR="00F95D38" w:rsidRPr="006424C2">
              <w:rPr>
                <w:sz w:val="22"/>
                <w:lang w:val="sr-Cyrl-RS"/>
              </w:rPr>
              <w:t>из</w:t>
            </w:r>
            <w:r w:rsidR="00B83CAD" w:rsidRPr="006424C2">
              <w:rPr>
                <w:sz w:val="22"/>
                <w:lang w:val="sr-Cyrl-RS"/>
              </w:rPr>
              <w:t xml:space="preserve"> област</w:t>
            </w:r>
            <w:r w:rsidR="00F95D38" w:rsidRPr="006424C2">
              <w:rPr>
                <w:sz w:val="22"/>
                <w:lang w:val="sr-Cyrl-RS"/>
              </w:rPr>
              <w:t>и</w:t>
            </w:r>
            <w:r w:rsidR="00B83CAD" w:rsidRPr="006424C2">
              <w:rPr>
                <w:sz w:val="22"/>
                <w:lang w:val="sr-Cyrl-RS"/>
              </w:rPr>
              <w:t xml:space="preserve"> безбедност</w:t>
            </w:r>
            <w:r w:rsidR="00A142F2" w:rsidRPr="006424C2">
              <w:rPr>
                <w:sz w:val="22"/>
                <w:lang w:val="sr-Cyrl-RS"/>
              </w:rPr>
              <w:t>и</w:t>
            </w:r>
            <w:r w:rsidR="00F95D38" w:rsidRPr="006424C2">
              <w:rPr>
                <w:sz w:val="22"/>
                <w:lang w:val="sr-Cyrl-RS"/>
              </w:rPr>
              <w:t xml:space="preserve"> возила</w:t>
            </w:r>
          </w:p>
          <w:p w14:paraId="6C52DFFD" w14:textId="3E414E4C" w:rsidR="005F680F" w:rsidRPr="006424C2" w:rsidRDefault="00B83CAD" w:rsidP="005F680F">
            <w:pPr>
              <w:spacing w:before="0" w:after="0"/>
              <w:jc w:val="right"/>
              <w:rPr>
                <w:rFonts w:eastAsia="Calibri"/>
                <w:sz w:val="22"/>
                <w:szCs w:val="24"/>
                <w:lang w:val="sr-Cyrl-RS"/>
              </w:rPr>
            </w:pPr>
            <w:r w:rsidRPr="006424C2">
              <w:rPr>
                <w:rFonts w:eastAsia="Calibri"/>
                <w:sz w:val="22"/>
                <w:szCs w:val="24"/>
                <w:lang w:val="sr-Cyrl-RS"/>
              </w:rPr>
              <w:t xml:space="preserve">(почетна вредност 2021: </w:t>
            </w:r>
            <w:r w:rsidR="00F95D38" w:rsidRPr="006424C2">
              <w:rPr>
                <w:rFonts w:eastAsia="Calibri"/>
                <w:sz w:val="22"/>
                <w:szCs w:val="24"/>
                <w:lang w:val="sr-Cyrl-RS"/>
              </w:rPr>
              <w:t>0</w:t>
            </w:r>
            <w:r w:rsidRPr="006424C2">
              <w:rPr>
                <w:rFonts w:eastAsia="Calibri"/>
                <w:sz w:val="22"/>
                <w:szCs w:val="24"/>
                <w:lang w:val="sr-Cyrl-RS"/>
              </w:rPr>
              <w:t xml:space="preserve">, </w:t>
            </w:r>
          </w:p>
          <w:p w14:paraId="039FC677" w14:textId="56468F68" w:rsidR="00B83CAD" w:rsidRPr="006424C2" w:rsidRDefault="00B83CAD" w:rsidP="005F680F">
            <w:pPr>
              <w:spacing w:before="0" w:after="0"/>
              <w:jc w:val="right"/>
              <w:rPr>
                <w:rFonts w:eastAsia="Calibri"/>
                <w:sz w:val="22"/>
                <w:lang w:val="sr-Cyrl-RS"/>
              </w:rPr>
            </w:pPr>
            <w:r w:rsidRPr="006424C2">
              <w:rPr>
                <w:rFonts w:eastAsia="Calibri"/>
                <w:sz w:val="22"/>
                <w:szCs w:val="24"/>
                <w:lang w:val="sr-Cyrl-RS"/>
              </w:rPr>
              <w:t>циљна вредност 20</w:t>
            </w:r>
            <w:r w:rsidR="003D1ABA" w:rsidRPr="006424C2">
              <w:rPr>
                <w:rFonts w:eastAsia="Calibri"/>
                <w:sz w:val="22"/>
                <w:szCs w:val="24"/>
                <w:lang w:val="sr-Cyrl-RS"/>
              </w:rPr>
              <w:t>30</w:t>
            </w:r>
            <w:r w:rsidRPr="006424C2">
              <w:rPr>
                <w:rFonts w:eastAsia="Calibri"/>
                <w:sz w:val="22"/>
                <w:szCs w:val="24"/>
                <w:lang w:val="sr-Cyrl-RS"/>
              </w:rPr>
              <w:t xml:space="preserve">: </w:t>
            </w:r>
            <w:r w:rsidR="00F95D38" w:rsidRPr="006424C2">
              <w:rPr>
                <w:rFonts w:eastAsia="Calibri"/>
                <w:sz w:val="22"/>
                <w:szCs w:val="24"/>
                <w:lang w:val="sr-Cyrl-RS"/>
              </w:rPr>
              <w:t>10</w:t>
            </w:r>
            <w:r w:rsidRPr="006424C2">
              <w:rPr>
                <w:rFonts w:eastAsia="Calibri"/>
                <w:sz w:val="22"/>
                <w:szCs w:val="24"/>
                <w:lang w:val="sr-Cyrl-RS"/>
              </w:rPr>
              <w:t>)</w:t>
            </w:r>
          </w:p>
        </w:tc>
      </w:tr>
      <w:tr w:rsidR="008C57C1" w:rsidRPr="006424C2" w14:paraId="324863C6" w14:textId="77777777" w:rsidTr="00245098">
        <w:trPr>
          <w:jc w:val="center"/>
        </w:trPr>
        <w:tc>
          <w:tcPr>
            <w:tcW w:w="3119" w:type="dxa"/>
            <w:vMerge/>
            <w:shd w:val="clear" w:color="auto" w:fill="FBE4D5" w:themeFill="accent2" w:themeFillTint="33"/>
            <w:vAlign w:val="center"/>
          </w:tcPr>
          <w:p w14:paraId="2C8DEB7C" w14:textId="77777777" w:rsidR="008C57C1" w:rsidRPr="006424C2" w:rsidRDefault="008C57C1" w:rsidP="00870F39">
            <w:pPr>
              <w:spacing w:before="60" w:after="60"/>
              <w:jc w:val="left"/>
              <w:rPr>
                <w:rFonts w:eastAsia="Calibri"/>
                <w:sz w:val="22"/>
                <w:lang w:val="sr-Cyrl-RS"/>
              </w:rPr>
            </w:pPr>
          </w:p>
        </w:tc>
        <w:tc>
          <w:tcPr>
            <w:tcW w:w="5670" w:type="dxa"/>
            <w:tcBorders>
              <w:bottom w:val="single" w:sz="4" w:space="0" w:color="auto"/>
            </w:tcBorders>
            <w:shd w:val="clear" w:color="auto" w:fill="auto"/>
            <w:vAlign w:val="center"/>
          </w:tcPr>
          <w:p w14:paraId="2118148D" w14:textId="11238F07" w:rsidR="008C57C1" w:rsidRPr="006424C2" w:rsidRDefault="008C57C1" w:rsidP="00870F39">
            <w:pPr>
              <w:spacing w:before="60" w:after="60"/>
              <w:rPr>
                <w:sz w:val="22"/>
                <w:lang w:val="sr-Cyrl-RS"/>
              </w:rPr>
            </w:pPr>
            <w:r w:rsidRPr="006424C2">
              <w:rPr>
                <w:sz w:val="22"/>
                <w:lang w:val="sr-Cyrl-RS"/>
              </w:rPr>
              <w:t xml:space="preserve">Основано независно тело за надзор над техничком </w:t>
            </w:r>
            <w:r w:rsidRPr="006424C2">
              <w:rPr>
                <w:sz w:val="22"/>
                <w:lang w:val="sr-Cyrl-RS"/>
              </w:rPr>
              <w:lastRenderedPageBreak/>
              <w:t>исправношћу возила у саобраћају</w:t>
            </w:r>
          </w:p>
          <w:p w14:paraId="33D93253" w14:textId="06CF968E" w:rsidR="008C57C1" w:rsidRPr="006424C2" w:rsidRDefault="008C57C1" w:rsidP="00ED5B7C">
            <w:pPr>
              <w:spacing w:before="0" w:after="60"/>
              <w:jc w:val="right"/>
              <w:rPr>
                <w:rFonts w:eastAsia="Calibri"/>
                <w:sz w:val="22"/>
                <w:szCs w:val="24"/>
                <w:lang w:val="sr-Cyrl-RS"/>
              </w:rPr>
            </w:pPr>
            <w:r w:rsidRPr="006424C2">
              <w:rPr>
                <w:rFonts w:eastAsia="Calibri"/>
                <w:sz w:val="22"/>
                <w:szCs w:val="24"/>
                <w:lang w:val="sr-Cyrl-RS"/>
              </w:rPr>
              <w:t xml:space="preserve">(почетна вредност 2021: не, </w:t>
            </w:r>
          </w:p>
          <w:p w14:paraId="5B8FAF64" w14:textId="31013D5B" w:rsidR="008C57C1" w:rsidRPr="006424C2" w:rsidRDefault="008C57C1" w:rsidP="00ED5B7C">
            <w:pPr>
              <w:spacing w:before="0" w:after="60"/>
              <w:jc w:val="right"/>
              <w:rPr>
                <w:sz w:val="22"/>
                <w:lang w:val="sr-Cyrl-RS"/>
              </w:rPr>
            </w:pPr>
            <w:r w:rsidRPr="006424C2">
              <w:rPr>
                <w:rFonts w:eastAsia="Calibri"/>
                <w:sz w:val="22"/>
                <w:szCs w:val="24"/>
                <w:lang w:val="sr-Cyrl-RS"/>
              </w:rPr>
              <w:t>циљна вредност 2027: да)</w:t>
            </w:r>
          </w:p>
        </w:tc>
      </w:tr>
      <w:tr w:rsidR="000F0725" w:rsidRPr="006424C2" w14:paraId="1B1592EC" w14:textId="77777777" w:rsidTr="00245098">
        <w:trPr>
          <w:jc w:val="center"/>
        </w:trPr>
        <w:tc>
          <w:tcPr>
            <w:tcW w:w="3119" w:type="dxa"/>
            <w:vMerge/>
            <w:shd w:val="clear" w:color="auto" w:fill="FBE4D5" w:themeFill="accent2" w:themeFillTint="33"/>
            <w:vAlign w:val="center"/>
          </w:tcPr>
          <w:p w14:paraId="3A79A557" w14:textId="77777777" w:rsidR="000F0725" w:rsidRPr="006424C2" w:rsidRDefault="000F0725" w:rsidP="00870F39">
            <w:pPr>
              <w:spacing w:before="60" w:after="60"/>
              <w:jc w:val="left"/>
              <w:rPr>
                <w:rFonts w:eastAsia="Calibri"/>
                <w:sz w:val="22"/>
                <w:lang w:val="sr-Cyrl-RS"/>
              </w:rPr>
            </w:pPr>
          </w:p>
        </w:tc>
        <w:tc>
          <w:tcPr>
            <w:tcW w:w="5670" w:type="dxa"/>
            <w:tcBorders>
              <w:bottom w:val="single" w:sz="4" w:space="0" w:color="auto"/>
            </w:tcBorders>
            <w:shd w:val="clear" w:color="auto" w:fill="auto"/>
            <w:vAlign w:val="center"/>
          </w:tcPr>
          <w:p w14:paraId="0793A4B4" w14:textId="4305E816" w:rsidR="000F0725" w:rsidRPr="006424C2" w:rsidRDefault="000F0725" w:rsidP="000F0725">
            <w:pPr>
              <w:spacing w:before="60" w:after="60"/>
              <w:rPr>
                <w:sz w:val="22"/>
                <w:lang w:val="sr-Cyrl-RS"/>
              </w:rPr>
            </w:pPr>
            <w:r w:rsidRPr="006424C2">
              <w:rPr>
                <w:sz w:val="22"/>
                <w:lang w:val="sr-Cyrl-RS"/>
              </w:rPr>
              <w:t xml:space="preserve">Успостављен систем стручне експертизе (вештачења) возила која су учествовала у саобраћајним незгода са погинулим лицима </w:t>
            </w:r>
          </w:p>
          <w:p w14:paraId="462246EF" w14:textId="77777777" w:rsidR="000F0725" w:rsidRPr="006424C2" w:rsidRDefault="000F0725" w:rsidP="000F0725">
            <w:pPr>
              <w:spacing w:before="0" w:after="60"/>
              <w:jc w:val="right"/>
              <w:rPr>
                <w:rFonts w:eastAsia="Calibri"/>
                <w:sz w:val="22"/>
                <w:szCs w:val="24"/>
                <w:lang w:val="sr-Cyrl-RS"/>
              </w:rPr>
            </w:pPr>
            <w:r w:rsidRPr="006424C2">
              <w:rPr>
                <w:rFonts w:eastAsia="Calibri"/>
                <w:sz w:val="22"/>
                <w:szCs w:val="24"/>
                <w:lang w:val="sr-Cyrl-RS"/>
              </w:rPr>
              <w:t xml:space="preserve">(почетна вредност 2021: не, </w:t>
            </w:r>
          </w:p>
          <w:p w14:paraId="67C8BD5D" w14:textId="2C082BD9" w:rsidR="000F0725" w:rsidRPr="006424C2" w:rsidRDefault="000F0725" w:rsidP="000F0725">
            <w:pPr>
              <w:spacing w:before="0" w:after="60"/>
              <w:jc w:val="right"/>
              <w:rPr>
                <w:sz w:val="22"/>
                <w:lang w:val="sr-Cyrl-RS"/>
              </w:rPr>
            </w:pPr>
            <w:r w:rsidRPr="006424C2">
              <w:rPr>
                <w:rFonts w:eastAsia="Calibri"/>
                <w:sz w:val="22"/>
                <w:szCs w:val="24"/>
                <w:lang w:val="sr-Cyrl-RS"/>
              </w:rPr>
              <w:t>циљна вредност 2027: да)</w:t>
            </w:r>
          </w:p>
        </w:tc>
      </w:tr>
      <w:tr w:rsidR="00B83CAD" w:rsidRPr="006424C2" w14:paraId="65B888DB" w14:textId="77777777" w:rsidTr="00245098">
        <w:trPr>
          <w:jc w:val="center"/>
        </w:trPr>
        <w:tc>
          <w:tcPr>
            <w:tcW w:w="3119" w:type="dxa"/>
            <w:vMerge/>
            <w:shd w:val="clear" w:color="auto" w:fill="FBE4D5" w:themeFill="accent2" w:themeFillTint="33"/>
            <w:vAlign w:val="center"/>
          </w:tcPr>
          <w:p w14:paraId="03666292" w14:textId="77777777" w:rsidR="00B83CAD" w:rsidRPr="006424C2" w:rsidRDefault="00B83CAD" w:rsidP="00870F39">
            <w:pPr>
              <w:spacing w:before="60" w:after="60"/>
              <w:jc w:val="left"/>
              <w:rPr>
                <w:rFonts w:eastAsia="Calibri"/>
                <w:sz w:val="22"/>
                <w:lang w:val="sr-Cyrl-RS"/>
              </w:rPr>
            </w:pPr>
          </w:p>
        </w:tc>
        <w:tc>
          <w:tcPr>
            <w:tcW w:w="5670" w:type="dxa"/>
            <w:shd w:val="clear" w:color="auto" w:fill="FBE4D5" w:themeFill="accent2" w:themeFillTint="33"/>
            <w:vAlign w:val="center"/>
          </w:tcPr>
          <w:p w14:paraId="09E02A2C" w14:textId="77777777" w:rsidR="00B83CAD" w:rsidRPr="006424C2" w:rsidRDefault="00B83CAD" w:rsidP="00870F39">
            <w:pPr>
              <w:spacing w:before="60" w:after="60"/>
              <w:jc w:val="right"/>
              <w:rPr>
                <w:rFonts w:eastAsia="Calibri"/>
                <w:sz w:val="22"/>
                <w:lang w:val="sr-Cyrl-RS"/>
              </w:rPr>
            </w:pPr>
            <w:r w:rsidRPr="006424C2">
              <w:rPr>
                <w:rFonts w:eastAsia="Calibri"/>
                <w:sz w:val="22"/>
                <w:lang w:val="sr-Cyrl-RS"/>
              </w:rPr>
              <w:t>Институција задужена за праћење реализације мере:</w:t>
            </w:r>
          </w:p>
          <w:p w14:paraId="77BE971F" w14:textId="2CA68B33" w:rsidR="00B83CAD" w:rsidRPr="006424C2" w:rsidRDefault="00B83CAD" w:rsidP="00870F39">
            <w:pPr>
              <w:spacing w:before="60" w:after="60"/>
              <w:jc w:val="right"/>
              <w:rPr>
                <w:rFonts w:eastAsia="Calibri"/>
                <w:sz w:val="22"/>
                <w:lang w:val="sr-Cyrl-RS"/>
              </w:rPr>
            </w:pPr>
            <w:r w:rsidRPr="006424C2">
              <w:rPr>
                <w:rFonts w:eastAsia="Calibri"/>
                <w:sz w:val="22"/>
                <w:lang w:val="sr-Cyrl-RS"/>
              </w:rPr>
              <w:t>АБС</w:t>
            </w:r>
          </w:p>
        </w:tc>
      </w:tr>
      <w:tr w:rsidR="00B83CAD" w:rsidRPr="006424C2" w14:paraId="76353196" w14:textId="77777777" w:rsidTr="00245098">
        <w:trPr>
          <w:jc w:val="center"/>
        </w:trPr>
        <w:tc>
          <w:tcPr>
            <w:tcW w:w="3119" w:type="dxa"/>
            <w:vMerge/>
            <w:shd w:val="clear" w:color="auto" w:fill="FBE4D5" w:themeFill="accent2" w:themeFillTint="33"/>
            <w:vAlign w:val="center"/>
          </w:tcPr>
          <w:p w14:paraId="598EE183" w14:textId="77777777" w:rsidR="00B83CAD" w:rsidRPr="006424C2" w:rsidRDefault="00B83CAD" w:rsidP="00870F39">
            <w:pPr>
              <w:spacing w:before="60" w:after="60"/>
              <w:jc w:val="left"/>
              <w:rPr>
                <w:rFonts w:eastAsia="Calibri"/>
                <w:sz w:val="22"/>
                <w:lang w:val="sr-Cyrl-RS"/>
              </w:rPr>
            </w:pPr>
          </w:p>
        </w:tc>
        <w:tc>
          <w:tcPr>
            <w:tcW w:w="5670" w:type="dxa"/>
            <w:shd w:val="clear" w:color="auto" w:fill="FBE4D5" w:themeFill="accent2" w:themeFillTint="33"/>
            <w:vAlign w:val="center"/>
          </w:tcPr>
          <w:p w14:paraId="596E440B" w14:textId="05C2F555" w:rsidR="00B83CAD" w:rsidRPr="006424C2" w:rsidRDefault="00B83CAD" w:rsidP="00E37BC6">
            <w:pPr>
              <w:spacing w:before="60" w:after="6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r w:rsidR="006C36FD" w:rsidRPr="006424C2">
              <w:rPr>
                <w:rFonts w:eastAsia="Calibri"/>
                <w:sz w:val="22"/>
                <w:lang w:val="sr-Cyrl-RS"/>
              </w:rPr>
              <w:t>4</w:t>
            </w:r>
            <w:r w:rsidR="00E37BC6" w:rsidRPr="006424C2">
              <w:rPr>
                <w:rFonts w:eastAsia="Calibri"/>
                <w:sz w:val="22"/>
                <w:lang w:val="sr-Cyrl-RS"/>
              </w:rPr>
              <w:t>0 милиона</w:t>
            </w:r>
            <w:r w:rsidRPr="006424C2">
              <w:rPr>
                <w:rFonts w:eastAsia="Calibri"/>
                <w:sz w:val="22"/>
                <w:lang w:val="sr-Cyrl-RS"/>
              </w:rPr>
              <w:t xml:space="preserve"> РСД</w:t>
            </w:r>
          </w:p>
        </w:tc>
      </w:tr>
      <w:tr w:rsidR="006C72FB" w:rsidRPr="006424C2" w14:paraId="43B55A1F" w14:textId="77777777" w:rsidTr="00094AE5">
        <w:trPr>
          <w:trHeight w:val="284"/>
          <w:jc w:val="center"/>
        </w:trPr>
        <w:tc>
          <w:tcPr>
            <w:tcW w:w="3119" w:type="dxa"/>
            <w:vMerge w:val="restart"/>
            <w:shd w:val="clear" w:color="auto" w:fill="FBE4D5" w:themeFill="accent2" w:themeFillTint="33"/>
            <w:vAlign w:val="center"/>
          </w:tcPr>
          <w:p w14:paraId="7367187D" w14:textId="26F680E8" w:rsidR="006C72FB" w:rsidRPr="006424C2" w:rsidRDefault="006C72FB" w:rsidP="00870F39">
            <w:pPr>
              <w:spacing w:before="60" w:after="60"/>
              <w:jc w:val="left"/>
              <w:rPr>
                <w:rFonts w:eastAsia="Calibri"/>
                <w:bCs/>
                <w:sz w:val="22"/>
                <w:lang w:val="sr-Cyrl-RS"/>
              </w:rPr>
            </w:pPr>
            <w:r w:rsidRPr="006424C2">
              <w:rPr>
                <w:rFonts w:eastAsia="Calibri"/>
                <w:bCs/>
                <w:sz w:val="22"/>
                <w:lang w:val="sr-Cyrl-RS"/>
              </w:rPr>
              <w:t>Мера 3.</w:t>
            </w:r>
            <w:r w:rsidR="00897BA5" w:rsidRPr="006424C2">
              <w:rPr>
                <w:rFonts w:eastAsia="Calibri"/>
                <w:bCs/>
                <w:sz w:val="22"/>
                <w:lang w:val="sr-Cyrl-RS"/>
              </w:rPr>
              <w:t>4</w:t>
            </w:r>
            <w:r w:rsidRPr="006424C2">
              <w:rPr>
                <w:rFonts w:eastAsia="Calibri"/>
                <w:sz w:val="22"/>
                <w:lang w:val="sr-Cyrl-RS"/>
              </w:rPr>
              <w:t xml:space="preserve">. </w:t>
            </w:r>
            <w:r w:rsidRPr="006424C2">
              <w:rPr>
                <w:sz w:val="22"/>
                <w:lang w:val="sr-Cyrl-RS"/>
              </w:rPr>
              <w:t>Унапређење система стимулација, фискалних подстицаја, субвенције и других погодности</w:t>
            </w:r>
          </w:p>
        </w:tc>
        <w:tc>
          <w:tcPr>
            <w:tcW w:w="5670" w:type="dxa"/>
            <w:shd w:val="clear" w:color="auto" w:fill="auto"/>
            <w:vAlign w:val="center"/>
          </w:tcPr>
          <w:p w14:paraId="640DCA54" w14:textId="499953FF" w:rsidR="006C72FB" w:rsidRPr="006424C2" w:rsidRDefault="006C72FB" w:rsidP="00870F39">
            <w:pPr>
              <w:spacing w:before="60" w:after="60"/>
              <w:rPr>
                <w:rFonts w:eastAsia="Calibri"/>
                <w:sz w:val="22"/>
                <w:szCs w:val="24"/>
                <w:lang w:val="sr-Cyrl-RS"/>
              </w:rPr>
            </w:pPr>
            <w:r w:rsidRPr="006424C2">
              <w:rPr>
                <w:rFonts w:eastAsia="Calibri"/>
                <w:sz w:val="22"/>
                <w:szCs w:val="24"/>
                <w:lang w:val="sr-Cyrl-RS"/>
              </w:rPr>
              <w:t xml:space="preserve">Успостављен систем </w:t>
            </w:r>
            <w:r w:rsidR="006424C2" w:rsidRPr="006424C2">
              <w:rPr>
                <w:rFonts w:eastAsia="Calibri"/>
                <w:sz w:val="22"/>
                <w:szCs w:val="24"/>
                <w:lang w:val="sr-Cyrl-RS"/>
              </w:rPr>
              <w:t>погодности</w:t>
            </w:r>
            <w:r w:rsidRPr="006424C2">
              <w:rPr>
                <w:rFonts w:eastAsia="Calibri"/>
                <w:sz w:val="22"/>
                <w:szCs w:val="24"/>
                <w:lang w:val="sr-Cyrl-RS"/>
              </w:rPr>
              <w:t xml:space="preserve"> за набавку возила на е-п</w:t>
            </w:r>
            <w:r w:rsidR="003E068D">
              <w:rPr>
                <w:rFonts w:eastAsia="Calibri"/>
                <w:sz w:val="22"/>
                <w:szCs w:val="24"/>
                <w:lang w:val="sr-Cyrl-RS"/>
              </w:rPr>
              <w:t xml:space="preserve">огон, алтернативна горива и </w:t>
            </w:r>
            <w:r w:rsidR="003E068D">
              <w:rPr>
                <w:rFonts w:eastAsia="Calibri"/>
                <w:sz w:val="22"/>
                <w:szCs w:val="24"/>
                <w:lang w:val="sr-Latn-RS"/>
              </w:rPr>
              <w:t>EURO</w:t>
            </w:r>
            <w:r w:rsidRPr="006424C2">
              <w:rPr>
                <w:rFonts w:eastAsia="Calibri"/>
                <w:sz w:val="22"/>
                <w:szCs w:val="24"/>
                <w:lang w:val="sr-Cyrl-RS"/>
              </w:rPr>
              <w:t xml:space="preserve"> 6</w:t>
            </w:r>
          </w:p>
          <w:p w14:paraId="237CB746" w14:textId="77777777" w:rsidR="006C72FB" w:rsidRPr="006424C2" w:rsidRDefault="006C72FB" w:rsidP="005F680F">
            <w:pPr>
              <w:spacing w:before="0" w:after="0"/>
              <w:jc w:val="right"/>
              <w:rPr>
                <w:rFonts w:eastAsia="Calibri"/>
                <w:sz w:val="22"/>
                <w:szCs w:val="24"/>
                <w:lang w:val="sr-Cyrl-RS"/>
              </w:rPr>
            </w:pPr>
            <w:r w:rsidRPr="006424C2">
              <w:rPr>
                <w:rFonts w:eastAsia="Calibri"/>
                <w:sz w:val="22"/>
                <w:szCs w:val="24"/>
                <w:lang w:val="sr-Cyrl-RS"/>
              </w:rPr>
              <w:t xml:space="preserve">(почетна вредност 2021: не, </w:t>
            </w:r>
          </w:p>
          <w:p w14:paraId="4CE336AD" w14:textId="56C91466" w:rsidR="006C72FB" w:rsidRPr="006424C2" w:rsidRDefault="006C72FB" w:rsidP="005F680F">
            <w:pPr>
              <w:spacing w:before="0" w:after="0"/>
              <w:jc w:val="right"/>
              <w:rPr>
                <w:rFonts w:eastAsia="Calibri"/>
                <w:sz w:val="22"/>
                <w:szCs w:val="24"/>
                <w:lang w:val="sr-Cyrl-RS"/>
              </w:rPr>
            </w:pPr>
            <w:r w:rsidRPr="006424C2">
              <w:rPr>
                <w:rFonts w:eastAsia="Calibri"/>
                <w:sz w:val="22"/>
                <w:szCs w:val="24"/>
                <w:lang w:val="sr-Cyrl-RS"/>
              </w:rPr>
              <w:t>циљна вредност 2030: да)</w:t>
            </w:r>
          </w:p>
        </w:tc>
      </w:tr>
      <w:tr w:rsidR="00B83CAD" w:rsidRPr="006424C2" w14:paraId="16268FBB" w14:textId="77777777" w:rsidTr="00245098">
        <w:trPr>
          <w:jc w:val="center"/>
        </w:trPr>
        <w:tc>
          <w:tcPr>
            <w:tcW w:w="3119" w:type="dxa"/>
            <w:vMerge/>
            <w:shd w:val="clear" w:color="auto" w:fill="FBE4D5" w:themeFill="accent2" w:themeFillTint="33"/>
            <w:vAlign w:val="center"/>
          </w:tcPr>
          <w:p w14:paraId="2C78D98F" w14:textId="77777777" w:rsidR="00B83CAD" w:rsidRPr="006424C2" w:rsidRDefault="00B83CAD" w:rsidP="00870F39">
            <w:pPr>
              <w:spacing w:before="60" w:after="60"/>
              <w:jc w:val="left"/>
              <w:rPr>
                <w:rFonts w:eastAsia="Calibri"/>
                <w:sz w:val="22"/>
                <w:lang w:val="sr-Cyrl-RS"/>
              </w:rPr>
            </w:pPr>
          </w:p>
        </w:tc>
        <w:tc>
          <w:tcPr>
            <w:tcW w:w="5670" w:type="dxa"/>
            <w:shd w:val="clear" w:color="auto" w:fill="FBE4D5" w:themeFill="accent2" w:themeFillTint="33"/>
            <w:vAlign w:val="center"/>
          </w:tcPr>
          <w:p w14:paraId="333F1572" w14:textId="0F82F63A" w:rsidR="00B83CAD" w:rsidRPr="006424C2" w:rsidRDefault="00B83CAD" w:rsidP="000F0725">
            <w:pPr>
              <w:spacing w:before="60" w:after="6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r w:rsidRPr="006424C2">
              <w:rPr>
                <w:rFonts w:eastAsia="Calibri"/>
                <w:sz w:val="22"/>
                <w:lang w:val="sr-Cyrl-RS"/>
              </w:rPr>
              <w:br/>
            </w:r>
            <w:r w:rsidR="000F0725" w:rsidRPr="006424C2">
              <w:rPr>
                <w:rFonts w:eastAsia="Calibri"/>
                <w:sz w:val="22"/>
                <w:lang w:val="sr-Cyrl-RS"/>
              </w:rPr>
              <w:t>АБС</w:t>
            </w:r>
          </w:p>
        </w:tc>
      </w:tr>
      <w:tr w:rsidR="00B83CAD" w:rsidRPr="006424C2" w14:paraId="3B0B583D" w14:textId="77777777" w:rsidTr="00245098">
        <w:trPr>
          <w:jc w:val="center"/>
        </w:trPr>
        <w:tc>
          <w:tcPr>
            <w:tcW w:w="3119" w:type="dxa"/>
            <w:vMerge/>
            <w:shd w:val="clear" w:color="auto" w:fill="FBE4D5" w:themeFill="accent2" w:themeFillTint="33"/>
            <w:vAlign w:val="center"/>
          </w:tcPr>
          <w:p w14:paraId="06264310" w14:textId="77777777" w:rsidR="00B83CAD" w:rsidRPr="006424C2" w:rsidRDefault="00B83CAD" w:rsidP="00870F39">
            <w:pPr>
              <w:spacing w:before="60" w:after="60"/>
              <w:jc w:val="left"/>
              <w:rPr>
                <w:rFonts w:eastAsia="Calibri"/>
                <w:sz w:val="22"/>
                <w:lang w:val="sr-Cyrl-RS"/>
              </w:rPr>
            </w:pPr>
          </w:p>
        </w:tc>
        <w:tc>
          <w:tcPr>
            <w:tcW w:w="5670" w:type="dxa"/>
            <w:shd w:val="clear" w:color="auto" w:fill="FBE4D5" w:themeFill="accent2" w:themeFillTint="33"/>
            <w:vAlign w:val="center"/>
          </w:tcPr>
          <w:p w14:paraId="04E75DEF" w14:textId="7F5C14AF" w:rsidR="00B83CAD" w:rsidRPr="006424C2" w:rsidRDefault="00B83CAD" w:rsidP="00E37BC6">
            <w:pPr>
              <w:spacing w:before="60" w:after="6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r w:rsidR="006C36FD" w:rsidRPr="006424C2">
              <w:rPr>
                <w:rFonts w:eastAsia="Calibri"/>
                <w:sz w:val="22"/>
                <w:lang w:val="sr-Cyrl-RS"/>
              </w:rPr>
              <w:t xml:space="preserve">697 </w:t>
            </w:r>
            <w:r w:rsidR="006424C2" w:rsidRPr="006424C2">
              <w:rPr>
                <w:rFonts w:eastAsia="Calibri"/>
                <w:sz w:val="22"/>
                <w:lang w:val="sr-Cyrl-RS"/>
              </w:rPr>
              <w:t>милиона</w:t>
            </w:r>
            <w:r w:rsidRPr="006424C2">
              <w:rPr>
                <w:rFonts w:eastAsia="Calibri"/>
                <w:sz w:val="22"/>
                <w:lang w:val="sr-Cyrl-RS"/>
              </w:rPr>
              <w:t xml:space="preserve"> РСД</w:t>
            </w:r>
          </w:p>
        </w:tc>
      </w:tr>
      <w:tr w:rsidR="00B83CAD" w:rsidRPr="006424C2" w14:paraId="0DB05748" w14:textId="77777777" w:rsidTr="00245098">
        <w:trPr>
          <w:jc w:val="center"/>
        </w:trPr>
        <w:tc>
          <w:tcPr>
            <w:tcW w:w="3119" w:type="dxa"/>
            <w:vMerge w:val="restart"/>
            <w:shd w:val="clear" w:color="auto" w:fill="FBE4D5" w:themeFill="accent2" w:themeFillTint="33"/>
            <w:vAlign w:val="center"/>
          </w:tcPr>
          <w:p w14:paraId="142DE7AD" w14:textId="1796B9A9" w:rsidR="00B83CAD" w:rsidRPr="006424C2" w:rsidRDefault="00B83CAD" w:rsidP="00870F39">
            <w:pPr>
              <w:spacing w:before="60" w:after="60"/>
              <w:jc w:val="left"/>
              <w:rPr>
                <w:rFonts w:eastAsia="Calibri"/>
                <w:sz w:val="22"/>
                <w:lang w:val="sr-Cyrl-RS"/>
              </w:rPr>
            </w:pPr>
            <w:r w:rsidRPr="006424C2">
              <w:rPr>
                <w:rFonts w:eastAsia="Calibri"/>
                <w:sz w:val="22"/>
                <w:lang w:val="sr-Cyrl-RS"/>
              </w:rPr>
              <w:t>Мера 3.</w:t>
            </w:r>
            <w:r w:rsidR="00897BA5" w:rsidRPr="006424C2">
              <w:rPr>
                <w:rFonts w:eastAsia="Calibri"/>
                <w:sz w:val="22"/>
                <w:lang w:val="sr-Cyrl-RS"/>
              </w:rPr>
              <w:t>5</w:t>
            </w:r>
            <w:r w:rsidRPr="006424C2">
              <w:rPr>
                <w:rFonts w:eastAsia="Calibri"/>
                <w:sz w:val="22"/>
                <w:lang w:val="sr-Cyrl-RS"/>
              </w:rPr>
              <w:t xml:space="preserve">. </w:t>
            </w:r>
            <w:r w:rsidR="007F5D20" w:rsidRPr="006424C2">
              <w:rPr>
                <w:sz w:val="22"/>
                <w:lang w:val="sr-Cyrl-RS"/>
              </w:rPr>
              <w:t>Дефинисање  услова за безбедно учешће возила микромобилности</w:t>
            </w:r>
          </w:p>
        </w:tc>
        <w:tc>
          <w:tcPr>
            <w:tcW w:w="5670" w:type="dxa"/>
            <w:shd w:val="clear" w:color="auto" w:fill="auto"/>
            <w:vAlign w:val="center"/>
          </w:tcPr>
          <w:p w14:paraId="7B1BC032" w14:textId="37747BD0" w:rsidR="00894772" w:rsidRPr="006424C2" w:rsidRDefault="000F0725" w:rsidP="00894772">
            <w:pPr>
              <w:spacing w:before="60" w:after="60"/>
              <w:rPr>
                <w:rFonts w:eastAsia="Calibri"/>
                <w:sz w:val="22"/>
                <w:lang w:val="sr-Cyrl-RS"/>
              </w:rPr>
            </w:pPr>
            <w:r w:rsidRPr="006424C2">
              <w:rPr>
                <w:rFonts w:eastAsia="Calibri"/>
                <w:sz w:val="22"/>
                <w:lang w:val="sr-Cyrl-RS"/>
              </w:rPr>
              <w:t>Стручно дефинисани и прописани</w:t>
            </w:r>
            <w:r w:rsidR="00894772" w:rsidRPr="006424C2">
              <w:rPr>
                <w:rFonts w:eastAsia="Calibri"/>
                <w:sz w:val="22"/>
                <w:lang w:val="sr-Cyrl-RS"/>
              </w:rPr>
              <w:t xml:space="preserve"> </w:t>
            </w:r>
            <w:r w:rsidRPr="006424C2">
              <w:rPr>
                <w:rFonts w:eastAsia="Calibri"/>
                <w:sz w:val="22"/>
                <w:lang w:val="sr-Cyrl-RS"/>
              </w:rPr>
              <w:t xml:space="preserve">технички услови које морају испуњавати </w:t>
            </w:r>
            <w:r w:rsidR="00894772" w:rsidRPr="006424C2">
              <w:rPr>
                <w:rFonts w:eastAsia="Calibri"/>
                <w:sz w:val="22"/>
                <w:lang w:val="sr-Cyrl-RS"/>
              </w:rPr>
              <w:t>возила микромобилности</w:t>
            </w:r>
          </w:p>
          <w:p w14:paraId="72A92842" w14:textId="4D1C5321" w:rsidR="00894772" w:rsidRPr="006424C2" w:rsidRDefault="00894772" w:rsidP="00495735">
            <w:pPr>
              <w:spacing w:before="0" w:after="0"/>
              <w:jc w:val="right"/>
              <w:rPr>
                <w:rFonts w:eastAsia="Calibri"/>
                <w:sz w:val="22"/>
                <w:lang w:val="sr-Cyrl-RS"/>
              </w:rPr>
            </w:pPr>
            <w:r w:rsidRPr="006424C2">
              <w:rPr>
                <w:rFonts w:eastAsia="Calibri"/>
                <w:sz w:val="22"/>
                <w:lang w:val="sr-Cyrl-RS"/>
              </w:rPr>
              <w:t xml:space="preserve">(почетна вредност 2021: </w:t>
            </w:r>
            <w:r w:rsidR="000F0725" w:rsidRPr="006424C2">
              <w:rPr>
                <w:rFonts w:eastAsia="Calibri"/>
                <w:sz w:val="22"/>
                <w:lang w:val="sr-Cyrl-RS"/>
              </w:rPr>
              <w:t>не</w:t>
            </w:r>
            <w:r w:rsidRPr="006424C2">
              <w:rPr>
                <w:rFonts w:eastAsia="Calibri"/>
                <w:sz w:val="22"/>
                <w:lang w:val="sr-Cyrl-RS"/>
              </w:rPr>
              <w:t xml:space="preserve">, </w:t>
            </w:r>
          </w:p>
          <w:p w14:paraId="0AFFAD84" w14:textId="23111490" w:rsidR="00B83CAD" w:rsidRPr="006424C2" w:rsidRDefault="00894772" w:rsidP="000F0725">
            <w:pPr>
              <w:spacing w:before="0" w:after="0"/>
              <w:jc w:val="right"/>
              <w:rPr>
                <w:rFonts w:eastAsia="Calibri"/>
                <w:sz w:val="22"/>
                <w:szCs w:val="24"/>
                <w:lang w:val="sr-Cyrl-RS"/>
              </w:rPr>
            </w:pPr>
            <w:r w:rsidRPr="006424C2">
              <w:rPr>
                <w:rFonts w:eastAsia="Calibri"/>
                <w:sz w:val="22"/>
                <w:lang w:val="sr-Cyrl-RS"/>
              </w:rPr>
              <w:t>циљна вредност 20</w:t>
            </w:r>
            <w:r w:rsidR="00CA748A">
              <w:rPr>
                <w:rFonts w:eastAsia="Calibri"/>
                <w:sz w:val="22"/>
                <w:lang w:val="sr-Cyrl-RS"/>
              </w:rPr>
              <w:t>25</w:t>
            </w:r>
            <w:r w:rsidRPr="006424C2">
              <w:rPr>
                <w:rFonts w:eastAsia="Calibri"/>
                <w:sz w:val="22"/>
                <w:lang w:val="sr-Cyrl-RS"/>
              </w:rPr>
              <w:t>:</w:t>
            </w:r>
            <w:r w:rsidR="000F0725" w:rsidRPr="006424C2">
              <w:rPr>
                <w:rFonts w:eastAsia="Calibri"/>
                <w:sz w:val="22"/>
                <w:lang w:val="sr-Cyrl-RS"/>
              </w:rPr>
              <w:t xml:space="preserve"> да</w:t>
            </w:r>
            <w:r w:rsidRPr="006424C2">
              <w:rPr>
                <w:rFonts w:eastAsia="Calibri"/>
                <w:sz w:val="22"/>
                <w:lang w:val="sr-Cyrl-RS"/>
              </w:rPr>
              <w:t>)</w:t>
            </w:r>
          </w:p>
        </w:tc>
      </w:tr>
      <w:tr w:rsidR="00B83CAD" w:rsidRPr="006424C2" w14:paraId="3E390A6F" w14:textId="77777777" w:rsidTr="00245098">
        <w:trPr>
          <w:jc w:val="center"/>
        </w:trPr>
        <w:tc>
          <w:tcPr>
            <w:tcW w:w="3119" w:type="dxa"/>
            <w:vMerge/>
            <w:shd w:val="clear" w:color="auto" w:fill="FBE4D5" w:themeFill="accent2" w:themeFillTint="33"/>
            <w:vAlign w:val="center"/>
          </w:tcPr>
          <w:p w14:paraId="51C57105" w14:textId="77777777" w:rsidR="00B83CAD" w:rsidRPr="006424C2" w:rsidRDefault="00B83CAD" w:rsidP="00870F39">
            <w:pPr>
              <w:spacing w:before="60" w:after="60"/>
              <w:jc w:val="left"/>
              <w:rPr>
                <w:rFonts w:eastAsia="Calibri"/>
                <w:sz w:val="22"/>
                <w:lang w:val="sr-Cyrl-RS"/>
              </w:rPr>
            </w:pPr>
          </w:p>
        </w:tc>
        <w:tc>
          <w:tcPr>
            <w:tcW w:w="5670" w:type="dxa"/>
            <w:shd w:val="clear" w:color="auto" w:fill="FBE4D5" w:themeFill="accent2" w:themeFillTint="33"/>
            <w:vAlign w:val="center"/>
          </w:tcPr>
          <w:p w14:paraId="498C3FF7" w14:textId="77777777" w:rsidR="00894772" w:rsidRPr="006424C2" w:rsidRDefault="00B83CAD" w:rsidP="00870F39">
            <w:pPr>
              <w:spacing w:before="60" w:after="6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p>
          <w:p w14:paraId="1E8DBA84" w14:textId="3D0F717D" w:rsidR="00B83CAD" w:rsidRPr="006424C2" w:rsidRDefault="000F0725" w:rsidP="00870F39">
            <w:pPr>
              <w:spacing w:before="60" w:after="60"/>
              <w:jc w:val="right"/>
              <w:rPr>
                <w:rFonts w:eastAsia="Calibri"/>
                <w:sz w:val="22"/>
                <w:lang w:val="sr-Cyrl-RS"/>
              </w:rPr>
            </w:pPr>
            <w:r w:rsidRPr="006424C2">
              <w:rPr>
                <w:rFonts w:eastAsia="Calibri"/>
                <w:sz w:val="22"/>
                <w:lang w:val="sr-Cyrl-RS"/>
              </w:rPr>
              <w:t>АБС</w:t>
            </w:r>
          </w:p>
        </w:tc>
      </w:tr>
      <w:tr w:rsidR="00B83CAD" w:rsidRPr="006424C2" w14:paraId="1AA9B930" w14:textId="77777777" w:rsidTr="00245098">
        <w:trPr>
          <w:jc w:val="center"/>
        </w:trPr>
        <w:tc>
          <w:tcPr>
            <w:tcW w:w="3119" w:type="dxa"/>
            <w:vMerge/>
            <w:shd w:val="clear" w:color="auto" w:fill="FBE4D5" w:themeFill="accent2" w:themeFillTint="33"/>
            <w:vAlign w:val="center"/>
          </w:tcPr>
          <w:p w14:paraId="311F6856" w14:textId="77777777" w:rsidR="00B83CAD" w:rsidRPr="006424C2" w:rsidRDefault="00B83CAD" w:rsidP="00870F39">
            <w:pPr>
              <w:spacing w:before="60" w:after="60"/>
              <w:jc w:val="left"/>
              <w:rPr>
                <w:rFonts w:eastAsia="Calibri"/>
                <w:sz w:val="22"/>
                <w:lang w:val="sr-Cyrl-RS"/>
              </w:rPr>
            </w:pPr>
          </w:p>
        </w:tc>
        <w:tc>
          <w:tcPr>
            <w:tcW w:w="5670" w:type="dxa"/>
            <w:shd w:val="clear" w:color="auto" w:fill="FBE4D5" w:themeFill="accent2" w:themeFillTint="33"/>
            <w:vAlign w:val="center"/>
          </w:tcPr>
          <w:p w14:paraId="65B10737" w14:textId="77777777" w:rsidR="006C36FD" w:rsidRPr="006424C2" w:rsidRDefault="00B83CAD" w:rsidP="006C36FD">
            <w:pPr>
              <w:spacing w:before="60" w:after="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p>
          <w:p w14:paraId="1CF268C3" w14:textId="536EBBD8" w:rsidR="00B83CAD" w:rsidRPr="006424C2" w:rsidRDefault="006C36FD" w:rsidP="006C36FD">
            <w:pPr>
              <w:spacing w:before="0"/>
              <w:jc w:val="right"/>
              <w:rPr>
                <w:rFonts w:eastAsia="Calibri"/>
                <w:sz w:val="22"/>
                <w:lang w:val="sr-Cyrl-RS"/>
              </w:rPr>
            </w:pPr>
            <w:r w:rsidRPr="006424C2">
              <w:rPr>
                <w:rFonts w:eastAsia="Calibri"/>
                <w:sz w:val="22"/>
                <w:lang w:val="sr-Cyrl-RS"/>
              </w:rPr>
              <w:t>6</w:t>
            </w:r>
            <w:r w:rsidR="00E37BC6" w:rsidRPr="006424C2">
              <w:rPr>
                <w:rFonts w:eastAsia="Calibri"/>
                <w:sz w:val="22"/>
                <w:lang w:val="sr-Cyrl-RS"/>
              </w:rPr>
              <w:t xml:space="preserve"> милиона</w:t>
            </w:r>
            <w:r w:rsidR="00B83CAD" w:rsidRPr="006424C2">
              <w:rPr>
                <w:rFonts w:eastAsia="Calibri"/>
                <w:sz w:val="22"/>
                <w:lang w:val="sr-Cyrl-RS"/>
              </w:rPr>
              <w:t xml:space="preserve"> РСД</w:t>
            </w:r>
          </w:p>
        </w:tc>
      </w:tr>
    </w:tbl>
    <w:p w14:paraId="26A93393" w14:textId="01D9B8D8" w:rsidR="00CE5575" w:rsidRPr="006424C2" w:rsidRDefault="0062188F" w:rsidP="0062188F">
      <w:pPr>
        <w:pStyle w:val="Heading2"/>
        <w:numPr>
          <w:ilvl w:val="0"/>
          <w:numId w:val="0"/>
        </w:numPr>
        <w:tabs>
          <w:tab w:val="clear" w:pos="720"/>
        </w:tabs>
        <w:ind w:left="567" w:hanging="567"/>
        <w:rPr>
          <w:lang w:val="sr-Cyrl-RS"/>
        </w:rPr>
      </w:pPr>
      <w:bookmarkStart w:id="91" w:name="_Toc94521802"/>
      <w:bookmarkStart w:id="92" w:name="_Toc95338555"/>
      <w:bookmarkStart w:id="93" w:name="_Toc145365484"/>
      <w:bookmarkEnd w:id="83"/>
      <w:bookmarkEnd w:id="84"/>
      <w:bookmarkEnd w:id="85"/>
      <w:bookmarkEnd w:id="86"/>
      <w:bookmarkEnd w:id="87"/>
      <w:r w:rsidRPr="006424C2">
        <w:rPr>
          <w:caps w:val="0"/>
          <w:lang w:val="sr-Cyrl-RS"/>
        </w:rPr>
        <w:t>6.2.4.</w:t>
      </w:r>
      <w:r w:rsidRPr="006424C2">
        <w:rPr>
          <w:caps w:val="0"/>
          <w:lang w:val="sr-Cyrl-RS"/>
        </w:rPr>
        <w:tab/>
      </w:r>
      <w:r w:rsidR="00F247A3" w:rsidRPr="006424C2">
        <w:rPr>
          <w:caps w:val="0"/>
          <w:lang w:val="sr-Cyrl-RS"/>
        </w:rPr>
        <w:t>Безбед</w:t>
      </w:r>
      <w:r w:rsidR="006C2965" w:rsidRPr="006424C2">
        <w:rPr>
          <w:caps w:val="0"/>
          <w:lang w:val="sr-Cyrl-RS"/>
        </w:rPr>
        <w:t>ни учесници</w:t>
      </w:r>
      <w:r w:rsidR="00F247A3" w:rsidRPr="006424C2">
        <w:rPr>
          <w:caps w:val="0"/>
          <w:lang w:val="sr-Cyrl-RS"/>
        </w:rPr>
        <w:t xml:space="preserve"> у саобраћају</w:t>
      </w:r>
      <w:bookmarkEnd w:id="91"/>
      <w:bookmarkEnd w:id="92"/>
      <w:bookmarkEnd w:id="93"/>
    </w:p>
    <w:p w14:paraId="442C52D0" w14:textId="77777777" w:rsidR="00346F86" w:rsidRPr="006424C2" w:rsidRDefault="00434443" w:rsidP="0033370E">
      <w:pPr>
        <w:pStyle w:val="Heading3"/>
        <w:numPr>
          <w:ilvl w:val="0"/>
          <w:numId w:val="0"/>
        </w:numPr>
        <w:tabs>
          <w:tab w:val="clear" w:pos="720"/>
        </w:tabs>
        <w:rPr>
          <w:lang w:val="sr-Cyrl-RS"/>
        </w:rPr>
      </w:pPr>
      <w:bookmarkStart w:id="94" w:name="_Toc95338556"/>
      <w:bookmarkStart w:id="95" w:name="_Toc95338736"/>
      <w:bookmarkStart w:id="96" w:name="_Toc95339064"/>
      <w:bookmarkStart w:id="97" w:name="_Toc95997749"/>
      <w:bookmarkStart w:id="98" w:name="_Toc100211948"/>
      <w:bookmarkStart w:id="99" w:name="_Toc140583770"/>
      <w:bookmarkStart w:id="100" w:name="_Toc145365485"/>
      <w:bookmarkStart w:id="101" w:name="_Toc94522072"/>
      <w:r w:rsidRPr="006424C2">
        <w:rPr>
          <w:noProof/>
          <w:lang w:val="en-US"/>
        </w:rPr>
        <mc:AlternateContent>
          <mc:Choice Requires="wps">
            <w:drawing>
              <wp:inline distT="0" distB="0" distL="0" distR="0" wp14:anchorId="790D24AA" wp14:editId="3F84A7ED">
                <wp:extent cx="5637530" cy="846455"/>
                <wp:effectExtent l="19050" t="19050" r="20320" b="10795"/>
                <wp:docPr id="4"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37530" cy="846455"/>
                        </a:xfrm>
                        <a:prstGeom prst="bracketPair">
                          <a:avLst>
                            <a:gd name="adj" fmla="val 8051"/>
                          </a:avLst>
                        </a:prstGeom>
                        <a:solidFill>
                          <a:schemeClr val="accent3">
                            <a:lumMod val="20000"/>
                            <a:lumOff val="80000"/>
                          </a:schemeClr>
                        </a:solidFill>
                        <a:ln w="38100">
                          <a:solidFill>
                            <a:schemeClr val="accent3"/>
                          </a:solidFill>
                          <a:round/>
                          <a:headEnd/>
                          <a:tailEnd/>
                        </a:ln>
                        <a:effectLst/>
                      </wps:spPr>
                      <wps:txbx>
                        <w:txbxContent>
                          <w:p w14:paraId="29BF1F87" w14:textId="65ED3CB4" w:rsidR="00D35FF8" w:rsidRPr="009A2F19" w:rsidRDefault="00D35FF8" w:rsidP="00F6471F">
                            <w:pPr>
                              <w:jc w:val="center"/>
                              <w:rPr>
                                <w:rFonts w:eastAsia="Calibri"/>
                                <w:b/>
                                <w:bCs/>
                                <w:color w:val="4472C4" w:themeColor="accent5"/>
                                <w:lang w:val="sr-Cyrl-RS"/>
                              </w:rPr>
                            </w:pPr>
                            <w:r w:rsidRPr="009A2F19">
                              <w:rPr>
                                <w:rFonts w:eastAsia="Calibri"/>
                                <w:b/>
                                <w:bCs/>
                                <w:color w:val="4472C4" w:themeColor="accent5"/>
                                <w:lang w:val="sr-Cyrl-RS"/>
                              </w:rPr>
                              <w:t xml:space="preserve">Посебни </w:t>
                            </w:r>
                            <w:r w:rsidRPr="009A2F19">
                              <w:rPr>
                                <w:rFonts w:eastAsia="Calibri"/>
                                <w:b/>
                                <w:bCs/>
                                <w:color w:val="4472C4" w:themeColor="accent5"/>
                                <w:lang w:val="sr-Cyrl-RS"/>
                              </w:rPr>
                              <w:t>циљ 4</w:t>
                            </w:r>
                          </w:p>
                          <w:p w14:paraId="242959D5" w14:textId="1932321E" w:rsidR="00D35FF8" w:rsidRDefault="00D35FF8" w:rsidP="00F6471F">
                            <w:pPr>
                              <w:jc w:val="center"/>
                              <w:rPr>
                                <w:lang w:val="sr-Cyrl-RS"/>
                              </w:rPr>
                            </w:pPr>
                            <w:r w:rsidRPr="00346F86">
                              <w:rPr>
                                <w:lang w:val="sr-Cyrl-RS"/>
                              </w:rPr>
                              <w:t xml:space="preserve">Знање, ставови и понашање учесника у саобраћају </w:t>
                            </w:r>
                            <w:r>
                              <w:rPr>
                                <w:lang w:val="sr-Cyrl-RS"/>
                              </w:rPr>
                              <w:t xml:space="preserve">на нивоу </w:t>
                            </w:r>
                            <w:r w:rsidRPr="00D049C3">
                              <w:rPr>
                                <w:lang w:val="sr-Cyrl-RS"/>
                              </w:rPr>
                              <w:t>водећих земаља Европе у области безбедности саобраћаја</w:t>
                            </w:r>
                          </w:p>
                          <w:p w14:paraId="61680769" w14:textId="77777777" w:rsidR="00D35FF8" w:rsidRDefault="00D35FF8" w:rsidP="00F6471F">
                            <w:pPr>
                              <w:jc w:val="center"/>
                              <w:rPr>
                                <w:szCs w:val="24"/>
                                <w:lang w:val="sr-Cyrl-RS"/>
                              </w:rPr>
                            </w:pPr>
                          </w:p>
                          <w:p w14:paraId="6EF12879" w14:textId="77777777" w:rsidR="00D35FF8" w:rsidRPr="008F1090" w:rsidRDefault="00D35FF8" w:rsidP="00F6471F">
                            <w:pPr>
                              <w:jc w:val="center"/>
                              <w:rPr>
                                <w:szCs w:val="24"/>
                                <w:lang w:val="sr-Cyrl-RS"/>
                              </w:rPr>
                            </w:pPr>
                          </w:p>
                          <w:p w14:paraId="34AAA84A" w14:textId="77777777" w:rsidR="00D35FF8" w:rsidRDefault="00D35FF8" w:rsidP="00F6471F">
                            <w:pPr>
                              <w:jc w:val="center"/>
                            </w:pPr>
                          </w:p>
                        </w:txbxContent>
                      </wps:txbx>
                      <wps:bodyPr rot="0" vert="horz" wrap="square" lIns="45720" tIns="45720" rIns="45720" bIns="45720" anchor="t" anchorCtr="0" upright="1">
                        <a:noAutofit/>
                      </wps:bodyPr>
                    </wps:wsp>
                  </a:graphicData>
                </a:graphic>
              </wp:inline>
            </w:drawing>
          </mc:Choice>
          <mc:Fallback>
            <w:pict>
              <v:shape w14:anchorId="790D24AA" id="_x0000_s1045" type="#_x0000_t185" style="width:443.9pt;height:66.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" adj="1739" filled="t" fillcolor="#ededed [662]" strokecolor="#a5a5a5 [3206]" strokeweight="3pt">
                <v:textbox inset="3.6pt,,3.6pt">
                  <w:txbxContent>
                    <w:p w14:paraId="29BF1F87" w14:textId="65ED3CB4" w:rsidR="00D35FF8" w:rsidRPr="009A2F19" w:rsidRDefault="00D35FF8" w:rsidP="00F6471F">
                      <w:pPr>
                        <w:jc w:val="center"/>
                        <w:rPr>
                          <w:rFonts w:eastAsia="Calibri"/>
                          <w:b/>
                          <w:bCs/>
                          <w:color w:val="4472C4" w:themeColor="accent5"/>
                          <w:lang w:val="sr-Cyrl-RS"/>
                        </w:rPr>
                      </w:pPr>
                      <w:r w:rsidRPr="009A2F19">
                        <w:rPr>
                          <w:rFonts w:eastAsia="Calibri"/>
                          <w:b/>
                          <w:bCs/>
                          <w:color w:val="4472C4" w:themeColor="accent5"/>
                          <w:lang w:val="sr-Cyrl-RS"/>
                        </w:rPr>
                        <w:t xml:space="preserve">Посебни </w:t>
                      </w:r>
                      <w:r w:rsidRPr="009A2F19">
                        <w:rPr>
                          <w:rFonts w:eastAsia="Calibri"/>
                          <w:b/>
                          <w:bCs/>
                          <w:color w:val="4472C4" w:themeColor="accent5"/>
                          <w:lang w:val="sr-Cyrl-RS"/>
                        </w:rPr>
                        <w:t>циљ 4</w:t>
                      </w:r>
                    </w:p>
                    <w:p w14:paraId="242959D5" w14:textId="1932321E" w:rsidR="00D35FF8" w:rsidRDefault="00D35FF8" w:rsidP="00F6471F">
                      <w:pPr>
                        <w:jc w:val="center"/>
                        <w:rPr>
                          <w:lang w:val="sr-Cyrl-RS"/>
                        </w:rPr>
                      </w:pPr>
                      <w:r w:rsidRPr="00346F86">
                        <w:rPr>
                          <w:lang w:val="sr-Cyrl-RS"/>
                        </w:rPr>
                        <w:t xml:space="preserve">Знање, ставови и понашање учесника у саобраћају </w:t>
                      </w:r>
                      <w:r>
                        <w:rPr>
                          <w:lang w:val="sr-Cyrl-RS"/>
                        </w:rPr>
                        <w:t xml:space="preserve">на нивоу </w:t>
                      </w:r>
                      <w:r w:rsidRPr="00D049C3">
                        <w:rPr>
                          <w:lang w:val="sr-Cyrl-RS"/>
                        </w:rPr>
                        <w:t>водећих земаља Европе у области безбедности саобраћаја</w:t>
                      </w:r>
                    </w:p>
                    <w:p w14:paraId="61680769" w14:textId="77777777" w:rsidR="00D35FF8" w:rsidRDefault="00D35FF8" w:rsidP="00F6471F">
                      <w:pPr>
                        <w:jc w:val="center"/>
                        <w:rPr>
                          <w:szCs w:val="24"/>
                          <w:lang w:val="sr-Cyrl-RS"/>
                        </w:rPr>
                      </w:pPr>
                    </w:p>
                    <w:p w14:paraId="6EF12879" w14:textId="77777777" w:rsidR="00D35FF8" w:rsidRPr="008F1090" w:rsidRDefault="00D35FF8" w:rsidP="00F6471F">
                      <w:pPr>
                        <w:jc w:val="center"/>
                        <w:rPr>
                          <w:szCs w:val="24"/>
                          <w:lang w:val="sr-Cyrl-RS"/>
                        </w:rPr>
                      </w:pPr>
                    </w:p>
                    <w:p w14:paraId="34AAA84A" w14:textId="77777777" w:rsidR="00D35FF8" w:rsidRDefault="00D35FF8" w:rsidP="00F6471F">
                      <w:pPr>
                        <w:jc w:val="center"/>
                      </w:pPr>
                    </w:p>
                  </w:txbxContent>
                </v:textbox>
                <w10:anchorlock/>
              </v:shape>
            </w:pict>
          </mc:Fallback>
        </mc:AlternateContent>
      </w:r>
      <w:bookmarkEnd w:id="94"/>
      <w:bookmarkEnd w:id="95"/>
      <w:bookmarkEnd w:id="96"/>
      <w:bookmarkEnd w:id="97"/>
      <w:bookmarkEnd w:id="98"/>
      <w:bookmarkEnd w:id="99"/>
      <w:bookmarkEnd w:id="100"/>
    </w:p>
    <w:p w14:paraId="7A04C4F8" w14:textId="77777777" w:rsidR="00AD6039" w:rsidRPr="006424C2" w:rsidRDefault="00AD6039" w:rsidP="00AD6039">
      <w:pPr>
        <w:pStyle w:val="Heading4"/>
        <w:numPr>
          <w:ilvl w:val="0"/>
          <w:numId w:val="0"/>
        </w:numPr>
        <w:tabs>
          <w:tab w:val="clear" w:pos="794"/>
        </w:tabs>
        <w:rPr>
          <w:lang w:val="sr-Cyrl-RS"/>
        </w:rPr>
      </w:pPr>
      <w:r w:rsidRPr="006424C2">
        <w:rPr>
          <w:lang w:val="sr-Cyrl-RS"/>
        </w:rPr>
        <w:t xml:space="preserve">Показатељи исхода (успешности) </w:t>
      </w:r>
    </w:p>
    <w:tbl>
      <w:tblPr>
        <w:tblW w:w="8789" w:type="dxa"/>
        <w:jc w:val="center"/>
        <w:tblBorders>
          <w:top w:val="single" w:sz="4" w:space="0" w:color="auto"/>
          <w:bottom w:val="single" w:sz="4" w:space="0" w:color="auto"/>
          <w:insideH w:val="single" w:sz="4" w:space="0" w:color="auto"/>
        </w:tblBorders>
        <w:shd w:val="clear" w:color="auto" w:fill="EDEDED" w:themeFill="accent3" w:themeFillTint="33"/>
        <w:tblLook w:val="04A0" w:firstRow="1" w:lastRow="0" w:firstColumn="1" w:lastColumn="0" w:noHBand="0" w:noVBand="1"/>
      </w:tblPr>
      <w:tblGrid>
        <w:gridCol w:w="5049"/>
        <w:gridCol w:w="1922"/>
        <w:gridCol w:w="1818"/>
      </w:tblGrid>
      <w:tr w:rsidR="00D15E6F" w:rsidRPr="006424C2" w14:paraId="1D392BB5" w14:textId="77777777" w:rsidTr="00245098">
        <w:trPr>
          <w:jc w:val="center"/>
        </w:trPr>
        <w:tc>
          <w:tcPr>
            <w:tcW w:w="5049" w:type="dxa"/>
            <w:shd w:val="clear" w:color="auto" w:fill="EDEDED" w:themeFill="accent3" w:themeFillTint="33"/>
            <w:vAlign w:val="center"/>
          </w:tcPr>
          <w:p w14:paraId="2AA36BFE" w14:textId="77777777" w:rsidR="00D15E6F" w:rsidRPr="006424C2" w:rsidRDefault="00D15E6F" w:rsidP="003E333B">
            <w:pPr>
              <w:jc w:val="center"/>
              <w:rPr>
                <w:b/>
                <w:lang w:val="sr-Cyrl-RS"/>
              </w:rPr>
            </w:pPr>
            <w:r w:rsidRPr="006424C2">
              <w:rPr>
                <w:b/>
                <w:lang w:val="sr-Cyrl-RS"/>
              </w:rPr>
              <w:t>Показатељ исхода (успешности)</w:t>
            </w:r>
          </w:p>
        </w:tc>
        <w:tc>
          <w:tcPr>
            <w:tcW w:w="1922" w:type="dxa"/>
            <w:shd w:val="clear" w:color="auto" w:fill="EDEDED" w:themeFill="accent3" w:themeFillTint="33"/>
            <w:vAlign w:val="center"/>
          </w:tcPr>
          <w:p w14:paraId="5A72AAEA" w14:textId="330F5486" w:rsidR="00D15E6F" w:rsidRPr="006424C2" w:rsidRDefault="006424C2" w:rsidP="003E333B">
            <w:pPr>
              <w:jc w:val="center"/>
              <w:rPr>
                <w:b/>
                <w:lang w:val="sr-Cyrl-RS"/>
              </w:rPr>
            </w:pPr>
            <w:r w:rsidRPr="006424C2">
              <w:rPr>
                <w:b/>
                <w:lang w:val="sr-Cyrl-RS"/>
              </w:rPr>
              <w:t>Почетна</w:t>
            </w:r>
            <w:r w:rsidR="00D15E6F" w:rsidRPr="006424C2">
              <w:rPr>
                <w:b/>
                <w:lang w:val="sr-Cyrl-RS"/>
              </w:rPr>
              <w:t xml:space="preserve"> вредност (2019)</w:t>
            </w:r>
          </w:p>
        </w:tc>
        <w:tc>
          <w:tcPr>
            <w:tcW w:w="1818" w:type="dxa"/>
            <w:shd w:val="clear" w:color="auto" w:fill="EDEDED" w:themeFill="accent3" w:themeFillTint="33"/>
            <w:vAlign w:val="center"/>
          </w:tcPr>
          <w:p w14:paraId="7C13C352" w14:textId="77777777" w:rsidR="00D15E6F" w:rsidRPr="006424C2" w:rsidRDefault="00D15E6F" w:rsidP="003E333B">
            <w:pPr>
              <w:jc w:val="center"/>
              <w:rPr>
                <w:b/>
                <w:lang w:val="sr-Cyrl-RS"/>
              </w:rPr>
            </w:pPr>
            <w:r w:rsidRPr="006424C2">
              <w:rPr>
                <w:b/>
                <w:lang w:val="sr-Cyrl-RS"/>
              </w:rPr>
              <w:t>Циљна вредност</w:t>
            </w:r>
          </w:p>
        </w:tc>
      </w:tr>
      <w:tr w:rsidR="00D15E6F" w:rsidRPr="006424C2" w14:paraId="5157FF49" w14:textId="77777777" w:rsidTr="00245098">
        <w:trPr>
          <w:jc w:val="center"/>
        </w:trPr>
        <w:tc>
          <w:tcPr>
            <w:tcW w:w="5049" w:type="dxa"/>
            <w:shd w:val="clear" w:color="auto" w:fill="EDEDED" w:themeFill="accent3" w:themeFillTint="33"/>
            <w:vAlign w:val="center"/>
          </w:tcPr>
          <w:p w14:paraId="354E8F9A" w14:textId="5921B8AD" w:rsidR="00D15E6F" w:rsidRPr="006424C2" w:rsidRDefault="00BA1500" w:rsidP="00EF2ABC">
            <w:pPr>
              <w:spacing w:before="0" w:after="0"/>
              <w:ind w:left="176"/>
              <w:jc w:val="left"/>
              <w:rPr>
                <w:bCs/>
                <w:lang w:val="sr-Cyrl-RS"/>
              </w:rPr>
            </w:pPr>
            <w:r w:rsidRPr="006424C2">
              <w:rPr>
                <w:bCs/>
                <w:lang w:val="sr-Cyrl-RS"/>
              </w:rPr>
              <w:t>Ниво стечених неопходних знања</w:t>
            </w:r>
            <w:r w:rsidR="00D15E6F" w:rsidRPr="006424C2">
              <w:rPr>
                <w:bCs/>
                <w:lang w:val="sr-Cyrl-RS"/>
              </w:rPr>
              <w:t xml:space="preserve"> </w:t>
            </w:r>
            <w:r w:rsidRPr="006424C2">
              <w:rPr>
                <w:bCs/>
                <w:lang w:val="sr-Cyrl-RS"/>
              </w:rPr>
              <w:t xml:space="preserve">из области безбедности саобраћаја </w:t>
            </w:r>
            <w:r w:rsidR="00D15E6F" w:rsidRPr="006424C2">
              <w:rPr>
                <w:bCs/>
                <w:lang w:val="sr-Cyrl-RS"/>
              </w:rPr>
              <w:t xml:space="preserve">по нивоима </w:t>
            </w:r>
          </w:p>
          <w:p w14:paraId="21E7E069" w14:textId="77777777" w:rsidR="00D15E6F" w:rsidRPr="006424C2" w:rsidRDefault="00D15E6F" w:rsidP="003E333B">
            <w:pPr>
              <w:spacing w:before="0" w:after="0"/>
              <w:jc w:val="left"/>
              <w:rPr>
                <w:bCs/>
                <w:lang w:val="sr-Cyrl-RS"/>
              </w:rPr>
            </w:pPr>
          </w:p>
          <w:p w14:paraId="5798F156" w14:textId="77777777" w:rsidR="00D15E6F" w:rsidRPr="006424C2" w:rsidRDefault="00D15E6F" w:rsidP="003E333B">
            <w:pPr>
              <w:spacing w:before="0" w:after="0"/>
              <w:jc w:val="left"/>
              <w:rPr>
                <w:bCs/>
                <w:lang w:val="sr-Cyrl-RS"/>
              </w:rPr>
            </w:pPr>
          </w:p>
          <w:p w14:paraId="216F5E3D" w14:textId="77777777" w:rsidR="00D15E6F" w:rsidRPr="006424C2" w:rsidRDefault="00D15E6F" w:rsidP="003E333B">
            <w:pPr>
              <w:spacing w:before="0" w:after="0"/>
              <w:jc w:val="left"/>
              <w:rPr>
                <w:bCs/>
                <w:lang w:val="sr-Cyrl-RS"/>
              </w:rPr>
            </w:pPr>
          </w:p>
          <w:p w14:paraId="487F1683" w14:textId="77777777" w:rsidR="00D15E6F" w:rsidRPr="006424C2" w:rsidRDefault="00D15E6F" w:rsidP="003E333B">
            <w:pPr>
              <w:spacing w:before="0" w:after="0"/>
              <w:jc w:val="left"/>
              <w:rPr>
                <w:bCs/>
                <w:lang w:val="sr-Cyrl-RS"/>
              </w:rPr>
            </w:pPr>
          </w:p>
          <w:p w14:paraId="4E8F7CF3" w14:textId="77777777" w:rsidR="00D15E6F" w:rsidRPr="006424C2" w:rsidRDefault="00D15E6F" w:rsidP="003E333B">
            <w:pPr>
              <w:spacing w:before="0" w:after="0"/>
              <w:jc w:val="left"/>
              <w:rPr>
                <w:bCs/>
                <w:lang w:val="sr-Cyrl-RS"/>
              </w:rPr>
            </w:pPr>
          </w:p>
          <w:p w14:paraId="71B95C8D" w14:textId="77777777" w:rsidR="00D15E6F" w:rsidRPr="006424C2" w:rsidRDefault="00D15E6F" w:rsidP="003E333B">
            <w:pPr>
              <w:spacing w:before="0" w:after="0"/>
              <w:jc w:val="left"/>
              <w:rPr>
                <w:bCs/>
                <w:lang w:val="sr-Cyrl-RS"/>
              </w:rPr>
            </w:pPr>
          </w:p>
          <w:p w14:paraId="6F208B1A" w14:textId="77777777" w:rsidR="00D15E6F" w:rsidRPr="006424C2" w:rsidRDefault="00D15E6F" w:rsidP="003E333B">
            <w:pPr>
              <w:spacing w:before="0" w:after="0"/>
              <w:jc w:val="left"/>
              <w:rPr>
                <w:bCs/>
                <w:lang w:val="sr-Cyrl-RS"/>
              </w:rPr>
            </w:pPr>
          </w:p>
          <w:p w14:paraId="4E854447" w14:textId="77777777" w:rsidR="00D15E6F" w:rsidRPr="006424C2" w:rsidRDefault="00D15E6F" w:rsidP="003E333B">
            <w:pPr>
              <w:spacing w:before="0" w:after="0"/>
              <w:jc w:val="left"/>
              <w:rPr>
                <w:bCs/>
                <w:lang w:val="sr-Cyrl-RS"/>
              </w:rPr>
            </w:pPr>
          </w:p>
          <w:p w14:paraId="69993DEB" w14:textId="77777777" w:rsidR="00D15E6F" w:rsidRPr="006424C2" w:rsidRDefault="00D15E6F" w:rsidP="003E333B">
            <w:pPr>
              <w:spacing w:before="0" w:after="0"/>
              <w:jc w:val="left"/>
              <w:rPr>
                <w:bCs/>
                <w:lang w:val="sr-Cyrl-RS"/>
              </w:rPr>
            </w:pPr>
          </w:p>
          <w:p w14:paraId="36E95051" w14:textId="77777777" w:rsidR="00D15E6F" w:rsidRPr="006424C2" w:rsidRDefault="00D15E6F" w:rsidP="003E333B">
            <w:pPr>
              <w:spacing w:before="0" w:after="0"/>
              <w:jc w:val="left"/>
              <w:rPr>
                <w:bCs/>
                <w:lang w:val="sr-Cyrl-RS"/>
              </w:rPr>
            </w:pPr>
          </w:p>
          <w:p w14:paraId="2FBAF524" w14:textId="77777777" w:rsidR="00D15E6F" w:rsidRPr="006424C2" w:rsidRDefault="00D15E6F" w:rsidP="003E333B">
            <w:pPr>
              <w:spacing w:before="0" w:after="0"/>
              <w:jc w:val="left"/>
              <w:rPr>
                <w:bCs/>
                <w:lang w:val="sr-Cyrl-RS"/>
              </w:rPr>
            </w:pPr>
          </w:p>
          <w:p w14:paraId="325B2505" w14:textId="77777777" w:rsidR="00D15E6F" w:rsidRPr="006424C2" w:rsidRDefault="00D15E6F" w:rsidP="003E333B">
            <w:pPr>
              <w:spacing w:before="0" w:after="0"/>
              <w:jc w:val="left"/>
              <w:rPr>
                <w:bCs/>
                <w:lang w:val="sr-Cyrl-RS"/>
              </w:rPr>
            </w:pPr>
          </w:p>
          <w:p w14:paraId="6DA7FA78" w14:textId="77777777" w:rsidR="00D15E6F" w:rsidRPr="006424C2" w:rsidRDefault="00D15E6F" w:rsidP="003E333B">
            <w:pPr>
              <w:spacing w:before="0" w:after="0"/>
              <w:jc w:val="left"/>
              <w:rPr>
                <w:bCs/>
                <w:lang w:val="sr-Cyrl-RS"/>
              </w:rPr>
            </w:pPr>
          </w:p>
          <w:p w14:paraId="6040BCA3" w14:textId="77777777" w:rsidR="00D15E6F" w:rsidRPr="006424C2" w:rsidRDefault="00D15E6F" w:rsidP="003E333B">
            <w:pPr>
              <w:spacing w:before="0" w:after="0"/>
              <w:jc w:val="left"/>
              <w:rPr>
                <w:bCs/>
                <w:lang w:val="sr-Cyrl-RS"/>
              </w:rPr>
            </w:pPr>
          </w:p>
          <w:p w14:paraId="2E919A8C" w14:textId="77777777" w:rsidR="00D15E6F" w:rsidRPr="006424C2" w:rsidRDefault="00D15E6F" w:rsidP="003E333B">
            <w:pPr>
              <w:spacing w:before="0" w:after="0"/>
              <w:jc w:val="left"/>
              <w:rPr>
                <w:bCs/>
                <w:lang w:val="sr-Cyrl-RS"/>
              </w:rPr>
            </w:pPr>
          </w:p>
          <w:p w14:paraId="22E2C4D4" w14:textId="77777777" w:rsidR="00D15E6F" w:rsidRPr="006424C2" w:rsidRDefault="00D15E6F" w:rsidP="003E333B">
            <w:pPr>
              <w:spacing w:before="0" w:after="60"/>
              <w:jc w:val="right"/>
              <w:rPr>
                <w:bCs/>
                <w:lang w:val="sr-Cyrl-RS"/>
              </w:rPr>
            </w:pPr>
            <w:r w:rsidRPr="006424C2">
              <w:rPr>
                <w:szCs w:val="24"/>
                <w:lang w:val="sr-Cyrl-RS"/>
              </w:rPr>
              <w:t>(Експертска оцена 1-10)</w:t>
            </w:r>
          </w:p>
        </w:tc>
        <w:tc>
          <w:tcPr>
            <w:tcW w:w="1922" w:type="dxa"/>
            <w:shd w:val="clear" w:color="auto" w:fill="auto"/>
            <w:vAlign w:val="center"/>
          </w:tcPr>
          <w:p w14:paraId="70A5B5EE" w14:textId="77777777" w:rsidR="00D15E6F" w:rsidRPr="006424C2" w:rsidRDefault="00D15E6F" w:rsidP="003E333B">
            <w:pPr>
              <w:jc w:val="center"/>
              <w:rPr>
                <w:bCs/>
                <w:lang w:val="sr-Cyrl-RS"/>
              </w:rPr>
            </w:pPr>
            <w:r w:rsidRPr="006424C2">
              <w:rPr>
                <w:bCs/>
                <w:lang w:val="sr-Cyrl-RS"/>
              </w:rPr>
              <w:lastRenderedPageBreak/>
              <w:t>није мерено</w:t>
            </w:r>
          </w:p>
        </w:tc>
        <w:tc>
          <w:tcPr>
            <w:tcW w:w="1818" w:type="dxa"/>
            <w:shd w:val="clear" w:color="auto" w:fill="auto"/>
            <w:vAlign w:val="center"/>
          </w:tcPr>
          <w:p w14:paraId="20415F27" w14:textId="20CDD999" w:rsidR="00D15E6F" w:rsidRPr="006424C2" w:rsidRDefault="00D15E6F" w:rsidP="003E333B">
            <w:pPr>
              <w:spacing w:before="0" w:after="0"/>
              <w:jc w:val="left"/>
              <w:rPr>
                <w:bCs/>
                <w:lang w:val="sr-Cyrl-RS"/>
              </w:rPr>
            </w:pPr>
            <w:r w:rsidRPr="006424C2">
              <w:rPr>
                <w:bCs/>
                <w:lang w:val="sr-Cyrl-RS"/>
              </w:rPr>
              <w:t>(20</w:t>
            </w:r>
            <w:r w:rsidR="00CA748A">
              <w:rPr>
                <w:bCs/>
                <w:lang w:val="sr-Cyrl-RS"/>
              </w:rPr>
              <w:t>25</w:t>
            </w:r>
            <w:r w:rsidRPr="006424C2">
              <w:rPr>
                <w:bCs/>
                <w:lang w:val="sr-Cyrl-RS"/>
              </w:rPr>
              <w:t>)                4 предшколско</w:t>
            </w:r>
          </w:p>
          <w:p w14:paraId="06EC2008" w14:textId="77777777" w:rsidR="00D15E6F" w:rsidRPr="006424C2" w:rsidRDefault="00D15E6F" w:rsidP="003E333B">
            <w:pPr>
              <w:spacing w:before="0" w:after="0"/>
              <w:jc w:val="left"/>
              <w:rPr>
                <w:bCs/>
                <w:lang w:val="sr-Cyrl-RS"/>
              </w:rPr>
            </w:pPr>
            <w:r w:rsidRPr="006424C2">
              <w:rPr>
                <w:bCs/>
                <w:lang w:val="sr-Cyrl-RS"/>
              </w:rPr>
              <w:t>4 основно</w:t>
            </w:r>
          </w:p>
          <w:p w14:paraId="2B95839C" w14:textId="77777777" w:rsidR="00D15E6F" w:rsidRPr="006424C2" w:rsidRDefault="00D15E6F" w:rsidP="003E333B">
            <w:pPr>
              <w:spacing w:before="0" w:after="0"/>
              <w:jc w:val="left"/>
              <w:rPr>
                <w:bCs/>
                <w:lang w:val="sr-Cyrl-RS"/>
              </w:rPr>
            </w:pPr>
            <w:r w:rsidRPr="006424C2">
              <w:rPr>
                <w:bCs/>
                <w:lang w:val="sr-Cyrl-RS"/>
              </w:rPr>
              <w:t>4 средње</w:t>
            </w:r>
          </w:p>
          <w:p w14:paraId="21E6D410" w14:textId="77777777" w:rsidR="00D15E6F" w:rsidRPr="006424C2" w:rsidRDefault="00D15E6F" w:rsidP="003E333B">
            <w:pPr>
              <w:spacing w:before="0" w:after="0"/>
              <w:jc w:val="left"/>
              <w:rPr>
                <w:bCs/>
                <w:lang w:val="sr-Cyrl-RS"/>
              </w:rPr>
            </w:pPr>
            <w:r w:rsidRPr="006424C2">
              <w:rPr>
                <w:bCs/>
                <w:lang w:val="sr-Cyrl-RS"/>
              </w:rPr>
              <w:t>6 ауто-школе</w:t>
            </w:r>
          </w:p>
          <w:p w14:paraId="2F621BDE" w14:textId="77777777" w:rsidR="00D15E6F" w:rsidRPr="006424C2" w:rsidRDefault="00D15E6F" w:rsidP="003E333B">
            <w:pPr>
              <w:spacing w:before="0" w:after="0"/>
              <w:jc w:val="left"/>
              <w:rPr>
                <w:bCs/>
                <w:lang w:val="sr-Cyrl-RS"/>
              </w:rPr>
            </w:pPr>
            <w:r w:rsidRPr="006424C2">
              <w:rPr>
                <w:bCs/>
                <w:lang w:val="sr-Cyrl-RS"/>
              </w:rPr>
              <w:t>4 возачи</w:t>
            </w:r>
          </w:p>
          <w:p w14:paraId="61D3D403" w14:textId="77777777" w:rsidR="00D15E6F" w:rsidRPr="006424C2" w:rsidRDefault="00D15E6F" w:rsidP="003E333B">
            <w:pPr>
              <w:spacing w:before="0" w:after="0"/>
              <w:jc w:val="left"/>
              <w:rPr>
                <w:bCs/>
                <w:sz w:val="14"/>
                <w:szCs w:val="12"/>
                <w:lang w:val="sr-Cyrl-RS"/>
              </w:rPr>
            </w:pPr>
          </w:p>
          <w:p w14:paraId="1679520E" w14:textId="77777777" w:rsidR="00D15E6F" w:rsidRPr="006424C2" w:rsidRDefault="00D15E6F" w:rsidP="003E333B">
            <w:pPr>
              <w:spacing w:before="0" w:after="0"/>
              <w:jc w:val="left"/>
              <w:rPr>
                <w:bCs/>
                <w:lang w:val="sr-Cyrl-RS"/>
              </w:rPr>
            </w:pPr>
            <w:r w:rsidRPr="006424C2">
              <w:rPr>
                <w:bCs/>
                <w:lang w:val="sr-Cyrl-RS"/>
              </w:rPr>
              <w:lastRenderedPageBreak/>
              <w:t>(2027) 7предшколско</w:t>
            </w:r>
          </w:p>
          <w:p w14:paraId="474DAA31" w14:textId="77777777" w:rsidR="00D15E6F" w:rsidRPr="006424C2" w:rsidRDefault="00D15E6F" w:rsidP="003E333B">
            <w:pPr>
              <w:spacing w:before="0" w:after="0"/>
              <w:jc w:val="left"/>
              <w:rPr>
                <w:bCs/>
                <w:lang w:val="sr-Cyrl-RS"/>
              </w:rPr>
            </w:pPr>
            <w:r w:rsidRPr="006424C2">
              <w:rPr>
                <w:bCs/>
                <w:lang w:val="sr-Cyrl-RS"/>
              </w:rPr>
              <w:t>7 основно</w:t>
            </w:r>
          </w:p>
          <w:p w14:paraId="0987021B" w14:textId="77777777" w:rsidR="00D15E6F" w:rsidRPr="006424C2" w:rsidRDefault="00D15E6F" w:rsidP="003E333B">
            <w:pPr>
              <w:spacing w:before="0" w:after="0"/>
              <w:jc w:val="left"/>
              <w:rPr>
                <w:bCs/>
                <w:lang w:val="sr-Cyrl-RS"/>
              </w:rPr>
            </w:pPr>
            <w:r w:rsidRPr="006424C2">
              <w:rPr>
                <w:bCs/>
                <w:lang w:val="sr-Cyrl-RS"/>
              </w:rPr>
              <w:t>7 средње</w:t>
            </w:r>
          </w:p>
          <w:p w14:paraId="1B68734B" w14:textId="77777777" w:rsidR="00D15E6F" w:rsidRPr="006424C2" w:rsidRDefault="00D15E6F" w:rsidP="003E333B">
            <w:pPr>
              <w:spacing w:before="0" w:after="0"/>
              <w:jc w:val="left"/>
              <w:rPr>
                <w:bCs/>
                <w:lang w:val="sr-Cyrl-RS"/>
              </w:rPr>
            </w:pPr>
            <w:r w:rsidRPr="006424C2">
              <w:rPr>
                <w:bCs/>
                <w:lang w:val="sr-Cyrl-RS"/>
              </w:rPr>
              <w:t>8 ауто-школе</w:t>
            </w:r>
          </w:p>
          <w:p w14:paraId="111BC18A" w14:textId="77777777" w:rsidR="00D15E6F" w:rsidRPr="006424C2" w:rsidRDefault="00D15E6F" w:rsidP="003E333B">
            <w:pPr>
              <w:spacing w:before="0" w:after="0"/>
              <w:jc w:val="left"/>
              <w:rPr>
                <w:bCs/>
                <w:lang w:val="sr-Cyrl-RS"/>
              </w:rPr>
            </w:pPr>
            <w:r w:rsidRPr="006424C2">
              <w:rPr>
                <w:bCs/>
                <w:lang w:val="sr-Cyrl-RS"/>
              </w:rPr>
              <w:t>7 возачи</w:t>
            </w:r>
          </w:p>
          <w:p w14:paraId="70DC94EF" w14:textId="77777777" w:rsidR="00D15E6F" w:rsidRPr="006424C2" w:rsidRDefault="00D15E6F" w:rsidP="003E333B">
            <w:pPr>
              <w:spacing w:before="0" w:after="0"/>
              <w:jc w:val="left"/>
              <w:rPr>
                <w:bCs/>
                <w:sz w:val="14"/>
                <w:szCs w:val="12"/>
                <w:lang w:val="sr-Cyrl-RS"/>
              </w:rPr>
            </w:pPr>
          </w:p>
          <w:p w14:paraId="594A91CE" w14:textId="77777777" w:rsidR="00D15E6F" w:rsidRPr="006424C2" w:rsidRDefault="00D15E6F" w:rsidP="003E333B">
            <w:pPr>
              <w:spacing w:before="0" w:after="0"/>
              <w:jc w:val="left"/>
              <w:rPr>
                <w:bCs/>
                <w:lang w:val="sr-Cyrl-RS"/>
              </w:rPr>
            </w:pPr>
            <w:r w:rsidRPr="006424C2">
              <w:rPr>
                <w:bCs/>
                <w:lang w:val="sr-Cyrl-RS"/>
              </w:rPr>
              <w:t xml:space="preserve">(2030) </w:t>
            </w:r>
          </w:p>
          <w:p w14:paraId="1CC864C7" w14:textId="77777777" w:rsidR="00D15E6F" w:rsidRPr="006424C2" w:rsidRDefault="00D15E6F" w:rsidP="003E333B">
            <w:pPr>
              <w:spacing w:before="0" w:after="0"/>
              <w:jc w:val="left"/>
              <w:rPr>
                <w:bCs/>
                <w:lang w:val="sr-Cyrl-RS"/>
              </w:rPr>
            </w:pPr>
            <w:r w:rsidRPr="006424C2">
              <w:rPr>
                <w:bCs/>
                <w:lang w:val="sr-Cyrl-RS"/>
              </w:rPr>
              <w:t>9 предшколско</w:t>
            </w:r>
          </w:p>
          <w:p w14:paraId="4ECEF112" w14:textId="77777777" w:rsidR="00D15E6F" w:rsidRPr="006424C2" w:rsidRDefault="00D15E6F" w:rsidP="003E333B">
            <w:pPr>
              <w:spacing w:before="0" w:after="0"/>
              <w:jc w:val="left"/>
              <w:rPr>
                <w:bCs/>
                <w:lang w:val="sr-Cyrl-RS"/>
              </w:rPr>
            </w:pPr>
            <w:r w:rsidRPr="006424C2">
              <w:rPr>
                <w:bCs/>
                <w:lang w:val="sr-Cyrl-RS"/>
              </w:rPr>
              <w:t>9 основно</w:t>
            </w:r>
          </w:p>
          <w:p w14:paraId="74032404" w14:textId="77777777" w:rsidR="00D15E6F" w:rsidRPr="006424C2" w:rsidRDefault="00D15E6F" w:rsidP="003E333B">
            <w:pPr>
              <w:spacing w:before="0" w:after="0"/>
              <w:jc w:val="left"/>
              <w:rPr>
                <w:bCs/>
                <w:lang w:val="sr-Cyrl-RS"/>
              </w:rPr>
            </w:pPr>
            <w:r w:rsidRPr="006424C2">
              <w:rPr>
                <w:bCs/>
                <w:lang w:val="sr-Cyrl-RS"/>
              </w:rPr>
              <w:t>9 средње</w:t>
            </w:r>
          </w:p>
          <w:p w14:paraId="37899D8C" w14:textId="77777777" w:rsidR="00D15E6F" w:rsidRPr="006424C2" w:rsidRDefault="00D15E6F" w:rsidP="003E333B">
            <w:pPr>
              <w:spacing w:before="0" w:after="0"/>
              <w:jc w:val="left"/>
              <w:rPr>
                <w:bCs/>
                <w:lang w:val="sr-Cyrl-RS"/>
              </w:rPr>
            </w:pPr>
            <w:r w:rsidRPr="006424C2">
              <w:rPr>
                <w:bCs/>
                <w:lang w:val="sr-Cyrl-RS"/>
              </w:rPr>
              <w:t>9 ауто-школе</w:t>
            </w:r>
          </w:p>
          <w:p w14:paraId="356DD382" w14:textId="77777777" w:rsidR="00D15E6F" w:rsidRPr="006424C2" w:rsidRDefault="00D15E6F" w:rsidP="003E333B">
            <w:pPr>
              <w:spacing w:before="0" w:after="0"/>
              <w:jc w:val="left"/>
              <w:rPr>
                <w:bCs/>
                <w:lang w:val="sr-Cyrl-RS"/>
              </w:rPr>
            </w:pPr>
            <w:r w:rsidRPr="006424C2">
              <w:rPr>
                <w:bCs/>
                <w:lang w:val="sr-Cyrl-RS"/>
              </w:rPr>
              <w:t>9 возачи</w:t>
            </w:r>
          </w:p>
        </w:tc>
      </w:tr>
      <w:tr w:rsidR="00D15E6F" w:rsidRPr="006424C2" w14:paraId="0A13257F" w14:textId="77777777" w:rsidTr="00245098">
        <w:trPr>
          <w:jc w:val="center"/>
        </w:trPr>
        <w:tc>
          <w:tcPr>
            <w:tcW w:w="5049" w:type="dxa"/>
            <w:shd w:val="clear" w:color="auto" w:fill="EDEDED" w:themeFill="accent3" w:themeFillTint="33"/>
            <w:vAlign w:val="center"/>
          </w:tcPr>
          <w:p w14:paraId="37E9844A" w14:textId="77777777" w:rsidR="00D15E6F" w:rsidRPr="006424C2" w:rsidRDefault="00D15E6F" w:rsidP="00EF2ABC">
            <w:pPr>
              <w:spacing w:before="0" w:after="60"/>
              <w:ind w:left="176"/>
              <w:jc w:val="left"/>
              <w:rPr>
                <w:szCs w:val="24"/>
                <w:lang w:val="sr-Cyrl-RS"/>
              </w:rPr>
            </w:pPr>
            <w:r w:rsidRPr="006424C2">
              <w:rPr>
                <w:szCs w:val="24"/>
                <w:lang w:val="sr-Cyrl-RS"/>
              </w:rPr>
              <w:lastRenderedPageBreak/>
              <w:t>Проценат возача путничких аутомобила којима је прихватљиво да, у току вожње, не користе сигурносни појас</w:t>
            </w:r>
          </w:p>
          <w:p w14:paraId="1484CC86" w14:textId="77777777" w:rsidR="00D15E6F" w:rsidRPr="006424C2" w:rsidRDefault="00D15E6F" w:rsidP="003E333B">
            <w:pPr>
              <w:spacing w:before="0" w:after="60"/>
              <w:jc w:val="right"/>
              <w:rPr>
                <w:szCs w:val="24"/>
                <w:lang w:val="sr-Cyrl-RS"/>
              </w:rPr>
            </w:pPr>
            <w:r w:rsidRPr="006424C2">
              <w:rPr>
                <w:szCs w:val="24"/>
                <w:lang w:val="sr-Cyrl-RS"/>
              </w:rPr>
              <w:t>(Извештај АБС)</w:t>
            </w:r>
          </w:p>
        </w:tc>
        <w:tc>
          <w:tcPr>
            <w:tcW w:w="1922" w:type="dxa"/>
            <w:shd w:val="clear" w:color="auto" w:fill="auto"/>
            <w:vAlign w:val="center"/>
          </w:tcPr>
          <w:p w14:paraId="45A6E8A7" w14:textId="77777777" w:rsidR="00D15E6F" w:rsidRPr="006424C2" w:rsidRDefault="00D15E6F" w:rsidP="003E333B">
            <w:pPr>
              <w:jc w:val="center"/>
              <w:rPr>
                <w:lang w:val="sr-Cyrl-RS"/>
              </w:rPr>
            </w:pPr>
            <w:r w:rsidRPr="006424C2">
              <w:rPr>
                <w:bCs/>
                <w:lang w:val="sr-Cyrl-RS"/>
              </w:rPr>
              <w:t>31,3%</w:t>
            </w:r>
          </w:p>
        </w:tc>
        <w:tc>
          <w:tcPr>
            <w:tcW w:w="1818" w:type="dxa"/>
            <w:shd w:val="clear" w:color="auto" w:fill="auto"/>
            <w:vAlign w:val="center"/>
          </w:tcPr>
          <w:p w14:paraId="2F381C72" w14:textId="63C0835A" w:rsidR="00D15E6F" w:rsidRPr="006424C2" w:rsidRDefault="00D15E6F" w:rsidP="003E333B">
            <w:pPr>
              <w:spacing w:before="0" w:after="0"/>
              <w:jc w:val="left"/>
              <w:rPr>
                <w:lang w:val="sr-Cyrl-RS"/>
              </w:rPr>
            </w:pPr>
            <w:r w:rsidRPr="006424C2">
              <w:rPr>
                <w:lang w:val="sr-Cyrl-RS"/>
              </w:rPr>
              <w:t>(20</w:t>
            </w:r>
            <w:r w:rsidR="00CA748A">
              <w:rPr>
                <w:lang w:val="sr-Cyrl-RS"/>
              </w:rPr>
              <w:t>25</w:t>
            </w:r>
            <w:r w:rsidRPr="006424C2">
              <w:rPr>
                <w:lang w:val="sr-Cyrl-RS"/>
              </w:rPr>
              <w:t xml:space="preserve">) 20% </w:t>
            </w:r>
          </w:p>
          <w:p w14:paraId="16A809B9" w14:textId="77777777" w:rsidR="00D15E6F" w:rsidRPr="006424C2" w:rsidRDefault="00D15E6F" w:rsidP="003E333B">
            <w:pPr>
              <w:spacing w:before="0" w:after="0"/>
              <w:jc w:val="left"/>
              <w:rPr>
                <w:lang w:val="sr-Cyrl-RS"/>
              </w:rPr>
            </w:pPr>
            <w:r w:rsidRPr="006424C2">
              <w:rPr>
                <w:lang w:val="sr-Cyrl-RS"/>
              </w:rPr>
              <w:t>(2027) 15%</w:t>
            </w:r>
          </w:p>
          <w:p w14:paraId="4789BC8C" w14:textId="77777777" w:rsidR="00D15E6F" w:rsidRPr="006424C2" w:rsidRDefault="00D15E6F" w:rsidP="003E333B">
            <w:pPr>
              <w:spacing w:before="0" w:after="0"/>
              <w:jc w:val="left"/>
              <w:rPr>
                <w:lang w:val="sr-Cyrl-RS"/>
              </w:rPr>
            </w:pPr>
            <w:r w:rsidRPr="006424C2">
              <w:rPr>
                <w:lang w:val="sr-Cyrl-RS"/>
              </w:rPr>
              <w:t>(2030) 10%</w:t>
            </w:r>
          </w:p>
        </w:tc>
      </w:tr>
      <w:tr w:rsidR="00D15E6F" w:rsidRPr="006424C2" w14:paraId="5D0A13E9" w14:textId="77777777" w:rsidTr="00245098">
        <w:trPr>
          <w:trHeight w:val="907"/>
          <w:jc w:val="center"/>
        </w:trPr>
        <w:tc>
          <w:tcPr>
            <w:tcW w:w="5049" w:type="dxa"/>
            <w:shd w:val="clear" w:color="auto" w:fill="EDEDED" w:themeFill="accent3" w:themeFillTint="33"/>
            <w:vAlign w:val="center"/>
          </w:tcPr>
          <w:p w14:paraId="1B923C6D" w14:textId="77777777" w:rsidR="00D15E6F" w:rsidRPr="006424C2" w:rsidRDefault="00D15E6F" w:rsidP="00EF2ABC">
            <w:pPr>
              <w:spacing w:before="0" w:after="60"/>
              <w:ind w:left="176"/>
              <w:jc w:val="left"/>
              <w:rPr>
                <w:szCs w:val="24"/>
                <w:lang w:val="sr-Cyrl-RS"/>
              </w:rPr>
            </w:pPr>
            <w:r w:rsidRPr="006424C2">
              <w:rPr>
                <w:szCs w:val="24"/>
                <w:lang w:val="sr-Cyrl-RS"/>
              </w:rPr>
              <w:t>Проценат путника у путничким аутомобилима којима је прихватљиво да, у току вожње, не користе сигурносни појас на задњем седишту</w:t>
            </w:r>
          </w:p>
          <w:p w14:paraId="5424D96B" w14:textId="77777777" w:rsidR="00D15E6F" w:rsidRPr="006424C2" w:rsidRDefault="00D15E6F" w:rsidP="003E333B">
            <w:pPr>
              <w:spacing w:before="0" w:after="60"/>
              <w:jc w:val="right"/>
              <w:rPr>
                <w:szCs w:val="24"/>
                <w:lang w:val="sr-Cyrl-RS"/>
              </w:rPr>
            </w:pPr>
            <w:r w:rsidRPr="006424C2">
              <w:rPr>
                <w:szCs w:val="24"/>
                <w:lang w:val="sr-Cyrl-RS"/>
              </w:rPr>
              <w:t>(Извештај АБС)</w:t>
            </w:r>
          </w:p>
        </w:tc>
        <w:tc>
          <w:tcPr>
            <w:tcW w:w="1922" w:type="dxa"/>
            <w:shd w:val="clear" w:color="auto" w:fill="auto"/>
            <w:vAlign w:val="center"/>
          </w:tcPr>
          <w:p w14:paraId="24B5C413" w14:textId="77777777" w:rsidR="00D15E6F" w:rsidRPr="006424C2" w:rsidRDefault="00D15E6F" w:rsidP="003E333B">
            <w:pPr>
              <w:jc w:val="center"/>
              <w:rPr>
                <w:bCs/>
                <w:lang w:val="sr-Cyrl-RS"/>
              </w:rPr>
            </w:pPr>
            <w:r w:rsidRPr="006424C2">
              <w:rPr>
                <w:bCs/>
                <w:lang w:val="sr-Cyrl-RS"/>
              </w:rPr>
              <w:t>74,9%</w:t>
            </w:r>
          </w:p>
        </w:tc>
        <w:tc>
          <w:tcPr>
            <w:tcW w:w="1818" w:type="dxa"/>
            <w:shd w:val="clear" w:color="auto" w:fill="auto"/>
            <w:vAlign w:val="center"/>
          </w:tcPr>
          <w:p w14:paraId="6C2FDD73" w14:textId="0D8DC459" w:rsidR="00D15E6F" w:rsidRPr="006424C2" w:rsidRDefault="00D15E6F" w:rsidP="003E333B">
            <w:pPr>
              <w:spacing w:before="0" w:after="0"/>
              <w:jc w:val="left"/>
              <w:rPr>
                <w:lang w:val="sr-Cyrl-RS"/>
              </w:rPr>
            </w:pPr>
            <w:r w:rsidRPr="006424C2">
              <w:rPr>
                <w:lang w:val="sr-Cyrl-RS"/>
              </w:rPr>
              <w:t>(20</w:t>
            </w:r>
            <w:r w:rsidR="00CA748A">
              <w:rPr>
                <w:lang w:val="sr-Cyrl-RS"/>
              </w:rPr>
              <w:t>25</w:t>
            </w:r>
            <w:r w:rsidRPr="006424C2">
              <w:rPr>
                <w:lang w:val="sr-Cyrl-RS"/>
              </w:rPr>
              <w:t>) 60%</w:t>
            </w:r>
          </w:p>
          <w:p w14:paraId="034F68BC" w14:textId="77777777" w:rsidR="00D15E6F" w:rsidRPr="006424C2" w:rsidRDefault="00D15E6F" w:rsidP="003E333B">
            <w:pPr>
              <w:spacing w:before="0" w:after="0"/>
              <w:jc w:val="left"/>
              <w:rPr>
                <w:lang w:val="sr-Cyrl-RS"/>
              </w:rPr>
            </w:pPr>
            <w:r w:rsidRPr="006424C2">
              <w:rPr>
                <w:lang w:val="sr-Cyrl-RS"/>
              </w:rPr>
              <w:t>(2027) 40%</w:t>
            </w:r>
          </w:p>
          <w:p w14:paraId="1871B3C4" w14:textId="77777777" w:rsidR="00D15E6F" w:rsidRPr="006424C2" w:rsidRDefault="00D15E6F" w:rsidP="003E333B">
            <w:pPr>
              <w:spacing w:before="0" w:after="0"/>
              <w:jc w:val="left"/>
              <w:rPr>
                <w:b/>
                <w:lang w:val="sr-Cyrl-RS"/>
              </w:rPr>
            </w:pPr>
            <w:r w:rsidRPr="006424C2">
              <w:rPr>
                <w:lang w:val="sr-Cyrl-RS"/>
              </w:rPr>
              <w:t>(2030) 20%</w:t>
            </w:r>
          </w:p>
        </w:tc>
      </w:tr>
      <w:tr w:rsidR="00D15E6F" w:rsidRPr="006424C2" w14:paraId="54DC6705" w14:textId="77777777" w:rsidTr="00245098">
        <w:trPr>
          <w:jc w:val="center"/>
        </w:trPr>
        <w:tc>
          <w:tcPr>
            <w:tcW w:w="5049" w:type="dxa"/>
            <w:shd w:val="clear" w:color="auto" w:fill="EDEDED" w:themeFill="accent3" w:themeFillTint="33"/>
            <w:vAlign w:val="center"/>
          </w:tcPr>
          <w:p w14:paraId="66AABAD8" w14:textId="77777777" w:rsidR="00D15E6F" w:rsidRPr="006424C2" w:rsidRDefault="00D15E6F" w:rsidP="00EF2ABC">
            <w:pPr>
              <w:spacing w:before="0" w:after="60"/>
              <w:ind w:left="176"/>
              <w:jc w:val="left"/>
              <w:rPr>
                <w:szCs w:val="24"/>
                <w:lang w:val="sr-Cyrl-RS"/>
              </w:rPr>
            </w:pPr>
            <w:r w:rsidRPr="006424C2">
              <w:rPr>
                <w:szCs w:val="24"/>
                <w:lang w:val="sr-Cyrl-RS"/>
              </w:rPr>
              <w:t>Проценат возача мопеда/мотоцикла којима је прихватљиво да у току вожње не користе заштитну кацигу</w:t>
            </w:r>
          </w:p>
          <w:p w14:paraId="3ECECB35" w14:textId="77777777" w:rsidR="00D15E6F" w:rsidRPr="006424C2" w:rsidRDefault="00D15E6F" w:rsidP="003E333B">
            <w:pPr>
              <w:spacing w:before="0" w:after="60"/>
              <w:jc w:val="right"/>
              <w:rPr>
                <w:szCs w:val="24"/>
                <w:lang w:val="sr-Cyrl-RS"/>
              </w:rPr>
            </w:pPr>
            <w:r w:rsidRPr="006424C2">
              <w:rPr>
                <w:szCs w:val="24"/>
                <w:lang w:val="sr-Cyrl-RS"/>
              </w:rPr>
              <w:t>(Извештај АБС)</w:t>
            </w:r>
          </w:p>
        </w:tc>
        <w:tc>
          <w:tcPr>
            <w:tcW w:w="1922" w:type="dxa"/>
            <w:shd w:val="clear" w:color="auto" w:fill="auto"/>
            <w:vAlign w:val="center"/>
          </w:tcPr>
          <w:p w14:paraId="1E5688D2" w14:textId="77777777" w:rsidR="00D15E6F" w:rsidRPr="006424C2" w:rsidRDefault="00D15E6F" w:rsidP="003E333B">
            <w:pPr>
              <w:jc w:val="center"/>
              <w:rPr>
                <w:bCs/>
                <w:lang w:val="sr-Cyrl-RS"/>
              </w:rPr>
            </w:pPr>
            <w:r w:rsidRPr="006424C2">
              <w:rPr>
                <w:bCs/>
                <w:lang w:val="sr-Cyrl-RS"/>
              </w:rPr>
              <w:t>37,6%</w:t>
            </w:r>
          </w:p>
        </w:tc>
        <w:tc>
          <w:tcPr>
            <w:tcW w:w="1818" w:type="dxa"/>
            <w:shd w:val="clear" w:color="auto" w:fill="auto"/>
            <w:vAlign w:val="center"/>
          </w:tcPr>
          <w:p w14:paraId="78CBAE96" w14:textId="5C97ED3F" w:rsidR="00D15E6F" w:rsidRPr="006424C2" w:rsidRDefault="00D15E6F" w:rsidP="003E333B">
            <w:pPr>
              <w:spacing w:before="0" w:after="0"/>
              <w:jc w:val="left"/>
              <w:rPr>
                <w:lang w:val="sr-Cyrl-RS"/>
              </w:rPr>
            </w:pPr>
            <w:r w:rsidRPr="006424C2">
              <w:rPr>
                <w:lang w:val="sr-Cyrl-RS"/>
              </w:rPr>
              <w:t>(20</w:t>
            </w:r>
            <w:r w:rsidR="00CA748A">
              <w:rPr>
                <w:lang w:val="sr-Cyrl-RS"/>
              </w:rPr>
              <w:t>25</w:t>
            </w:r>
            <w:r w:rsidRPr="006424C2">
              <w:rPr>
                <w:lang w:val="sr-Cyrl-RS"/>
              </w:rPr>
              <w:t>) 30%</w:t>
            </w:r>
          </w:p>
          <w:p w14:paraId="38F5A994" w14:textId="77777777" w:rsidR="00D15E6F" w:rsidRPr="006424C2" w:rsidRDefault="00D15E6F" w:rsidP="003E333B">
            <w:pPr>
              <w:spacing w:before="0" w:after="0"/>
              <w:jc w:val="left"/>
              <w:rPr>
                <w:lang w:val="sr-Cyrl-RS"/>
              </w:rPr>
            </w:pPr>
            <w:r w:rsidRPr="006424C2">
              <w:rPr>
                <w:lang w:val="sr-Cyrl-RS"/>
              </w:rPr>
              <w:t>(2027) 20%</w:t>
            </w:r>
          </w:p>
          <w:p w14:paraId="43775A9F" w14:textId="77777777" w:rsidR="00D15E6F" w:rsidRPr="006424C2" w:rsidRDefault="00D15E6F" w:rsidP="003E333B">
            <w:pPr>
              <w:spacing w:before="0" w:after="0"/>
              <w:jc w:val="left"/>
              <w:rPr>
                <w:lang w:val="sr-Cyrl-RS"/>
              </w:rPr>
            </w:pPr>
            <w:r w:rsidRPr="006424C2">
              <w:rPr>
                <w:lang w:val="sr-Cyrl-RS"/>
              </w:rPr>
              <w:t>(2030) 10%</w:t>
            </w:r>
          </w:p>
        </w:tc>
      </w:tr>
      <w:tr w:rsidR="00D15E6F" w:rsidRPr="006424C2" w14:paraId="2C213E35" w14:textId="77777777" w:rsidTr="00245098">
        <w:trPr>
          <w:jc w:val="center"/>
        </w:trPr>
        <w:tc>
          <w:tcPr>
            <w:tcW w:w="5049" w:type="dxa"/>
            <w:shd w:val="clear" w:color="auto" w:fill="EDEDED" w:themeFill="accent3" w:themeFillTint="33"/>
            <w:vAlign w:val="center"/>
          </w:tcPr>
          <w:p w14:paraId="2668FBD1" w14:textId="77777777" w:rsidR="00D15E6F" w:rsidRPr="006424C2" w:rsidRDefault="00D15E6F" w:rsidP="00EF2ABC">
            <w:pPr>
              <w:spacing w:before="0" w:after="60"/>
              <w:ind w:left="176"/>
              <w:jc w:val="left"/>
              <w:rPr>
                <w:szCs w:val="24"/>
                <w:lang w:val="sr-Cyrl-RS"/>
              </w:rPr>
            </w:pPr>
            <w:r w:rsidRPr="006424C2">
              <w:rPr>
                <w:szCs w:val="24"/>
                <w:lang w:val="sr-Cyrl-RS"/>
              </w:rPr>
              <w:t>Проценат возача путничких аутомобила којима је прихватљиво да прекорачују ограничење брзине у насељу</w:t>
            </w:r>
          </w:p>
          <w:p w14:paraId="249141F7" w14:textId="77777777" w:rsidR="00D15E6F" w:rsidRPr="006424C2" w:rsidRDefault="00D15E6F" w:rsidP="003E333B">
            <w:pPr>
              <w:spacing w:before="0" w:after="60"/>
              <w:jc w:val="right"/>
              <w:rPr>
                <w:szCs w:val="24"/>
                <w:lang w:val="sr-Cyrl-RS"/>
              </w:rPr>
            </w:pPr>
            <w:r w:rsidRPr="006424C2">
              <w:rPr>
                <w:szCs w:val="24"/>
                <w:lang w:val="sr-Cyrl-RS"/>
              </w:rPr>
              <w:t>(Извештај АБС)</w:t>
            </w:r>
          </w:p>
        </w:tc>
        <w:tc>
          <w:tcPr>
            <w:tcW w:w="1922" w:type="dxa"/>
            <w:shd w:val="clear" w:color="auto" w:fill="auto"/>
            <w:vAlign w:val="center"/>
          </w:tcPr>
          <w:p w14:paraId="739C6DAE" w14:textId="3223FF7F" w:rsidR="00D15E6F" w:rsidRPr="006424C2" w:rsidRDefault="00D15E6F" w:rsidP="003E333B">
            <w:pPr>
              <w:jc w:val="center"/>
              <w:rPr>
                <w:bCs/>
                <w:lang w:val="sr-Cyrl-RS"/>
              </w:rPr>
            </w:pPr>
            <w:r w:rsidRPr="006424C2">
              <w:rPr>
                <w:bCs/>
                <w:lang w:val="sr-Cyrl-RS"/>
              </w:rPr>
              <w:t>53</w:t>
            </w:r>
            <w:r w:rsidR="00EF2ABC" w:rsidRPr="006424C2">
              <w:rPr>
                <w:bCs/>
                <w:lang w:val="sr-Cyrl-RS"/>
              </w:rPr>
              <w:t>,0</w:t>
            </w:r>
            <w:r w:rsidRPr="006424C2">
              <w:rPr>
                <w:bCs/>
                <w:lang w:val="sr-Cyrl-RS"/>
              </w:rPr>
              <w:t>%</w:t>
            </w:r>
          </w:p>
        </w:tc>
        <w:tc>
          <w:tcPr>
            <w:tcW w:w="1818" w:type="dxa"/>
            <w:shd w:val="clear" w:color="auto" w:fill="auto"/>
            <w:vAlign w:val="center"/>
          </w:tcPr>
          <w:p w14:paraId="53289AF4" w14:textId="747C45D7" w:rsidR="00D15E6F" w:rsidRPr="006424C2" w:rsidRDefault="00D15E6F" w:rsidP="003E333B">
            <w:pPr>
              <w:spacing w:before="0" w:after="0"/>
              <w:jc w:val="left"/>
              <w:rPr>
                <w:lang w:val="sr-Cyrl-RS"/>
              </w:rPr>
            </w:pPr>
            <w:r w:rsidRPr="006424C2">
              <w:rPr>
                <w:lang w:val="sr-Cyrl-RS"/>
              </w:rPr>
              <w:t>(20</w:t>
            </w:r>
            <w:r w:rsidR="00CA748A">
              <w:rPr>
                <w:lang w:val="sr-Cyrl-RS"/>
              </w:rPr>
              <w:t>25</w:t>
            </w:r>
            <w:r w:rsidRPr="006424C2">
              <w:rPr>
                <w:lang w:val="sr-Cyrl-RS"/>
              </w:rPr>
              <w:t>) 40%</w:t>
            </w:r>
          </w:p>
          <w:p w14:paraId="57CD6E76" w14:textId="77777777" w:rsidR="00D15E6F" w:rsidRPr="006424C2" w:rsidRDefault="00D15E6F" w:rsidP="003E333B">
            <w:pPr>
              <w:spacing w:before="0" w:after="0"/>
              <w:jc w:val="left"/>
              <w:rPr>
                <w:lang w:val="sr-Cyrl-RS"/>
              </w:rPr>
            </w:pPr>
            <w:r w:rsidRPr="006424C2">
              <w:rPr>
                <w:lang w:val="sr-Cyrl-RS"/>
              </w:rPr>
              <w:t>(2027) 30%</w:t>
            </w:r>
          </w:p>
          <w:p w14:paraId="7F138D50" w14:textId="77777777" w:rsidR="00D15E6F" w:rsidRPr="006424C2" w:rsidRDefault="00D15E6F" w:rsidP="003E333B">
            <w:pPr>
              <w:spacing w:before="0" w:after="0"/>
              <w:jc w:val="left"/>
              <w:rPr>
                <w:lang w:val="sr-Cyrl-RS"/>
              </w:rPr>
            </w:pPr>
            <w:r w:rsidRPr="006424C2">
              <w:rPr>
                <w:lang w:val="sr-Cyrl-RS"/>
              </w:rPr>
              <w:t>(2030) 20%</w:t>
            </w:r>
          </w:p>
        </w:tc>
      </w:tr>
      <w:tr w:rsidR="00D15E6F" w:rsidRPr="006424C2" w14:paraId="51474730" w14:textId="77777777" w:rsidTr="00245098">
        <w:trPr>
          <w:jc w:val="center"/>
        </w:trPr>
        <w:tc>
          <w:tcPr>
            <w:tcW w:w="5049" w:type="dxa"/>
            <w:shd w:val="clear" w:color="auto" w:fill="EDEDED" w:themeFill="accent3" w:themeFillTint="33"/>
            <w:vAlign w:val="center"/>
          </w:tcPr>
          <w:p w14:paraId="125C52BF" w14:textId="77777777" w:rsidR="00D15E6F" w:rsidRPr="006424C2" w:rsidRDefault="00D15E6F" w:rsidP="00EF2ABC">
            <w:pPr>
              <w:spacing w:before="0" w:after="60"/>
              <w:ind w:left="176"/>
              <w:jc w:val="left"/>
              <w:rPr>
                <w:szCs w:val="24"/>
                <w:lang w:val="sr-Cyrl-RS"/>
              </w:rPr>
            </w:pPr>
            <w:r w:rsidRPr="006424C2">
              <w:rPr>
                <w:szCs w:val="24"/>
                <w:lang w:val="sr-Cyrl-RS"/>
              </w:rPr>
              <w:t>Проценат возача којима је прихватљиво да возе и после конзумирања алкохола</w:t>
            </w:r>
          </w:p>
          <w:p w14:paraId="7ADF148B" w14:textId="77777777" w:rsidR="00D15E6F" w:rsidRPr="006424C2" w:rsidRDefault="00D15E6F" w:rsidP="003E333B">
            <w:pPr>
              <w:spacing w:before="0" w:after="60"/>
              <w:jc w:val="right"/>
              <w:rPr>
                <w:szCs w:val="24"/>
                <w:lang w:val="sr-Cyrl-RS"/>
              </w:rPr>
            </w:pPr>
            <w:r w:rsidRPr="006424C2">
              <w:rPr>
                <w:szCs w:val="24"/>
                <w:lang w:val="sr-Cyrl-RS"/>
              </w:rPr>
              <w:t>(Извештај АБС)</w:t>
            </w:r>
          </w:p>
        </w:tc>
        <w:tc>
          <w:tcPr>
            <w:tcW w:w="1922" w:type="dxa"/>
            <w:shd w:val="clear" w:color="auto" w:fill="auto"/>
            <w:vAlign w:val="center"/>
          </w:tcPr>
          <w:p w14:paraId="5B240A50" w14:textId="412FD36C" w:rsidR="00D15E6F" w:rsidRPr="006424C2" w:rsidRDefault="00EF2ABC" w:rsidP="003E333B">
            <w:pPr>
              <w:jc w:val="center"/>
              <w:rPr>
                <w:bCs/>
                <w:lang w:val="sr-Cyrl-RS"/>
              </w:rPr>
            </w:pPr>
            <w:r w:rsidRPr="006424C2">
              <w:rPr>
                <w:bCs/>
                <w:lang w:val="sr-Cyrl-RS"/>
              </w:rPr>
              <w:t>19,4</w:t>
            </w:r>
            <w:r w:rsidR="00D15E6F" w:rsidRPr="006424C2">
              <w:rPr>
                <w:bCs/>
                <w:lang w:val="sr-Cyrl-RS"/>
              </w:rPr>
              <w:t>%</w:t>
            </w:r>
          </w:p>
        </w:tc>
        <w:tc>
          <w:tcPr>
            <w:tcW w:w="1818" w:type="dxa"/>
            <w:shd w:val="clear" w:color="auto" w:fill="auto"/>
            <w:vAlign w:val="center"/>
          </w:tcPr>
          <w:p w14:paraId="10AC759C" w14:textId="5CFAD43E" w:rsidR="00D15E6F" w:rsidRPr="006424C2" w:rsidRDefault="00D15E6F" w:rsidP="003E333B">
            <w:pPr>
              <w:spacing w:before="0" w:after="0"/>
              <w:jc w:val="left"/>
              <w:rPr>
                <w:lang w:val="sr-Cyrl-RS"/>
              </w:rPr>
            </w:pPr>
            <w:r w:rsidRPr="006424C2">
              <w:rPr>
                <w:lang w:val="sr-Cyrl-RS"/>
              </w:rPr>
              <w:t>(20</w:t>
            </w:r>
            <w:r w:rsidR="00CA748A">
              <w:rPr>
                <w:lang w:val="sr-Cyrl-RS"/>
              </w:rPr>
              <w:t>25</w:t>
            </w:r>
            <w:r w:rsidRPr="006424C2">
              <w:rPr>
                <w:lang w:val="sr-Cyrl-RS"/>
              </w:rPr>
              <w:t>) 9%</w:t>
            </w:r>
          </w:p>
          <w:p w14:paraId="43288D48" w14:textId="77777777" w:rsidR="00D15E6F" w:rsidRPr="006424C2" w:rsidRDefault="00D15E6F" w:rsidP="003E333B">
            <w:pPr>
              <w:spacing w:before="0" w:after="0"/>
              <w:jc w:val="left"/>
              <w:rPr>
                <w:lang w:val="sr-Cyrl-RS"/>
              </w:rPr>
            </w:pPr>
            <w:r w:rsidRPr="006424C2">
              <w:rPr>
                <w:lang w:val="sr-Cyrl-RS"/>
              </w:rPr>
              <w:t>(2027) 6%</w:t>
            </w:r>
          </w:p>
          <w:p w14:paraId="05C0D20F" w14:textId="77777777" w:rsidR="00D15E6F" w:rsidRPr="006424C2" w:rsidRDefault="00D15E6F" w:rsidP="003E333B">
            <w:pPr>
              <w:spacing w:before="0" w:after="0"/>
              <w:jc w:val="left"/>
              <w:rPr>
                <w:lang w:val="sr-Cyrl-RS"/>
              </w:rPr>
            </w:pPr>
            <w:r w:rsidRPr="006424C2">
              <w:rPr>
                <w:lang w:val="sr-Cyrl-RS"/>
              </w:rPr>
              <w:t>(2030) 3%</w:t>
            </w:r>
          </w:p>
        </w:tc>
      </w:tr>
      <w:tr w:rsidR="00D15E6F" w:rsidRPr="006424C2" w14:paraId="177BBA30" w14:textId="77777777" w:rsidTr="00245098">
        <w:trPr>
          <w:jc w:val="center"/>
        </w:trPr>
        <w:tc>
          <w:tcPr>
            <w:tcW w:w="5049" w:type="dxa"/>
            <w:shd w:val="clear" w:color="auto" w:fill="EDEDED" w:themeFill="accent3" w:themeFillTint="33"/>
            <w:vAlign w:val="center"/>
          </w:tcPr>
          <w:p w14:paraId="3682F00E" w14:textId="77777777" w:rsidR="00D15E6F" w:rsidRPr="006424C2" w:rsidRDefault="00D15E6F" w:rsidP="003E333B">
            <w:pPr>
              <w:spacing w:before="0" w:after="60"/>
              <w:ind w:left="176"/>
              <w:jc w:val="left"/>
              <w:rPr>
                <w:szCs w:val="24"/>
                <w:lang w:val="sr-Cyrl-RS"/>
              </w:rPr>
            </w:pPr>
            <w:r w:rsidRPr="006424C2">
              <w:rPr>
                <w:szCs w:val="24"/>
                <w:lang w:val="sr-Cyrl-RS"/>
              </w:rPr>
              <w:t>Проценат возача којима је прихватљиво да, у току вожње, користе мобилни телефон који држе у руци</w:t>
            </w:r>
          </w:p>
          <w:p w14:paraId="584006FA" w14:textId="77777777" w:rsidR="00D15E6F" w:rsidRPr="006424C2" w:rsidRDefault="00D15E6F" w:rsidP="003E333B">
            <w:pPr>
              <w:spacing w:before="0" w:after="60"/>
              <w:jc w:val="right"/>
              <w:rPr>
                <w:szCs w:val="24"/>
                <w:lang w:val="sr-Cyrl-RS"/>
              </w:rPr>
            </w:pPr>
            <w:r w:rsidRPr="006424C2">
              <w:rPr>
                <w:szCs w:val="24"/>
                <w:lang w:val="sr-Cyrl-RS"/>
              </w:rPr>
              <w:t>(Извештај АБС)</w:t>
            </w:r>
          </w:p>
        </w:tc>
        <w:tc>
          <w:tcPr>
            <w:tcW w:w="1922" w:type="dxa"/>
            <w:shd w:val="clear" w:color="auto" w:fill="auto"/>
            <w:vAlign w:val="center"/>
          </w:tcPr>
          <w:p w14:paraId="2B588002" w14:textId="77777777" w:rsidR="00D15E6F" w:rsidRPr="006424C2" w:rsidRDefault="00D15E6F" w:rsidP="003E333B">
            <w:pPr>
              <w:jc w:val="center"/>
              <w:rPr>
                <w:bCs/>
                <w:lang w:val="sr-Cyrl-RS"/>
              </w:rPr>
            </w:pPr>
            <w:r w:rsidRPr="006424C2">
              <w:rPr>
                <w:bCs/>
                <w:lang w:val="sr-Cyrl-RS"/>
              </w:rPr>
              <w:t>47,7%</w:t>
            </w:r>
          </w:p>
        </w:tc>
        <w:tc>
          <w:tcPr>
            <w:tcW w:w="1818" w:type="dxa"/>
            <w:shd w:val="clear" w:color="auto" w:fill="auto"/>
            <w:vAlign w:val="center"/>
          </w:tcPr>
          <w:p w14:paraId="7D33A8BC" w14:textId="1939CF35" w:rsidR="00D15E6F" w:rsidRPr="006424C2" w:rsidRDefault="00D15E6F" w:rsidP="003E333B">
            <w:pPr>
              <w:spacing w:before="0" w:after="0"/>
              <w:jc w:val="left"/>
              <w:rPr>
                <w:lang w:val="sr-Cyrl-RS"/>
              </w:rPr>
            </w:pPr>
            <w:r w:rsidRPr="006424C2">
              <w:rPr>
                <w:lang w:val="sr-Cyrl-RS"/>
              </w:rPr>
              <w:t>(20</w:t>
            </w:r>
            <w:r w:rsidR="00CA748A">
              <w:rPr>
                <w:lang w:val="sr-Cyrl-RS"/>
              </w:rPr>
              <w:t>25</w:t>
            </w:r>
            <w:r w:rsidRPr="006424C2">
              <w:rPr>
                <w:lang w:val="sr-Cyrl-RS"/>
              </w:rPr>
              <w:t>) 40%</w:t>
            </w:r>
          </w:p>
          <w:p w14:paraId="41DD3699" w14:textId="77777777" w:rsidR="00D15E6F" w:rsidRPr="006424C2" w:rsidRDefault="00D15E6F" w:rsidP="003E333B">
            <w:pPr>
              <w:spacing w:before="0" w:after="0"/>
              <w:jc w:val="left"/>
              <w:rPr>
                <w:lang w:val="sr-Cyrl-RS"/>
              </w:rPr>
            </w:pPr>
            <w:r w:rsidRPr="006424C2">
              <w:rPr>
                <w:lang w:val="sr-Cyrl-RS"/>
              </w:rPr>
              <w:t>(2027) 20%</w:t>
            </w:r>
          </w:p>
          <w:p w14:paraId="5E8460A0" w14:textId="77777777" w:rsidR="00D15E6F" w:rsidRPr="006424C2" w:rsidRDefault="00D15E6F" w:rsidP="003E333B">
            <w:pPr>
              <w:spacing w:before="0" w:after="0"/>
              <w:jc w:val="left"/>
              <w:rPr>
                <w:lang w:val="sr-Cyrl-RS"/>
              </w:rPr>
            </w:pPr>
            <w:r w:rsidRPr="006424C2">
              <w:rPr>
                <w:lang w:val="sr-Cyrl-RS"/>
              </w:rPr>
              <w:t>(2030) 10%</w:t>
            </w:r>
          </w:p>
        </w:tc>
      </w:tr>
      <w:tr w:rsidR="00D15E6F" w:rsidRPr="006424C2" w14:paraId="5368C9CA" w14:textId="77777777" w:rsidTr="00245098">
        <w:trPr>
          <w:jc w:val="center"/>
        </w:trPr>
        <w:tc>
          <w:tcPr>
            <w:tcW w:w="5049" w:type="dxa"/>
            <w:shd w:val="clear" w:color="auto" w:fill="EDEDED" w:themeFill="accent3" w:themeFillTint="33"/>
          </w:tcPr>
          <w:p w14:paraId="00A271AC" w14:textId="5CF3F2D8" w:rsidR="00D15E6F" w:rsidRPr="006424C2" w:rsidRDefault="003E068D" w:rsidP="003E333B">
            <w:pPr>
              <w:pStyle w:val="00Nabrajanja"/>
              <w:numPr>
                <w:ilvl w:val="0"/>
                <w:numId w:val="0"/>
              </w:numPr>
              <w:ind w:left="142"/>
            </w:pPr>
            <w:r>
              <w:t>Проценат путника на предњем седишту</w:t>
            </w:r>
            <w:r w:rsidR="00D15E6F" w:rsidRPr="006424C2">
              <w:t xml:space="preserve"> путничких аутомобила који, у току вожње користе сигурносни појас</w:t>
            </w:r>
          </w:p>
          <w:p w14:paraId="72EF89BB" w14:textId="77777777" w:rsidR="00D15E6F" w:rsidRPr="006424C2" w:rsidRDefault="00D15E6F" w:rsidP="003E333B">
            <w:pPr>
              <w:pStyle w:val="00Nabrajanja"/>
              <w:numPr>
                <w:ilvl w:val="0"/>
                <w:numId w:val="0"/>
              </w:numPr>
              <w:ind w:left="142"/>
              <w:jc w:val="right"/>
            </w:pPr>
            <w:r w:rsidRPr="006424C2">
              <w:rPr>
                <w:szCs w:val="24"/>
              </w:rPr>
              <w:t>(Извештај АБС)</w:t>
            </w:r>
          </w:p>
        </w:tc>
        <w:tc>
          <w:tcPr>
            <w:tcW w:w="1922" w:type="dxa"/>
            <w:shd w:val="clear" w:color="auto" w:fill="auto"/>
            <w:vAlign w:val="center"/>
          </w:tcPr>
          <w:p w14:paraId="6A83B841" w14:textId="77777777" w:rsidR="00D15E6F" w:rsidRPr="006424C2" w:rsidRDefault="00D15E6F" w:rsidP="003E333B">
            <w:pPr>
              <w:jc w:val="center"/>
              <w:rPr>
                <w:lang w:val="sr-Cyrl-RS"/>
              </w:rPr>
            </w:pPr>
            <w:r w:rsidRPr="006424C2">
              <w:rPr>
                <w:lang w:val="sr-Cyrl-RS"/>
              </w:rPr>
              <w:t>84,3%</w:t>
            </w:r>
          </w:p>
        </w:tc>
        <w:tc>
          <w:tcPr>
            <w:tcW w:w="1818" w:type="dxa"/>
            <w:shd w:val="clear" w:color="auto" w:fill="auto"/>
            <w:vAlign w:val="center"/>
          </w:tcPr>
          <w:p w14:paraId="5A407B97" w14:textId="70424693" w:rsidR="00D15E6F" w:rsidRPr="006424C2" w:rsidRDefault="00D15E6F" w:rsidP="003E333B">
            <w:pPr>
              <w:spacing w:before="0" w:after="60"/>
              <w:jc w:val="left"/>
              <w:rPr>
                <w:lang w:val="sr-Cyrl-RS"/>
              </w:rPr>
            </w:pPr>
            <w:r w:rsidRPr="006424C2">
              <w:rPr>
                <w:lang w:val="sr-Cyrl-RS"/>
              </w:rPr>
              <w:t>(20</w:t>
            </w:r>
            <w:r w:rsidR="00CA748A">
              <w:rPr>
                <w:lang w:val="sr-Cyrl-RS"/>
              </w:rPr>
              <w:t>25</w:t>
            </w:r>
            <w:r w:rsidRPr="006424C2">
              <w:rPr>
                <w:lang w:val="sr-Cyrl-RS"/>
              </w:rPr>
              <w:t>) 90%</w:t>
            </w:r>
          </w:p>
          <w:p w14:paraId="76D231DC" w14:textId="77777777" w:rsidR="00D15E6F" w:rsidRPr="006424C2" w:rsidRDefault="00D15E6F" w:rsidP="003E333B">
            <w:pPr>
              <w:spacing w:before="0" w:after="60"/>
              <w:jc w:val="left"/>
              <w:rPr>
                <w:lang w:val="sr-Cyrl-RS"/>
              </w:rPr>
            </w:pPr>
            <w:r w:rsidRPr="006424C2">
              <w:rPr>
                <w:lang w:val="sr-Cyrl-RS"/>
              </w:rPr>
              <w:t>(2027) 93%</w:t>
            </w:r>
          </w:p>
          <w:p w14:paraId="78CFB53C" w14:textId="77777777" w:rsidR="00D15E6F" w:rsidRPr="006424C2" w:rsidRDefault="00D15E6F" w:rsidP="003E333B">
            <w:pPr>
              <w:spacing w:before="0" w:after="60"/>
              <w:jc w:val="left"/>
              <w:rPr>
                <w:lang w:val="sr-Cyrl-RS"/>
              </w:rPr>
            </w:pPr>
            <w:r w:rsidRPr="006424C2">
              <w:rPr>
                <w:lang w:val="sr-Cyrl-RS"/>
              </w:rPr>
              <w:t>(2030) 96%</w:t>
            </w:r>
          </w:p>
        </w:tc>
      </w:tr>
      <w:tr w:rsidR="00D15E6F" w:rsidRPr="006424C2" w14:paraId="49130499" w14:textId="77777777" w:rsidTr="00245098">
        <w:trPr>
          <w:jc w:val="center"/>
        </w:trPr>
        <w:tc>
          <w:tcPr>
            <w:tcW w:w="5049" w:type="dxa"/>
            <w:shd w:val="clear" w:color="auto" w:fill="EDEDED" w:themeFill="accent3" w:themeFillTint="33"/>
          </w:tcPr>
          <w:p w14:paraId="7612221F" w14:textId="77777777" w:rsidR="00D15E6F" w:rsidRPr="006424C2" w:rsidRDefault="00D15E6F" w:rsidP="003E333B">
            <w:pPr>
              <w:pStyle w:val="00Nabrajanja"/>
              <w:numPr>
                <w:ilvl w:val="0"/>
                <w:numId w:val="0"/>
              </w:numPr>
              <w:ind w:left="142"/>
            </w:pPr>
            <w:r w:rsidRPr="006424C2">
              <w:t>Проценат путника на задњем седишту путничких аутомобила који, у току вожње користе сигурносни појас</w:t>
            </w:r>
          </w:p>
          <w:p w14:paraId="30B3F400" w14:textId="77777777" w:rsidR="00D15E6F" w:rsidRPr="006424C2" w:rsidRDefault="00D15E6F" w:rsidP="003E333B">
            <w:pPr>
              <w:pStyle w:val="00Nabrajanja"/>
              <w:numPr>
                <w:ilvl w:val="0"/>
                <w:numId w:val="0"/>
              </w:numPr>
              <w:ind w:left="142"/>
              <w:jc w:val="right"/>
            </w:pPr>
            <w:r w:rsidRPr="006424C2">
              <w:rPr>
                <w:szCs w:val="24"/>
              </w:rPr>
              <w:t xml:space="preserve"> (Извештај АБС)</w:t>
            </w:r>
          </w:p>
        </w:tc>
        <w:tc>
          <w:tcPr>
            <w:tcW w:w="1922" w:type="dxa"/>
            <w:shd w:val="clear" w:color="auto" w:fill="auto"/>
            <w:vAlign w:val="center"/>
          </w:tcPr>
          <w:p w14:paraId="02A47DD8" w14:textId="77777777" w:rsidR="00D15E6F" w:rsidRPr="006424C2" w:rsidRDefault="00D15E6F" w:rsidP="003E333B">
            <w:pPr>
              <w:jc w:val="center"/>
              <w:rPr>
                <w:lang w:val="sr-Cyrl-RS"/>
              </w:rPr>
            </w:pPr>
            <w:r w:rsidRPr="006424C2">
              <w:rPr>
                <w:lang w:val="sr-Cyrl-RS"/>
              </w:rPr>
              <w:t>19,1%</w:t>
            </w:r>
          </w:p>
        </w:tc>
        <w:tc>
          <w:tcPr>
            <w:tcW w:w="1818" w:type="dxa"/>
            <w:shd w:val="clear" w:color="auto" w:fill="auto"/>
            <w:vAlign w:val="center"/>
          </w:tcPr>
          <w:p w14:paraId="7B7C72C6" w14:textId="759BAD42" w:rsidR="00D15E6F" w:rsidRPr="006424C2" w:rsidRDefault="00D15E6F" w:rsidP="003E333B">
            <w:pPr>
              <w:spacing w:before="0" w:after="60"/>
              <w:jc w:val="left"/>
              <w:rPr>
                <w:lang w:val="sr-Cyrl-RS"/>
              </w:rPr>
            </w:pPr>
            <w:r w:rsidRPr="006424C2">
              <w:rPr>
                <w:lang w:val="sr-Cyrl-RS"/>
              </w:rPr>
              <w:t>(20</w:t>
            </w:r>
            <w:r w:rsidR="00CA748A">
              <w:rPr>
                <w:lang w:val="sr-Cyrl-RS"/>
              </w:rPr>
              <w:t>25</w:t>
            </w:r>
            <w:r w:rsidRPr="006424C2">
              <w:rPr>
                <w:lang w:val="sr-Cyrl-RS"/>
              </w:rPr>
              <w:t>) 35%</w:t>
            </w:r>
          </w:p>
          <w:p w14:paraId="704C15AF" w14:textId="77777777" w:rsidR="00D15E6F" w:rsidRPr="006424C2" w:rsidRDefault="00D15E6F" w:rsidP="003E333B">
            <w:pPr>
              <w:spacing w:before="0" w:after="60"/>
              <w:jc w:val="left"/>
              <w:rPr>
                <w:lang w:val="sr-Cyrl-RS"/>
              </w:rPr>
            </w:pPr>
            <w:r w:rsidRPr="006424C2">
              <w:rPr>
                <w:lang w:val="sr-Cyrl-RS"/>
              </w:rPr>
              <w:t>(2027) 60%</w:t>
            </w:r>
          </w:p>
          <w:p w14:paraId="31E8BFCE" w14:textId="77777777" w:rsidR="00D15E6F" w:rsidRPr="006424C2" w:rsidRDefault="00D15E6F" w:rsidP="003E333B">
            <w:pPr>
              <w:spacing w:before="0" w:after="60"/>
              <w:jc w:val="left"/>
              <w:rPr>
                <w:lang w:val="sr-Cyrl-RS"/>
              </w:rPr>
            </w:pPr>
            <w:r w:rsidRPr="006424C2">
              <w:rPr>
                <w:lang w:val="sr-Cyrl-RS"/>
              </w:rPr>
              <w:t>(2030) 85%</w:t>
            </w:r>
          </w:p>
        </w:tc>
      </w:tr>
      <w:tr w:rsidR="00D15E6F" w:rsidRPr="006424C2" w14:paraId="0150A0A8" w14:textId="77777777" w:rsidTr="00245098">
        <w:trPr>
          <w:jc w:val="center"/>
        </w:trPr>
        <w:tc>
          <w:tcPr>
            <w:tcW w:w="5049" w:type="dxa"/>
            <w:shd w:val="clear" w:color="auto" w:fill="EDEDED" w:themeFill="accent3" w:themeFillTint="33"/>
          </w:tcPr>
          <w:p w14:paraId="79A43559" w14:textId="77777777" w:rsidR="00D15E6F" w:rsidRPr="006424C2" w:rsidRDefault="00D15E6F" w:rsidP="003E333B">
            <w:pPr>
              <w:pStyle w:val="00Nabrajanja"/>
              <w:numPr>
                <w:ilvl w:val="0"/>
                <w:numId w:val="0"/>
              </w:numPr>
              <w:ind w:left="142"/>
            </w:pPr>
            <w:r w:rsidRPr="006424C2">
              <w:t xml:space="preserve">Проценат деце која у путничким аутомобилима правилно користе </w:t>
            </w:r>
            <w:r w:rsidRPr="006424C2">
              <w:lastRenderedPageBreak/>
              <w:t>одговарајуће системе заштите</w:t>
            </w:r>
          </w:p>
          <w:p w14:paraId="2B9F9A62" w14:textId="77777777" w:rsidR="00D15E6F" w:rsidRPr="006424C2" w:rsidRDefault="00D15E6F" w:rsidP="003E333B">
            <w:pPr>
              <w:widowControl/>
              <w:spacing w:before="0" w:after="60"/>
              <w:ind w:left="142"/>
              <w:jc w:val="right"/>
              <w:rPr>
                <w:szCs w:val="24"/>
                <w:lang w:val="sr-Cyrl-RS"/>
              </w:rPr>
            </w:pPr>
            <w:r w:rsidRPr="006424C2">
              <w:rPr>
                <w:szCs w:val="24"/>
                <w:lang w:val="sr-Cyrl-RS"/>
              </w:rPr>
              <w:t>(Извештај АБС)</w:t>
            </w:r>
          </w:p>
        </w:tc>
        <w:tc>
          <w:tcPr>
            <w:tcW w:w="1922" w:type="dxa"/>
            <w:shd w:val="clear" w:color="auto" w:fill="auto"/>
            <w:vAlign w:val="center"/>
          </w:tcPr>
          <w:p w14:paraId="24F26F9B" w14:textId="77777777" w:rsidR="00D15E6F" w:rsidRPr="006424C2" w:rsidRDefault="00D15E6F" w:rsidP="003E333B">
            <w:pPr>
              <w:jc w:val="center"/>
              <w:rPr>
                <w:lang w:val="sr-Cyrl-RS"/>
              </w:rPr>
            </w:pPr>
            <w:r w:rsidRPr="006424C2">
              <w:rPr>
                <w:lang w:val="sr-Cyrl-RS"/>
              </w:rPr>
              <w:lastRenderedPageBreak/>
              <w:t>48,7%</w:t>
            </w:r>
          </w:p>
        </w:tc>
        <w:tc>
          <w:tcPr>
            <w:tcW w:w="1818" w:type="dxa"/>
            <w:shd w:val="clear" w:color="auto" w:fill="auto"/>
            <w:vAlign w:val="center"/>
          </w:tcPr>
          <w:p w14:paraId="03B04429" w14:textId="2E14235B" w:rsidR="00D15E6F" w:rsidRPr="006424C2" w:rsidRDefault="00D15E6F" w:rsidP="003E333B">
            <w:pPr>
              <w:spacing w:before="0" w:after="60"/>
              <w:jc w:val="left"/>
              <w:rPr>
                <w:lang w:val="sr-Cyrl-RS"/>
              </w:rPr>
            </w:pPr>
            <w:r w:rsidRPr="006424C2">
              <w:rPr>
                <w:lang w:val="sr-Cyrl-RS"/>
              </w:rPr>
              <w:t>(20</w:t>
            </w:r>
            <w:r w:rsidR="00CA748A">
              <w:rPr>
                <w:lang w:val="sr-Cyrl-RS"/>
              </w:rPr>
              <w:t>25</w:t>
            </w:r>
            <w:r w:rsidRPr="006424C2">
              <w:rPr>
                <w:lang w:val="sr-Cyrl-RS"/>
              </w:rPr>
              <w:t>) 65%</w:t>
            </w:r>
          </w:p>
          <w:p w14:paraId="1C338AE0" w14:textId="77777777" w:rsidR="00D15E6F" w:rsidRPr="006424C2" w:rsidRDefault="00D15E6F" w:rsidP="003E333B">
            <w:pPr>
              <w:spacing w:before="0" w:after="60"/>
              <w:jc w:val="left"/>
              <w:rPr>
                <w:lang w:val="sr-Cyrl-RS"/>
              </w:rPr>
            </w:pPr>
            <w:r w:rsidRPr="006424C2">
              <w:rPr>
                <w:lang w:val="sr-Cyrl-RS"/>
              </w:rPr>
              <w:lastRenderedPageBreak/>
              <w:t>(2027) 80%</w:t>
            </w:r>
          </w:p>
          <w:p w14:paraId="00636CC6" w14:textId="77777777" w:rsidR="00D15E6F" w:rsidRPr="006424C2" w:rsidRDefault="00D15E6F" w:rsidP="003E333B">
            <w:pPr>
              <w:spacing w:before="0" w:after="60"/>
              <w:jc w:val="left"/>
              <w:rPr>
                <w:lang w:val="sr-Cyrl-RS"/>
              </w:rPr>
            </w:pPr>
            <w:r w:rsidRPr="006424C2">
              <w:rPr>
                <w:lang w:val="sr-Cyrl-RS"/>
              </w:rPr>
              <w:t>(2030) 96%</w:t>
            </w:r>
          </w:p>
        </w:tc>
      </w:tr>
      <w:tr w:rsidR="00D15E6F" w:rsidRPr="006424C2" w14:paraId="0E65411C" w14:textId="77777777" w:rsidTr="00245098">
        <w:trPr>
          <w:jc w:val="center"/>
        </w:trPr>
        <w:tc>
          <w:tcPr>
            <w:tcW w:w="5049" w:type="dxa"/>
            <w:shd w:val="clear" w:color="auto" w:fill="EDEDED" w:themeFill="accent3" w:themeFillTint="33"/>
          </w:tcPr>
          <w:p w14:paraId="0D2FED68" w14:textId="5BA70FFA" w:rsidR="00D15E6F" w:rsidRPr="006424C2" w:rsidRDefault="00D15E6F" w:rsidP="003E333B">
            <w:pPr>
              <w:spacing w:before="0"/>
              <w:ind w:left="176"/>
              <w:jc w:val="left"/>
              <w:rPr>
                <w:lang w:val="sr-Cyrl-RS"/>
              </w:rPr>
            </w:pPr>
            <w:r w:rsidRPr="006424C2">
              <w:rPr>
                <w:lang w:val="sr-Cyrl-RS"/>
              </w:rPr>
              <w:lastRenderedPageBreak/>
              <w:t xml:space="preserve">Проценат мотоциклиста и мопедиста који правилно користе </w:t>
            </w:r>
            <w:r w:rsidR="006424C2" w:rsidRPr="006424C2">
              <w:rPr>
                <w:lang w:val="sr-Cyrl-RS"/>
              </w:rPr>
              <w:t>заштитне</w:t>
            </w:r>
            <w:r w:rsidRPr="006424C2">
              <w:rPr>
                <w:lang w:val="sr-Cyrl-RS"/>
              </w:rPr>
              <w:t xml:space="preserve"> кациге </w:t>
            </w:r>
          </w:p>
          <w:p w14:paraId="02B35C41" w14:textId="77777777" w:rsidR="00D15E6F" w:rsidRPr="006424C2" w:rsidRDefault="00D15E6F" w:rsidP="003E333B">
            <w:pPr>
              <w:widowControl/>
              <w:spacing w:before="0" w:after="60"/>
              <w:ind w:left="142"/>
              <w:jc w:val="right"/>
              <w:rPr>
                <w:szCs w:val="24"/>
                <w:lang w:val="sr-Cyrl-RS"/>
              </w:rPr>
            </w:pPr>
            <w:r w:rsidRPr="006424C2">
              <w:rPr>
                <w:lang w:val="sr-Cyrl-RS"/>
              </w:rPr>
              <w:t>(Извештај АБС)</w:t>
            </w:r>
          </w:p>
        </w:tc>
        <w:tc>
          <w:tcPr>
            <w:tcW w:w="1922" w:type="dxa"/>
            <w:shd w:val="clear" w:color="auto" w:fill="auto"/>
            <w:vAlign w:val="center"/>
          </w:tcPr>
          <w:p w14:paraId="35E6DB84" w14:textId="77777777" w:rsidR="00D15E6F" w:rsidRPr="006424C2" w:rsidRDefault="00D15E6F" w:rsidP="003E333B">
            <w:pPr>
              <w:jc w:val="center"/>
              <w:rPr>
                <w:lang w:val="sr-Cyrl-RS"/>
              </w:rPr>
            </w:pPr>
            <w:r w:rsidRPr="006424C2">
              <w:rPr>
                <w:lang w:val="sr-Cyrl-RS"/>
              </w:rPr>
              <w:t>79,3%</w:t>
            </w:r>
          </w:p>
        </w:tc>
        <w:tc>
          <w:tcPr>
            <w:tcW w:w="1818" w:type="dxa"/>
            <w:shd w:val="clear" w:color="auto" w:fill="auto"/>
            <w:vAlign w:val="center"/>
          </w:tcPr>
          <w:p w14:paraId="74802FBE" w14:textId="0B7DC8FD" w:rsidR="00D15E6F" w:rsidRPr="006424C2" w:rsidRDefault="00D15E6F" w:rsidP="003E333B">
            <w:pPr>
              <w:spacing w:before="0" w:after="60"/>
              <w:jc w:val="left"/>
              <w:rPr>
                <w:lang w:val="sr-Cyrl-RS"/>
              </w:rPr>
            </w:pPr>
            <w:r w:rsidRPr="006424C2">
              <w:rPr>
                <w:lang w:val="sr-Cyrl-RS"/>
              </w:rPr>
              <w:t>(20</w:t>
            </w:r>
            <w:r w:rsidR="00CA748A">
              <w:rPr>
                <w:lang w:val="sr-Cyrl-RS"/>
              </w:rPr>
              <w:t>25</w:t>
            </w:r>
            <w:r w:rsidRPr="006424C2">
              <w:rPr>
                <w:lang w:val="sr-Cyrl-RS"/>
              </w:rPr>
              <w:t>) 90%</w:t>
            </w:r>
          </w:p>
          <w:p w14:paraId="74B4863B" w14:textId="77777777" w:rsidR="00D15E6F" w:rsidRPr="006424C2" w:rsidRDefault="00D15E6F" w:rsidP="003E333B">
            <w:pPr>
              <w:spacing w:before="0" w:after="60"/>
              <w:jc w:val="left"/>
              <w:rPr>
                <w:lang w:val="sr-Cyrl-RS"/>
              </w:rPr>
            </w:pPr>
            <w:r w:rsidRPr="006424C2">
              <w:rPr>
                <w:lang w:val="sr-Cyrl-RS"/>
              </w:rPr>
              <w:t>(2027) 93%</w:t>
            </w:r>
          </w:p>
          <w:p w14:paraId="4C8E692A" w14:textId="77777777" w:rsidR="00D15E6F" w:rsidRPr="006424C2" w:rsidRDefault="00D15E6F" w:rsidP="003E333B">
            <w:pPr>
              <w:spacing w:before="0" w:after="60"/>
              <w:jc w:val="left"/>
              <w:rPr>
                <w:lang w:val="sr-Cyrl-RS"/>
              </w:rPr>
            </w:pPr>
            <w:r w:rsidRPr="006424C2">
              <w:rPr>
                <w:lang w:val="sr-Cyrl-RS"/>
              </w:rPr>
              <w:t>(2030) 96%</w:t>
            </w:r>
          </w:p>
        </w:tc>
      </w:tr>
      <w:tr w:rsidR="00D15E6F" w:rsidRPr="006424C2" w14:paraId="168A5394" w14:textId="77777777" w:rsidTr="00245098">
        <w:trPr>
          <w:trHeight w:val="1032"/>
          <w:jc w:val="center"/>
        </w:trPr>
        <w:tc>
          <w:tcPr>
            <w:tcW w:w="5049" w:type="dxa"/>
            <w:shd w:val="clear" w:color="auto" w:fill="EDEDED" w:themeFill="accent3" w:themeFillTint="33"/>
          </w:tcPr>
          <w:p w14:paraId="5D7F8246" w14:textId="77777777" w:rsidR="00D15E6F" w:rsidRPr="006424C2" w:rsidRDefault="00D15E6F" w:rsidP="003E333B">
            <w:pPr>
              <w:pStyle w:val="00Nabrajanja"/>
              <w:numPr>
                <w:ilvl w:val="0"/>
                <w:numId w:val="0"/>
              </w:numPr>
              <w:ind w:left="142"/>
            </w:pPr>
            <w:r w:rsidRPr="006424C2">
              <w:t>Проценат возача путничких аутомобила који прекорачују ограничење брзине у насељу</w:t>
            </w:r>
          </w:p>
          <w:p w14:paraId="7FB58C9F" w14:textId="77777777" w:rsidR="00D15E6F" w:rsidRPr="006424C2" w:rsidRDefault="00D15E6F" w:rsidP="003E333B">
            <w:pPr>
              <w:pStyle w:val="00Nabrajanja"/>
              <w:numPr>
                <w:ilvl w:val="0"/>
                <w:numId w:val="0"/>
              </w:numPr>
              <w:ind w:left="142"/>
              <w:jc w:val="right"/>
            </w:pPr>
            <w:r w:rsidRPr="006424C2">
              <w:rPr>
                <w:szCs w:val="24"/>
              </w:rPr>
              <w:t>(Извештај АБС)</w:t>
            </w:r>
          </w:p>
        </w:tc>
        <w:tc>
          <w:tcPr>
            <w:tcW w:w="1922" w:type="dxa"/>
            <w:shd w:val="clear" w:color="auto" w:fill="auto"/>
            <w:vAlign w:val="center"/>
          </w:tcPr>
          <w:p w14:paraId="72E09DC1" w14:textId="77777777" w:rsidR="00D15E6F" w:rsidRPr="006424C2" w:rsidRDefault="00D15E6F" w:rsidP="003E333B">
            <w:pPr>
              <w:jc w:val="center"/>
              <w:rPr>
                <w:lang w:val="sr-Cyrl-RS"/>
              </w:rPr>
            </w:pPr>
            <w:r w:rsidRPr="006424C2">
              <w:rPr>
                <w:lang w:val="sr-Cyrl-RS"/>
              </w:rPr>
              <w:t>51,0%</w:t>
            </w:r>
          </w:p>
        </w:tc>
        <w:tc>
          <w:tcPr>
            <w:tcW w:w="1818" w:type="dxa"/>
            <w:shd w:val="clear" w:color="auto" w:fill="auto"/>
            <w:vAlign w:val="center"/>
          </w:tcPr>
          <w:p w14:paraId="2E10E7D4" w14:textId="1A0E7A73" w:rsidR="00D15E6F" w:rsidRPr="006424C2" w:rsidRDefault="00D15E6F" w:rsidP="003E333B">
            <w:pPr>
              <w:spacing w:before="0" w:after="60"/>
              <w:jc w:val="left"/>
              <w:rPr>
                <w:lang w:val="sr-Cyrl-RS"/>
              </w:rPr>
            </w:pPr>
            <w:r w:rsidRPr="006424C2">
              <w:rPr>
                <w:lang w:val="sr-Cyrl-RS"/>
              </w:rPr>
              <w:t>(20</w:t>
            </w:r>
            <w:r w:rsidR="00CA748A">
              <w:rPr>
                <w:lang w:val="sr-Cyrl-RS"/>
              </w:rPr>
              <w:t>25</w:t>
            </w:r>
            <w:r w:rsidRPr="006424C2">
              <w:rPr>
                <w:lang w:val="sr-Cyrl-RS"/>
              </w:rPr>
              <w:t xml:space="preserve">) 45% </w:t>
            </w:r>
          </w:p>
          <w:p w14:paraId="599A8D73" w14:textId="77777777" w:rsidR="00D15E6F" w:rsidRPr="006424C2" w:rsidRDefault="00D15E6F" w:rsidP="003E333B">
            <w:pPr>
              <w:spacing w:before="0" w:after="60"/>
              <w:jc w:val="left"/>
              <w:rPr>
                <w:lang w:val="sr-Cyrl-RS"/>
              </w:rPr>
            </w:pPr>
            <w:r w:rsidRPr="006424C2">
              <w:rPr>
                <w:lang w:val="sr-Cyrl-RS"/>
              </w:rPr>
              <w:t>(2027) 35%</w:t>
            </w:r>
          </w:p>
          <w:p w14:paraId="19316207" w14:textId="77777777" w:rsidR="00D15E6F" w:rsidRPr="006424C2" w:rsidRDefault="00D15E6F" w:rsidP="003E333B">
            <w:pPr>
              <w:spacing w:before="0" w:after="60"/>
              <w:jc w:val="left"/>
              <w:rPr>
                <w:lang w:val="sr-Cyrl-RS"/>
              </w:rPr>
            </w:pPr>
            <w:r w:rsidRPr="006424C2">
              <w:rPr>
                <w:lang w:val="sr-Cyrl-RS"/>
              </w:rPr>
              <w:t>(2030) 25%</w:t>
            </w:r>
          </w:p>
        </w:tc>
      </w:tr>
      <w:tr w:rsidR="00D15E6F" w:rsidRPr="006424C2" w14:paraId="7D4D0380" w14:textId="77777777" w:rsidTr="00245098">
        <w:trPr>
          <w:trHeight w:val="1032"/>
          <w:jc w:val="center"/>
        </w:trPr>
        <w:tc>
          <w:tcPr>
            <w:tcW w:w="5049" w:type="dxa"/>
            <w:shd w:val="clear" w:color="auto" w:fill="EDEDED" w:themeFill="accent3" w:themeFillTint="33"/>
          </w:tcPr>
          <w:p w14:paraId="53B50E9C" w14:textId="77777777" w:rsidR="00D15E6F" w:rsidRPr="006424C2" w:rsidRDefault="00D15E6F" w:rsidP="003E333B">
            <w:pPr>
              <w:pStyle w:val="00Nabrajanja"/>
              <w:numPr>
                <w:ilvl w:val="0"/>
                <w:numId w:val="0"/>
              </w:numPr>
              <w:ind w:left="142"/>
            </w:pPr>
            <w:r w:rsidRPr="006424C2">
              <w:t>Проценат возача путничких аутомобила који прекорачују ограничење брзине у насељу за више од 10 km/h</w:t>
            </w:r>
          </w:p>
          <w:p w14:paraId="63FE5933" w14:textId="77777777" w:rsidR="00D15E6F" w:rsidRPr="006424C2" w:rsidRDefault="00D15E6F" w:rsidP="003E333B">
            <w:pPr>
              <w:pStyle w:val="00Nabrajanja"/>
              <w:numPr>
                <w:ilvl w:val="0"/>
                <w:numId w:val="0"/>
              </w:numPr>
              <w:ind w:left="142"/>
              <w:jc w:val="right"/>
            </w:pPr>
            <w:r w:rsidRPr="006424C2">
              <w:rPr>
                <w:szCs w:val="24"/>
              </w:rPr>
              <w:t>(Извештај АБС)</w:t>
            </w:r>
          </w:p>
        </w:tc>
        <w:tc>
          <w:tcPr>
            <w:tcW w:w="1922" w:type="dxa"/>
            <w:shd w:val="clear" w:color="auto" w:fill="auto"/>
            <w:vAlign w:val="center"/>
          </w:tcPr>
          <w:p w14:paraId="2FB0F443" w14:textId="77777777" w:rsidR="00D15E6F" w:rsidRPr="006424C2" w:rsidRDefault="00D15E6F" w:rsidP="003E333B">
            <w:pPr>
              <w:jc w:val="center"/>
              <w:rPr>
                <w:highlight w:val="yellow"/>
                <w:lang w:val="sr-Cyrl-RS"/>
              </w:rPr>
            </w:pPr>
            <w:r w:rsidRPr="006424C2">
              <w:rPr>
                <w:lang w:val="sr-Cyrl-RS"/>
              </w:rPr>
              <w:t>16,6%</w:t>
            </w:r>
          </w:p>
        </w:tc>
        <w:tc>
          <w:tcPr>
            <w:tcW w:w="1818" w:type="dxa"/>
            <w:shd w:val="clear" w:color="auto" w:fill="auto"/>
            <w:vAlign w:val="center"/>
          </w:tcPr>
          <w:p w14:paraId="3297760C" w14:textId="14B48BB3" w:rsidR="00D15E6F" w:rsidRPr="006424C2" w:rsidRDefault="00D15E6F" w:rsidP="003E333B">
            <w:pPr>
              <w:spacing w:before="0" w:after="60"/>
              <w:jc w:val="left"/>
              <w:rPr>
                <w:lang w:val="sr-Cyrl-RS"/>
              </w:rPr>
            </w:pPr>
            <w:r w:rsidRPr="006424C2">
              <w:rPr>
                <w:lang w:val="sr-Cyrl-RS"/>
              </w:rPr>
              <w:t>(20</w:t>
            </w:r>
            <w:r w:rsidR="00CA748A">
              <w:rPr>
                <w:lang w:val="sr-Cyrl-RS"/>
              </w:rPr>
              <w:t>25</w:t>
            </w:r>
            <w:r w:rsidRPr="006424C2">
              <w:rPr>
                <w:lang w:val="sr-Cyrl-RS"/>
              </w:rPr>
              <w:t xml:space="preserve">) 13% </w:t>
            </w:r>
          </w:p>
          <w:p w14:paraId="77987DAD" w14:textId="77777777" w:rsidR="00D15E6F" w:rsidRPr="006424C2" w:rsidRDefault="00D15E6F" w:rsidP="003E333B">
            <w:pPr>
              <w:spacing w:before="0" w:after="60"/>
              <w:jc w:val="left"/>
              <w:rPr>
                <w:lang w:val="sr-Cyrl-RS"/>
              </w:rPr>
            </w:pPr>
            <w:r w:rsidRPr="006424C2">
              <w:rPr>
                <w:lang w:val="sr-Cyrl-RS"/>
              </w:rPr>
              <w:t>(2027) 9%</w:t>
            </w:r>
          </w:p>
          <w:p w14:paraId="301A5574" w14:textId="77777777" w:rsidR="00D15E6F" w:rsidRPr="006424C2" w:rsidRDefault="00D15E6F" w:rsidP="003E333B">
            <w:pPr>
              <w:spacing w:before="0" w:after="60"/>
              <w:jc w:val="left"/>
              <w:rPr>
                <w:lang w:val="sr-Cyrl-RS"/>
              </w:rPr>
            </w:pPr>
            <w:r w:rsidRPr="006424C2">
              <w:rPr>
                <w:lang w:val="sr-Cyrl-RS"/>
              </w:rPr>
              <w:t>(2030) 5%</w:t>
            </w:r>
          </w:p>
        </w:tc>
      </w:tr>
      <w:tr w:rsidR="00D15E6F" w:rsidRPr="006424C2" w14:paraId="7DAFDEF3" w14:textId="77777777" w:rsidTr="00245098">
        <w:trPr>
          <w:trHeight w:val="1032"/>
          <w:jc w:val="center"/>
        </w:trPr>
        <w:tc>
          <w:tcPr>
            <w:tcW w:w="5049" w:type="dxa"/>
            <w:shd w:val="clear" w:color="auto" w:fill="EDEDED" w:themeFill="accent3" w:themeFillTint="33"/>
          </w:tcPr>
          <w:p w14:paraId="0E8C46D4" w14:textId="77777777" w:rsidR="00D15E6F" w:rsidRPr="006424C2" w:rsidRDefault="00D15E6F" w:rsidP="003E333B">
            <w:pPr>
              <w:pStyle w:val="00Nabrajanja"/>
              <w:numPr>
                <w:ilvl w:val="0"/>
                <w:numId w:val="0"/>
              </w:numPr>
              <w:ind w:left="142"/>
            </w:pPr>
            <w:r w:rsidRPr="006424C2">
              <w:t>Проценат возача путничких аутомобила који прекорачују ограничење брзине ван насеља за више од 10 km/h</w:t>
            </w:r>
          </w:p>
          <w:p w14:paraId="3685FA46" w14:textId="77777777" w:rsidR="00D15E6F" w:rsidRPr="006424C2" w:rsidRDefault="00D15E6F" w:rsidP="003E333B">
            <w:pPr>
              <w:pStyle w:val="00Nabrajanja"/>
              <w:numPr>
                <w:ilvl w:val="0"/>
                <w:numId w:val="0"/>
              </w:numPr>
              <w:ind w:left="142"/>
              <w:jc w:val="right"/>
            </w:pPr>
            <w:r w:rsidRPr="006424C2">
              <w:rPr>
                <w:szCs w:val="24"/>
              </w:rPr>
              <w:t>(Извештај АБС)</w:t>
            </w:r>
          </w:p>
        </w:tc>
        <w:tc>
          <w:tcPr>
            <w:tcW w:w="1922" w:type="dxa"/>
            <w:shd w:val="clear" w:color="auto" w:fill="auto"/>
            <w:vAlign w:val="center"/>
          </w:tcPr>
          <w:p w14:paraId="4CDF1F4E" w14:textId="77777777" w:rsidR="00D15E6F" w:rsidRPr="006424C2" w:rsidRDefault="00D15E6F" w:rsidP="003E333B">
            <w:pPr>
              <w:jc w:val="center"/>
              <w:rPr>
                <w:highlight w:val="yellow"/>
                <w:lang w:val="sr-Cyrl-RS"/>
              </w:rPr>
            </w:pPr>
            <w:r w:rsidRPr="006424C2">
              <w:rPr>
                <w:lang w:val="sr-Cyrl-RS"/>
              </w:rPr>
              <w:t>10,9%</w:t>
            </w:r>
          </w:p>
        </w:tc>
        <w:tc>
          <w:tcPr>
            <w:tcW w:w="1818" w:type="dxa"/>
            <w:shd w:val="clear" w:color="auto" w:fill="auto"/>
            <w:vAlign w:val="center"/>
          </w:tcPr>
          <w:p w14:paraId="26C0BEF1" w14:textId="17473CF8" w:rsidR="00D15E6F" w:rsidRPr="006424C2" w:rsidRDefault="00D15E6F" w:rsidP="003E333B">
            <w:pPr>
              <w:spacing w:before="0" w:after="60"/>
              <w:jc w:val="left"/>
              <w:rPr>
                <w:lang w:val="sr-Cyrl-RS"/>
              </w:rPr>
            </w:pPr>
            <w:r w:rsidRPr="006424C2">
              <w:rPr>
                <w:lang w:val="sr-Cyrl-RS"/>
              </w:rPr>
              <w:t>(20</w:t>
            </w:r>
            <w:r w:rsidR="00CA748A">
              <w:rPr>
                <w:lang w:val="sr-Cyrl-RS"/>
              </w:rPr>
              <w:t>25</w:t>
            </w:r>
            <w:r w:rsidRPr="006424C2">
              <w:rPr>
                <w:lang w:val="sr-Cyrl-RS"/>
              </w:rPr>
              <w:t xml:space="preserve">) 9% </w:t>
            </w:r>
          </w:p>
          <w:p w14:paraId="4B69E197" w14:textId="77777777" w:rsidR="00D15E6F" w:rsidRPr="006424C2" w:rsidRDefault="00D15E6F" w:rsidP="003E333B">
            <w:pPr>
              <w:spacing w:before="0" w:after="60"/>
              <w:jc w:val="left"/>
              <w:rPr>
                <w:lang w:val="sr-Cyrl-RS"/>
              </w:rPr>
            </w:pPr>
            <w:r w:rsidRPr="006424C2">
              <w:rPr>
                <w:lang w:val="sr-Cyrl-RS"/>
              </w:rPr>
              <w:t>(2027) 7%</w:t>
            </w:r>
          </w:p>
          <w:p w14:paraId="380046FB" w14:textId="77777777" w:rsidR="00D15E6F" w:rsidRPr="006424C2" w:rsidRDefault="00D15E6F" w:rsidP="003E333B">
            <w:pPr>
              <w:spacing w:before="0" w:after="60"/>
              <w:jc w:val="left"/>
              <w:rPr>
                <w:lang w:val="sr-Cyrl-RS"/>
              </w:rPr>
            </w:pPr>
            <w:r w:rsidRPr="006424C2">
              <w:rPr>
                <w:lang w:val="sr-Cyrl-RS"/>
              </w:rPr>
              <w:t>(2030) 5%</w:t>
            </w:r>
          </w:p>
        </w:tc>
      </w:tr>
      <w:tr w:rsidR="006F7E76" w:rsidRPr="006424C2" w14:paraId="6D7EC108" w14:textId="77777777" w:rsidTr="00245098">
        <w:trPr>
          <w:trHeight w:val="1032"/>
          <w:jc w:val="center"/>
        </w:trPr>
        <w:tc>
          <w:tcPr>
            <w:tcW w:w="5049" w:type="dxa"/>
            <w:shd w:val="clear" w:color="auto" w:fill="EDEDED" w:themeFill="accent3" w:themeFillTint="33"/>
          </w:tcPr>
          <w:p w14:paraId="6AE831EA" w14:textId="2DFA0DE2" w:rsidR="006F7E76" w:rsidRPr="00351329" w:rsidRDefault="006F7E76" w:rsidP="003E333B">
            <w:pPr>
              <w:pStyle w:val="00Nabrajanja"/>
              <w:numPr>
                <w:ilvl w:val="0"/>
                <w:numId w:val="0"/>
              </w:numPr>
              <w:ind w:left="142"/>
              <w:rPr>
                <w:szCs w:val="24"/>
              </w:rPr>
            </w:pPr>
            <w:r w:rsidRPr="00351329">
              <w:rPr>
                <w:szCs w:val="24"/>
              </w:rPr>
              <w:t xml:space="preserve">Број возача у </w:t>
            </w:r>
            <w:r w:rsidR="00A86313" w:rsidRPr="00351329">
              <w:rPr>
                <w:szCs w:val="24"/>
              </w:rPr>
              <w:t>саобраћајним незгодама</w:t>
            </w:r>
            <w:r w:rsidRPr="00351329">
              <w:rPr>
                <w:szCs w:val="24"/>
              </w:rPr>
              <w:t xml:space="preserve"> </w:t>
            </w:r>
            <w:r w:rsidR="00A86313" w:rsidRPr="00351329">
              <w:rPr>
                <w:szCs w:val="24"/>
              </w:rPr>
              <w:t xml:space="preserve">који су управљали возило </w:t>
            </w:r>
            <w:r w:rsidRPr="00351329">
              <w:rPr>
                <w:szCs w:val="24"/>
              </w:rPr>
              <w:t xml:space="preserve">под </w:t>
            </w:r>
            <w:r w:rsidR="00A86313" w:rsidRPr="00351329">
              <w:rPr>
                <w:szCs w:val="24"/>
              </w:rPr>
              <w:t>утицајем</w:t>
            </w:r>
            <w:r w:rsidRPr="00351329">
              <w:rPr>
                <w:szCs w:val="24"/>
              </w:rPr>
              <w:t xml:space="preserve"> алкохола</w:t>
            </w:r>
          </w:p>
          <w:p w14:paraId="55350E20" w14:textId="777E0AD7" w:rsidR="006F7E76" w:rsidRPr="00351329" w:rsidRDefault="00351329" w:rsidP="006F7E76">
            <w:pPr>
              <w:pStyle w:val="00Nabrajanja"/>
              <w:numPr>
                <w:ilvl w:val="0"/>
                <w:numId w:val="0"/>
              </w:numPr>
              <w:ind w:left="142"/>
              <w:jc w:val="right"/>
            </w:pPr>
            <w:r w:rsidRPr="00351329">
              <w:rPr>
                <w:szCs w:val="24"/>
              </w:rPr>
              <w:t>(Извештај МУП</w:t>
            </w:r>
            <w:r w:rsidR="006F7E76" w:rsidRPr="00351329">
              <w:rPr>
                <w:szCs w:val="24"/>
              </w:rPr>
              <w:t>)</w:t>
            </w:r>
          </w:p>
        </w:tc>
        <w:tc>
          <w:tcPr>
            <w:tcW w:w="1922" w:type="dxa"/>
            <w:shd w:val="clear" w:color="auto" w:fill="auto"/>
            <w:vAlign w:val="center"/>
          </w:tcPr>
          <w:p w14:paraId="6F6BD251" w14:textId="2FE61A29" w:rsidR="006F7E76" w:rsidRPr="00351329" w:rsidRDefault="006F7E76" w:rsidP="003E333B">
            <w:pPr>
              <w:jc w:val="center"/>
              <w:rPr>
                <w:lang w:val="sr-Cyrl-RS"/>
              </w:rPr>
            </w:pPr>
            <w:r w:rsidRPr="00351329">
              <w:rPr>
                <w:lang w:val="sr-Cyrl-RS"/>
              </w:rPr>
              <w:t>4.1</w:t>
            </w:r>
            <w:r w:rsidR="00A86313" w:rsidRPr="00351329">
              <w:rPr>
                <w:lang w:val="sr-Cyrl-RS"/>
              </w:rPr>
              <w:t>00</w:t>
            </w:r>
          </w:p>
        </w:tc>
        <w:tc>
          <w:tcPr>
            <w:tcW w:w="1818" w:type="dxa"/>
            <w:shd w:val="clear" w:color="auto" w:fill="auto"/>
            <w:vAlign w:val="center"/>
          </w:tcPr>
          <w:p w14:paraId="31478CC6" w14:textId="103F5FD7" w:rsidR="006F7E76" w:rsidRPr="00351329" w:rsidRDefault="006F7E76" w:rsidP="006F7E76">
            <w:pPr>
              <w:spacing w:before="0" w:after="60"/>
              <w:jc w:val="left"/>
              <w:rPr>
                <w:lang w:val="sr-Cyrl-RS"/>
              </w:rPr>
            </w:pPr>
            <w:r w:rsidRPr="00351329">
              <w:rPr>
                <w:lang w:val="sr-Cyrl-RS"/>
              </w:rPr>
              <w:t xml:space="preserve">(2025) </w:t>
            </w:r>
            <w:r w:rsidR="00A86313" w:rsidRPr="00351329">
              <w:rPr>
                <w:lang w:val="sr-Cyrl-RS"/>
              </w:rPr>
              <w:t>38</w:t>
            </w:r>
            <w:r w:rsidRPr="00351329">
              <w:rPr>
                <w:lang w:val="sr-Cyrl-RS"/>
              </w:rPr>
              <w:t xml:space="preserve">00 </w:t>
            </w:r>
          </w:p>
          <w:p w14:paraId="20F058A1" w14:textId="04E0F0F5" w:rsidR="006F7E76" w:rsidRPr="00351329" w:rsidRDefault="006F7E76" w:rsidP="006F7E76">
            <w:pPr>
              <w:spacing w:before="0" w:after="60"/>
              <w:jc w:val="left"/>
              <w:rPr>
                <w:lang w:val="sr-Cyrl-RS"/>
              </w:rPr>
            </w:pPr>
            <w:r w:rsidRPr="00351329">
              <w:rPr>
                <w:lang w:val="sr-Cyrl-RS"/>
              </w:rPr>
              <w:t xml:space="preserve">(2027) </w:t>
            </w:r>
            <w:r w:rsidR="00A86313" w:rsidRPr="00351329">
              <w:rPr>
                <w:lang w:val="sr-Cyrl-RS"/>
              </w:rPr>
              <w:t>3400</w:t>
            </w:r>
          </w:p>
          <w:p w14:paraId="16704E76" w14:textId="59638301" w:rsidR="006F7E76" w:rsidRPr="00351329" w:rsidRDefault="006F7E76" w:rsidP="006F7E76">
            <w:pPr>
              <w:spacing w:before="0" w:after="60"/>
              <w:jc w:val="left"/>
              <w:rPr>
                <w:lang w:val="sr-Cyrl-RS"/>
              </w:rPr>
            </w:pPr>
            <w:r w:rsidRPr="00351329">
              <w:rPr>
                <w:lang w:val="sr-Cyrl-RS"/>
              </w:rPr>
              <w:t xml:space="preserve">(2030) </w:t>
            </w:r>
            <w:r w:rsidR="00A86313" w:rsidRPr="00351329">
              <w:rPr>
                <w:lang w:val="sr-Cyrl-RS"/>
              </w:rPr>
              <w:t>3100</w:t>
            </w:r>
          </w:p>
        </w:tc>
      </w:tr>
      <w:tr w:rsidR="00D15E6F" w:rsidRPr="006424C2" w14:paraId="727B5D08" w14:textId="77777777" w:rsidTr="00245098">
        <w:trPr>
          <w:trHeight w:val="1032"/>
          <w:jc w:val="center"/>
        </w:trPr>
        <w:tc>
          <w:tcPr>
            <w:tcW w:w="5049" w:type="dxa"/>
            <w:shd w:val="clear" w:color="auto" w:fill="EDEDED" w:themeFill="accent3" w:themeFillTint="33"/>
          </w:tcPr>
          <w:p w14:paraId="5F091353" w14:textId="77777777" w:rsidR="00D15E6F" w:rsidRPr="006424C2" w:rsidRDefault="00D15E6F" w:rsidP="003E333B">
            <w:pPr>
              <w:pStyle w:val="00Nabrajanja"/>
              <w:numPr>
                <w:ilvl w:val="0"/>
                <w:numId w:val="0"/>
              </w:numPr>
              <w:ind w:left="142"/>
            </w:pPr>
            <w:r w:rsidRPr="006424C2">
              <w:t>Проценат возача у саобраћајном току који управљају возилом под утицајем алкохола</w:t>
            </w:r>
          </w:p>
          <w:p w14:paraId="7A374B83" w14:textId="77777777" w:rsidR="00D15E6F" w:rsidRPr="006424C2" w:rsidRDefault="00D15E6F" w:rsidP="003E333B">
            <w:pPr>
              <w:pStyle w:val="00Nabrajanja"/>
              <w:numPr>
                <w:ilvl w:val="0"/>
                <w:numId w:val="0"/>
              </w:numPr>
              <w:ind w:left="142"/>
              <w:jc w:val="right"/>
            </w:pPr>
            <w:r w:rsidRPr="006424C2">
              <w:rPr>
                <w:szCs w:val="24"/>
              </w:rPr>
              <w:t>(Извештај АБС)</w:t>
            </w:r>
          </w:p>
        </w:tc>
        <w:tc>
          <w:tcPr>
            <w:tcW w:w="1922" w:type="dxa"/>
            <w:shd w:val="clear" w:color="auto" w:fill="auto"/>
            <w:vAlign w:val="center"/>
          </w:tcPr>
          <w:p w14:paraId="3658E42A" w14:textId="77777777" w:rsidR="00D15E6F" w:rsidRPr="006424C2" w:rsidRDefault="00D15E6F" w:rsidP="003E333B">
            <w:pPr>
              <w:jc w:val="center"/>
              <w:rPr>
                <w:highlight w:val="yellow"/>
                <w:lang w:val="sr-Cyrl-RS"/>
              </w:rPr>
            </w:pPr>
            <w:r w:rsidRPr="006424C2">
              <w:rPr>
                <w:lang w:val="sr-Cyrl-RS"/>
              </w:rPr>
              <w:t>0,63 %</w:t>
            </w:r>
          </w:p>
        </w:tc>
        <w:tc>
          <w:tcPr>
            <w:tcW w:w="1818" w:type="dxa"/>
            <w:shd w:val="clear" w:color="auto" w:fill="auto"/>
            <w:vAlign w:val="center"/>
          </w:tcPr>
          <w:p w14:paraId="0B35F79A" w14:textId="0827F69B" w:rsidR="00D15E6F" w:rsidRPr="006424C2" w:rsidRDefault="00D15E6F" w:rsidP="003E333B">
            <w:pPr>
              <w:spacing w:before="0" w:after="60"/>
              <w:jc w:val="left"/>
              <w:rPr>
                <w:lang w:val="sr-Cyrl-RS"/>
              </w:rPr>
            </w:pPr>
            <w:r w:rsidRPr="006424C2">
              <w:rPr>
                <w:lang w:val="sr-Cyrl-RS"/>
              </w:rPr>
              <w:t>(20</w:t>
            </w:r>
            <w:r w:rsidR="00CA748A">
              <w:rPr>
                <w:lang w:val="sr-Cyrl-RS"/>
              </w:rPr>
              <w:t>25</w:t>
            </w:r>
            <w:r w:rsidRPr="006424C2">
              <w:rPr>
                <w:lang w:val="sr-Cyrl-RS"/>
              </w:rPr>
              <w:t xml:space="preserve">) 0,5% </w:t>
            </w:r>
          </w:p>
          <w:p w14:paraId="30688857" w14:textId="77777777" w:rsidR="00D15E6F" w:rsidRPr="006424C2" w:rsidRDefault="00D15E6F" w:rsidP="003E333B">
            <w:pPr>
              <w:spacing w:before="0" w:after="60"/>
              <w:jc w:val="left"/>
              <w:rPr>
                <w:lang w:val="sr-Cyrl-RS"/>
              </w:rPr>
            </w:pPr>
            <w:r w:rsidRPr="006424C2">
              <w:rPr>
                <w:lang w:val="sr-Cyrl-RS"/>
              </w:rPr>
              <w:t>(2027) 0,4%</w:t>
            </w:r>
          </w:p>
          <w:p w14:paraId="354350B1" w14:textId="77777777" w:rsidR="00D15E6F" w:rsidRPr="006424C2" w:rsidRDefault="00D15E6F" w:rsidP="003E333B">
            <w:pPr>
              <w:spacing w:before="0" w:after="60"/>
              <w:jc w:val="left"/>
              <w:rPr>
                <w:lang w:val="sr-Cyrl-RS"/>
              </w:rPr>
            </w:pPr>
            <w:r w:rsidRPr="006424C2">
              <w:rPr>
                <w:lang w:val="sr-Cyrl-RS"/>
              </w:rPr>
              <w:t>(2030) 0,3%</w:t>
            </w:r>
          </w:p>
        </w:tc>
      </w:tr>
    </w:tbl>
    <w:p w14:paraId="7B2CD3E8" w14:textId="6142B318" w:rsidR="003E5745" w:rsidRPr="006424C2" w:rsidRDefault="003E5745" w:rsidP="003E5745">
      <w:pPr>
        <w:pStyle w:val="Heading3"/>
        <w:numPr>
          <w:ilvl w:val="0"/>
          <w:numId w:val="0"/>
        </w:numPr>
        <w:tabs>
          <w:tab w:val="clear" w:pos="720"/>
        </w:tabs>
        <w:spacing w:before="240"/>
        <w:rPr>
          <w:lang w:val="sr-Cyrl-RS"/>
        </w:rPr>
      </w:pPr>
      <w:bookmarkStart w:id="102" w:name="_Toc100211949"/>
      <w:bookmarkStart w:id="103" w:name="_Toc140583771"/>
      <w:bookmarkStart w:id="104" w:name="_Toc145365486"/>
      <w:r w:rsidRPr="006424C2">
        <w:rPr>
          <w:lang w:val="sr-Cyrl-RS"/>
        </w:rPr>
        <w:t>Мере и индикато</w:t>
      </w:r>
      <w:r w:rsidR="00D15E6F" w:rsidRPr="006424C2">
        <w:rPr>
          <w:lang w:val="sr-Cyrl-RS"/>
        </w:rPr>
        <w:t>ри за постизање Посебног циља 4</w:t>
      </w:r>
      <w:bookmarkEnd w:id="102"/>
      <w:bookmarkEnd w:id="103"/>
      <w:bookmarkEnd w:id="104"/>
    </w:p>
    <w:p w14:paraId="01CA5F6D" w14:textId="0B6A4C4B" w:rsidR="003E5745" w:rsidRPr="006424C2" w:rsidRDefault="00D15E6F" w:rsidP="003E5745">
      <w:pPr>
        <w:spacing w:before="0"/>
        <w:rPr>
          <w:szCs w:val="24"/>
          <w:lang w:val="sr-Cyrl-RS"/>
        </w:rPr>
      </w:pPr>
      <w:r w:rsidRPr="006424C2">
        <w:rPr>
          <w:szCs w:val="24"/>
          <w:lang w:val="sr-Cyrl-RS"/>
        </w:rPr>
        <w:t xml:space="preserve">У циљу испуњења Посебног циља 4, неопходна је реализација и доследна примена свих мера и активности које су предвиђене за претходно наведене посебне циљеве. Наиме, унапређење знања, ставова и понашања учесника у </w:t>
      </w:r>
      <w:r w:rsidR="006424C2" w:rsidRPr="006424C2">
        <w:rPr>
          <w:szCs w:val="24"/>
          <w:lang w:val="sr-Cyrl-RS"/>
        </w:rPr>
        <w:t>саобраћају</w:t>
      </w:r>
      <w:r w:rsidRPr="006424C2">
        <w:rPr>
          <w:szCs w:val="24"/>
          <w:lang w:val="sr-Cyrl-RS"/>
        </w:rPr>
        <w:t xml:space="preserve"> не остварује се само мерама конкретно усмереним ка учеснику, већ и управљачким мерама (унапређење система безбедности саобраћаја), као и мерама које обухватају и факторе пут и возило. У стратешком смислу мере је неопходно усмерити ка возачима и путницима путничких аутомобила као најугроженијим категоријама, а потом рањивим учесницима у саобраћају (пешацима, возачима бицикала, мопеда, мотоцикала), возачима трактора и професионалним возачима, односно возачима комерцијалних возила. Поред тога, посматрајући старост учесника у саобраћају, пажња мора бити усмерена на децу и учеснике у саобраћају старије од 65 година. Коначно, важна је реализација мера усмерених ка возачима који су склони чињењу најтежих прекршаја, посебно насилничкој вожњи и вожњи под утицајем алкохола, дрога и психоактивних супстанци.</w:t>
      </w:r>
    </w:p>
    <w:tbl>
      <w:tblPr>
        <w:tblStyle w:val="TableGrid"/>
        <w:tblW w:w="0" w:type="auto"/>
        <w:tblLook w:val="04A0" w:firstRow="1" w:lastRow="0" w:firstColumn="1" w:lastColumn="0" w:noHBand="0" w:noVBand="1"/>
      </w:tblPr>
      <w:tblGrid>
        <w:gridCol w:w="8778"/>
      </w:tblGrid>
      <w:tr w:rsidR="00D15E6F" w:rsidRPr="006424C2" w14:paraId="6848D11A" w14:textId="77777777" w:rsidTr="00245098">
        <w:tc>
          <w:tcPr>
            <w:tcW w:w="8778" w:type="dxa"/>
            <w:tcBorders>
              <w:top w:val="single" w:sz="4" w:space="0" w:color="auto"/>
              <w:left w:val="nil"/>
              <w:bottom w:val="single" w:sz="4" w:space="0" w:color="auto"/>
              <w:right w:val="nil"/>
            </w:tcBorders>
            <w:shd w:val="clear" w:color="auto" w:fill="EDEDED" w:themeFill="accent3" w:themeFillTint="33"/>
          </w:tcPr>
          <w:p w14:paraId="67A60CE0" w14:textId="77777777" w:rsidR="00D15E6F" w:rsidRPr="006424C2" w:rsidRDefault="00D15E6F" w:rsidP="00245098">
            <w:pPr>
              <w:spacing w:before="60" w:after="60"/>
              <w:ind w:left="1168" w:hanging="1168"/>
              <w:jc w:val="left"/>
              <w:rPr>
                <w:b/>
                <w:lang w:val="sr-Cyrl-RS"/>
              </w:rPr>
            </w:pPr>
            <w:r w:rsidRPr="006424C2">
              <w:rPr>
                <w:b/>
                <w:lang w:val="sr-Cyrl-RS"/>
              </w:rPr>
              <w:t xml:space="preserve">МЕРА 4.1. Унапређење система саобраћајног образовања и васпитања </w:t>
            </w:r>
          </w:p>
        </w:tc>
      </w:tr>
      <w:tr w:rsidR="00D15E6F" w:rsidRPr="006424C2" w14:paraId="03642BA1" w14:textId="77777777" w:rsidTr="003E333B">
        <w:tc>
          <w:tcPr>
            <w:tcW w:w="8778" w:type="dxa"/>
            <w:tcBorders>
              <w:top w:val="single" w:sz="4" w:space="0" w:color="auto"/>
              <w:left w:val="nil"/>
              <w:bottom w:val="single" w:sz="4" w:space="0" w:color="auto"/>
              <w:right w:val="nil"/>
            </w:tcBorders>
            <w:shd w:val="clear" w:color="auto" w:fill="auto"/>
          </w:tcPr>
          <w:p w14:paraId="4C8AC995" w14:textId="4E72F3DA" w:rsidR="00D15E6F" w:rsidRPr="006424C2" w:rsidRDefault="00D15E6F" w:rsidP="009201FC">
            <w:pPr>
              <w:spacing w:before="0" w:after="60"/>
              <w:rPr>
                <w:szCs w:val="24"/>
                <w:lang w:val="sr-Cyrl-RS"/>
              </w:rPr>
            </w:pPr>
            <w:r w:rsidRPr="006424C2">
              <w:rPr>
                <w:szCs w:val="24"/>
                <w:lang w:val="sr-Cyrl-RS"/>
              </w:rPr>
              <w:t xml:space="preserve">У циљу успостављања </w:t>
            </w:r>
            <w:r w:rsidRPr="006424C2">
              <w:rPr>
                <w:bCs/>
                <w:lang w:val="sr-Cyrl-RS"/>
              </w:rPr>
              <w:t>система саобраћајног образовања и васпитања неопходна је примена мера и активности које ће омогућити да свако лице, сагласно старости и начину на који учествује у саобраћају (пешак, возач, путник), пре започињања активног учешћа у саобраћају стекне одговарајућа знања и вештине, као и да развије позитивне ставове везано за безбедност саобраћаја.</w:t>
            </w:r>
            <w:r w:rsidRPr="006424C2">
              <w:rPr>
                <w:szCs w:val="24"/>
                <w:lang w:val="sr-Cyrl-RS"/>
              </w:rPr>
              <w:t xml:space="preserve"> Наиме, висок ниво </w:t>
            </w:r>
            <w:r w:rsidRPr="006424C2">
              <w:rPr>
                <w:szCs w:val="24"/>
                <w:lang w:val="sr-Cyrl-RS"/>
              </w:rPr>
              <w:lastRenderedPageBreak/>
              <w:t xml:space="preserve">знања, односно вештина, као и развијени позитивни ставови директно су сразмерни позитивном моделу понашања </w:t>
            </w:r>
            <w:r w:rsidR="009201FC">
              <w:rPr>
                <w:szCs w:val="24"/>
                <w:lang w:val="sr-Cyrl-RS"/>
              </w:rPr>
              <w:t xml:space="preserve">свих </w:t>
            </w:r>
            <w:r w:rsidRPr="006424C2">
              <w:rPr>
                <w:szCs w:val="24"/>
                <w:lang w:val="sr-Cyrl-RS"/>
              </w:rPr>
              <w:t>учесника у саобраћају</w:t>
            </w:r>
            <w:r w:rsidR="009201FC">
              <w:rPr>
                <w:szCs w:val="24"/>
                <w:lang w:val="sr-Cyrl-RS"/>
              </w:rPr>
              <w:t xml:space="preserve"> (деце, учитељам наставника, професора, родитеља, и др.)</w:t>
            </w:r>
            <w:r w:rsidRPr="006424C2">
              <w:rPr>
                <w:szCs w:val="24"/>
                <w:lang w:val="sr-Cyrl-RS"/>
              </w:rPr>
              <w:t>. С обзиром на претходно</w:t>
            </w:r>
            <w:r w:rsidR="009201FC">
              <w:rPr>
                <w:szCs w:val="24"/>
                <w:lang w:val="sr-Cyrl-RS"/>
              </w:rPr>
              <w:t>,</w:t>
            </w:r>
            <w:r w:rsidRPr="006424C2">
              <w:rPr>
                <w:szCs w:val="24"/>
                <w:lang w:val="sr-Cyrl-RS"/>
              </w:rPr>
              <w:t xml:space="preserve"> важно је предузети активности на унапређењу постојећег система саобраћајног </w:t>
            </w:r>
            <w:r w:rsidR="006424C2" w:rsidRPr="006424C2">
              <w:rPr>
                <w:szCs w:val="24"/>
                <w:lang w:val="sr-Cyrl-RS"/>
              </w:rPr>
              <w:t>образовања</w:t>
            </w:r>
            <w:r w:rsidRPr="006424C2">
              <w:rPr>
                <w:szCs w:val="24"/>
                <w:lang w:val="sr-Cyrl-RS"/>
              </w:rPr>
              <w:t xml:space="preserve"> и васпитања на свим нивоима, почев од предшколских установа, преко основних и средњих школа, обука у ауто-школама до усавршавања постојећих возача.  </w:t>
            </w:r>
          </w:p>
        </w:tc>
      </w:tr>
      <w:tr w:rsidR="00D15E6F" w:rsidRPr="006424C2" w14:paraId="66EBF353" w14:textId="77777777" w:rsidTr="00245098">
        <w:tc>
          <w:tcPr>
            <w:tcW w:w="8778" w:type="dxa"/>
            <w:tcBorders>
              <w:top w:val="single" w:sz="4" w:space="0" w:color="auto"/>
              <w:left w:val="nil"/>
              <w:bottom w:val="single" w:sz="4" w:space="0" w:color="auto"/>
              <w:right w:val="nil"/>
            </w:tcBorders>
            <w:shd w:val="clear" w:color="auto" w:fill="EDEDED" w:themeFill="accent3" w:themeFillTint="33"/>
          </w:tcPr>
          <w:p w14:paraId="7BF7A7C4" w14:textId="7B5180DF" w:rsidR="00D15E6F" w:rsidRPr="006424C2" w:rsidRDefault="00D15E6F" w:rsidP="00245098">
            <w:pPr>
              <w:spacing w:before="60" w:after="60"/>
              <w:ind w:left="1310" w:hanging="1310"/>
              <w:rPr>
                <w:b/>
                <w:lang w:val="sr-Cyrl-RS"/>
              </w:rPr>
            </w:pPr>
            <w:r w:rsidRPr="006424C2">
              <w:rPr>
                <w:b/>
                <w:lang w:val="sr-Cyrl-RS"/>
              </w:rPr>
              <w:lastRenderedPageBreak/>
              <w:t>МЕРА 4.</w:t>
            </w:r>
            <w:r w:rsidR="00D846D0" w:rsidRPr="006424C2">
              <w:rPr>
                <w:b/>
                <w:lang w:val="sr-Cyrl-RS"/>
              </w:rPr>
              <w:t>2</w:t>
            </w:r>
            <w:r w:rsidRPr="006424C2">
              <w:rPr>
                <w:b/>
                <w:lang w:val="sr-Cyrl-RS"/>
              </w:rPr>
              <w:t xml:space="preserve">.  Унапређење и интензивирање превентивно пропагандног деловања </w:t>
            </w:r>
          </w:p>
        </w:tc>
      </w:tr>
      <w:tr w:rsidR="00D15E6F" w:rsidRPr="006424C2" w14:paraId="07BAFA15" w14:textId="77777777" w:rsidTr="003E333B">
        <w:tc>
          <w:tcPr>
            <w:tcW w:w="8778" w:type="dxa"/>
            <w:tcBorders>
              <w:top w:val="single" w:sz="4" w:space="0" w:color="auto"/>
              <w:left w:val="nil"/>
              <w:bottom w:val="single" w:sz="4" w:space="0" w:color="auto"/>
              <w:right w:val="nil"/>
            </w:tcBorders>
            <w:shd w:val="clear" w:color="auto" w:fill="auto"/>
          </w:tcPr>
          <w:p w14:paraId="04E2B15D" w14:textId="77777777" w:rsidR="00D15E6F" w:rsidRPr="006424C2" w:rsidRDefault="00D15E6F" w:rsidP="003E333B">
            <w:pPr>
              <w:spacing w:before="0"/>
              <w:rPr>
                <w:szCs w:val="24"/>
                <w:lang w:val="sr-Cyrl-RS"/>
              </w:rPr>
            </w:pPr>
            <w:r w:rsidRPr="006424C2">
              <w:rPr>
                <w:szCs w:val="24"/>
                <w:lang w:val="sr-Cyrl-RS"/>
              </w:rPr>
              <w:t>Како би безбедност учесника у саобраћају била подигнута на највиши ниво, и достигнути постављени стратешки циљеви, неопходно је унапређење превентивно пропагандног деловања у безбедности саобраћаја, односно перманентна и доследна примена друштвеног маркетинга. Наиме, друштвено одговорне кампање у безбедности саобраћаја које су засноване на научној и стручној основи, уз политичку, медијску, институционалну, а посебно подршку полиције, представљају доказано средство којим се успешно унапређује и у позитивном смислу мењају знање, понашање и ставови учесника у саобраћају.</w:t>
            </w:r>
          </w:p>
        </w:tc>
      </w:tr>
      <w:tr w:rsidR="00D15E6F" w:rsidRPr="006424C2" w14:paraId="02B8431A" w14:textId="77777777" w:rsidTr="00245098">
        <w:tc>
          <w:tcPr>
            <w:tcW w:w="8778" w:type="dxa"/>
            <w:tcBorders>
              <w:top w:val="single" w:sz="4" w:space="0" w:color="auto"/>
              <w:left w:val="nil"/>
              <w:bottom w:val="single" w:sz="4" w:space="0" w:color="auto"/>
              <w:right w:val="nil"/>
            </w:tcBorders>
            <w:shd w:val="clear" w:color="auto" w:fill="EDEDED" w:themeFill="accent3" w:themeFillTint="33"/>
          </w:tcPr>
          <w:p w14:paraId="2ABBD3C7" w14:textId="6185F15B" w:rsidR="00D15E6F" w:rsidRPr="006424C2" w:rsidRDefault="00D15E6F" w:rsidP="00245098">
            <w:pPr>
              <w:spacing w:before="60" w:after="60"/>
              <w:ind w:left="1531" w:hanging="1531"/>
              <w:rPr>
                <w:lang w:val="sr-Cyrl-RS"/>
              </w:rPr>
            </w:pPr>
            <w:r w:rsidRPr="006424C2">
              <w:rPr>
                <w:b/>
                <w:lang w:val="sr-Cyrl-RS"/>
              </w:rPr>
              <w:t>МЕРА 4.</w:t>
            </w:r>
            <w:r w:rsidR="00D846D0" w:rsidRPr="006424C2">
              <w:rPr>
                <w:b/>
                <w:lang w:val="sr-Cyrl-RS"/>
              </w:rPr>
              <w:t>3</w:t>
            </w:r>
            <w:r w:rsidRPr="006424C2">
              <w:rPr>
                <w:b/>
                <w:lang w:val="sr-Cyrl-RS"/>
              </w:rPr>
              <w:t>. Унапређење система принуде</w:t>
            </w:r>
          </w:p>
        </w:tc>
      </w:tr>
      <w:tr w:rsidR="00D15E6F" w:rsidRPr="006424C2" w14:paraId="0F6F67F9" w14:textId="77777777" w:rsidTr="003E333B">
        <w:tc>
          <w:tcPr>
            <w:tcW w:w="8778" w:type="dxa"/>
            <w:tcBorders>
              <w:top w:val="single" w:sz="4" w:space="0" w:color="auto"/>
              <w:left w:val="nil"/>
              <w:bottom w:val="single" w:sz="4" w:space="0" w:color="auto"/>
              <w:right w:val="nil"/>
            </w:tcBorders>
            <w:shd w:val="clear" w:color="auto" w:fill="auto"/>
          </w:tcPr>
          <w:p w14:paraId="71F2ECB2" w14:textId="28A5FE1B" w:rsidR="00D15E6F" w:rsidRPr="006424C2" w:rsidRDefault="00D15E6F" w:rsidP="003E333B">
            <w:pPr>
              <w:spacing w:before="0"/>
              <w:rPr>
                <w:szCs w:val="24"/>
                <w:lang w:val="sr-Cyrl-RS"/>
              </w:rPr>
            </w:pPr>
            <w:r w:rsidRPr="006424C2">
              <w:rPr>
                <w:szCs w:val="24"/>
                <w:lang w:val="sr-Cyrl-RS"/>
              </w:rPr>
              <w:t>Како би се сви учесници у саобраћају уклопили у систем безбедног понашања у саобраћају, заснованог на знањима и позитивно изграђеним ставовима, неопходан је баланс између реализације мера усмерених ка унапређењу знања и вештина, са једне и мера принуде, са друге стране. Мере принуде омогућавају да мањи број учесника у саобраћају склоних чињењу саобраћајних деликата, применом одговарајућих санкција које имају и васпитни и превентивни карактер промене постојећи став, односно понашање. У том погледу, неопходно је мерама принуде повећати осећај (субјективни ризик) сваког учесника у саобраћају да ће евентуални прекршај бити брзо откривен, јасно документован, а потом и брзо санкционисан, а што се између осталог може остварити унапређењем система</w:t>
            </w:r>
            <w:r w:rsidR="00A86313">
              <w:rPr>
                <w:szCs w:val="24"/>
                <w:lang w:val="sr-Cyrl-RS"/>
              </w:rPr>
              <w:t xml:space="preserve">, </w:t>
            </w:r>
            <w:r w:rsidR="00A86313" w:rsidRPr="00351329">
              <w:rPr>
                <w:szCs w:val="24"/>
                <w:lang w:val="sr-Cyrl-RS"/>
              </w:rPr>
              <w:t>одржавањем и унапређењем постојећих и постављањем нових система за аутоматску детекцију прекршаја.</w:t>
            </w:r>
          </w:p>
        </w:tc>
      </w:tr>
      <w:tr w:rsidR="00D15E6F" w:rsidRPr="006424C2" w14:paraId="23E7E05A" w14:textId="77777777" w:rsidTr="00245098">
        <w:tc>
          <w:tcPr>
            <w:tcW w:w="8778" w:type="dxa"/>
            <w:tcBorders>
              <w:top w:val="single" w:sz="4" w:space="0" w:color="auto"/>
              <w:left w:val="nil"/>
              <w:bottom w:val="single" w:sz="4" w:space="0" w:color="auto"/>
              <w:right w:val="nil"/>
            </w:tcBorders>
            <w:shd w:val="clear" w:color="auto" w:fill="EDEDED" w:themeFill="accent3" w:themeFillTint="33"/>
          </w:tcPr>
          <w:p w14:paraId="2B7E35EF" w14:textId="2F9F40C8" w:rsidR="00D15E6F" w:rsidRPr="006424C2" w:rsidRDefault="00D15E6F" w:rsidP="004D2AE0">
            <w:pPr>
              <w:spacing w:before="60" w:after="60"/>
              <w:ind w:left="1191" w:hanging="1191"/>
              <w:jc w:val="left"/>
              <w:rPr>
                <w:szCs w:val="24"/>
                <w:lang w:val="sr-Cyrl-RS"/>
              </w:rPr>
            </w:pPr>
            <w:r w:rsidRPr="006424C2">
              <w:rPr>
                <w:b/>
                <w:lang w:val="sr-Cyrl-RS"/>
              </w:rPr>
              <w:t>МЕРА 4.</w:t>
            </w:r>
            <w:r w:rsidR="00D846D0" w:rsidRPr="006424C2">
              <w:rPr>
                <w:b/>
                <w:lang w:val="sr-Cyrl-RS"/>
              </w:rPr>
              <w:t>4</w:t>
            </w:r>
            <w:r w:rsidRPr="006424C2">
              <w:rPr>
                <w:b/>
                <w:lang w:val="sr-Cyrl-RS"/>
              </w:rPr>
              <w:t xml:space="preserve">. Праћење нивоа знања, ставова и безбедног понашања учесника у  саобраћају </w:t>
            </w:r>
          </w:p>
        </w:tc>
      </w:tr>
      <w:tr w:rsidR="00D15E6F" w:rsidRPr="006424C2" w14:paraId="5A36A1DC" w14:textId="77777777" w:rsidTr="003E333B">
        <w:tc>
          <w:tcPr>
            <w:tcW w:w="8778" w:type="dxa"/>
            <w:tcBorders>
              <w:top w:val="single" w:sz="4" w:space="0" w:color="auto"/>
              <w:left w:val="nil"/>
              <w:bottom w:val="single" w:sz="4" w:space="0" w:color="auto"/>
              <w:right w:val="nil"/>
            </w:tcBorders>
            <w:shd w:val="clear" w:color="auto" w:fill="auto"/>
          </w:tcPr>
          <w:p w14:paraId="11969DF6" w14:textId="3AD569C5" w:rsidR="00D15E6F" w:rsidRPr="006424C2" w:rsidRDefault="00D15E6F" w:rsidP="00B12277">
            <w:pPr>
              <w:spacing w:before="0" w:after="0"/>
              <w:rPr>
                <w:lang w:val="sr-Cyrl-RS"/>
              </w:rPr>
            </w:pPr>
            <w:r w:rsidRPr="006424C2">
              <w:rPr>
                <w:szCs w:val="24"/>
                <w:lang w:val="sr-Cyrl-RS"/>
              </w:rPr>
              <w:t xml:space="preserve">За успешно достизање пролазних </w:t>
            </w:r>
            <w:r w:rsidR="003E068D">
              <w:rPr>
                <w:szCs w:val="24"/>
                <w:lang w:val="sr-Cyrl-RS"/>
              </w:rPr>
              <w:t xml:space="preserve">(годишњих) и коначних циљева </w:t>
            </w:r>
            <w:r w:rsidR="00D0159F">
              <w:rPr>
                <w:szCs w:val="24"/>
                <w:lang w:val="sr-Cyrl-RS"/>
              </w:rPr>
              <w:t>С</w:t>
            </w:r>
            <w:r w:rsidRPr="006424C2">
              <w:rPr>
                <w:szCs w:val="24"/>
                <w:lang w:val="sr-Cyrl-RS"/>
              </w:rPr>
              <w:t>тратегије неопходна је реализација мера везаних за праћење резултата, односно периодично (на годишњем нивоу) утврђивање постојећег стања</w:t>
            </w:r>
            <w:r w:rsidR="00F4438B">
              <w:rPr>
                <w:szCs w:val="24"/>
                <w:lang w:val="sr-Cyrl-RS"/>
              </w:rPr>
              <w:t xml:space="preserve"> и оцене стања безбедности саобраћаја</w:t>
            </w:r>
            <w:r w:rsidRPr="006424C2">
              <w:rPr>
                <w:szCs w:val="24"/>
                <w:lang w:val="sr-Cyrl-RS"/>
              </w:rPr>
              <w:t xml:space="preserve">. У ту сврху, неопходна је реализација пројеката усмерених ка мерењу индикатора безбедности саобраћаја везаних за заштитне системе (сигурносни појасеви, седишта за децу, заштитне кациге и </w:t>
            </w:r>
            <w:r w:rsidR="006424C2" w:rsidRPr="006424C2">
              <w:rPr>
                <w:szCs w:val="24"/>
                <w:lang w:val="sr-Cyrl-RS"/>
              </w:rPr>
              <w:t>сл.</w:t>
            </w:r>
            <w:r w:rsidRPr="006424C2">
              <w:rPr>
                <w:szCs w:val="24"/>
                <w:lang w:val="sr-Cyrl-RS"/>
              </w:rPr>
              <w:t>), индикатора везаних за поштовање ограничења брзине, вожњу под дејством алкохола и понашање рањивих учесника у саобраћају</w:t>
            </w:r>
            <w:r w:rsidR="003534F3">
              <w:rPr>
                <w:szCs w:val="24"/>
                <w:lang w:val="sr-Cyrl-RS"/>
              </w:rPr>
              <w:t xml:space="preserve">, </w:t>
            </w:r>
            <w:r w:rsidR="003534F3" w:rsidRPr="00B12277">
              <w:rPr>
                <w:szCs w:val="24"/>
                <w:lang w:val="sr-Cyrl-RS"/>
              </w:rPr>
              <w:t>те пројекте идентификације најутицајнијих индиктора безбедности саобраћаја по територијама</w:t>
            </w:r>
            <w:r w:rsidRPr="00B12277">
              <w:rPr>
                <w:szCs w:val="24"/>
                <w:lang w:val="sr-Cyrl-RS"/>
              </w:rPr>
              <w:t>. Поред тога, важно је реализовати пројекте усмерене ка утврђивању ставова учесника у саобраћају</w:t>
            </w:r>
            <w:r w:rsidR="00085312" w:rsidRPr="00B12277">
              <w:rPr>
                <w:szCs w:val="24"/>
                <w:lang w:val="sr-Cyrl-RS"/>
              </w:rPr>
              <w:t xml:space="preserve"> и пројекте оцене</w:t>
            </w:r>
            <w:r w:rsidR="00BF0107" w:rsidRPr="00B12277">
              <w:rPr>
                <w:szCs w:val="24"/>
                <w:lang w:val="sr-Cyrl-RS"/>
              </w:rPr>
              <w:t xml:space="preserve"> (нивоа)</w:t>
            </w:r>
            <w:r w:rsidR="00085312" w:rsidRPr="00B12277">
              <w:rPr>
                <w:szCs w:val="24"/>
                <w:lang w:val="sr-Cyrl-RS"/>
              </w:rPr>
              <w:t xml:space="preserve"> безбедности саобраћаја </w:t>
            </w:r>
            <w:r w:rsidR="003534F3" w:rsidRPr="00B12277">
              <w:rPr>
                <w:szCs w:val="24"/>
                <w:lang w:val="sr-Cyrl-RS"/>
              </w:rPr>
              <w:t>по територијама</w:t>
            </w:r>
            <w:r w:rsidR="003534F3">
              <w:rPr>
                <w:szCs w:val="24"/>
                <w:lang w:val="sr-Cyrl-RS"/>
              </w:rPr>
              <w:t>,</w:t>
            </w:r>
            <w:r w:rsidRPr="006424C2">
              <w:rPr>
                <w:szCs w:val="24"/>
                <w:lang w:val="sr-Cyrl-RS"/>
              </w:rPr>
              <w:t xml:space="preserve"> како </w:t>
            </w:r>
            <w:r w:rsidR="00D0159F">
              <w:rPr>
                <w:szCs w:val="24"/>
                <w:lang w:val="sr-Cyrl-RS"/>
              </w:rPr>
              <w:t>би се током периода спровођења С</w:t>
            </w:r>
            <w:r w:rsidRPr="006424C2">
              <w:rPr>
                <w:szCs w:val="24"/>
                <w:lang w:val="sr-Cyrl-RS"/>
              </w:rPr>
              <w:t>тратегије поједине активности могле фокусирати, односно интензивирати. Коначно, периодичне процене нивоа знања на одабраном узорку учесника у саобраћају, могу такође указати на специфичне проблеме ка којима би требало усмерити активности</w:t>
            </w:r>
            <w:r w:rsidRPr="006424C2">
              <w:rPr>
                <w:lang w:val="sr-Cyrl-RS"/>
              </w:rPr>
              <w:t>.</w:t>
            </w:r>
          </w:p>
        </w:tc>
      </w:tr>
    </w:tbl>
    <w:p w14:paraId="767FC035" w14:textId="1DFD96DC" w:rsidR="0097083A" w:rsidRPr="006424C2" w:rsidRDefault="0097083A" w:rsidP="00136FBE">
      <w:pPr>
        <w:spacing w:before="0" w:after="0"/>
        <w:rPr>
          <w:b/>
          <w:color w:val="7BA0CD"/>
          <w:lang w:val="sr-Cyrl-RS"/>
        </w:rPr>
      </w:pPr>
    </w:p>
    <w:tbl>
      <w:tblPr>
        <w:tblW w:w="8789" w:type="dxa"/>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3119"/>
        <w:gridCol w:w="5670"/>
      </w:tblGrid>
      <w:tr w:rsidR="00D15E6F" w:rsidRPr="006424C2" w14:paraId="4B466EC8" w14:textId="77777777" w:rsidTr="00245098">
        <w:trPr>
          <w:jc w:val="center"/>
        </w:trPr>
        <w:tc>
          <w:tcPr>
            <w:tcW w:w="3119" w:type="dxa"/>
            <w:shd w:val="clear" w:color="auto" w:fill="A5A5A5" w:themeFill="accent3"/>
            <w:vAlign w:val="center"/>
          </w:tcPr>
          <w:p w14:paraId="67C1DB9A" w14:textId="77777777" w:rsidR="00D15E6F" w:rsidRPr="006424C2" w:rsidRDefault="00D15E6F" w:rsidP="003E333B">
            <w:pPr>
              <w:tabs>
                <w:tab w:val="left" w:pos="459"/>
              </w:tabs>
              <w:jc w:val="center"/>
              <w:rPr>
                <w:rFonts w:eastAsia="Calibri"/>
                <w:color w:val="FFFFFF" w:themeColor="background1"/>
                <w:szCs w:val="24"/>
                <w:lang w:val="sr-Cyrl-RS"/>
              </w:rPr>
            </w:pPr>
            <w:r w:rsidRPr="006424C2">
              <w:rPr>
                <w:rFonts w:eastAsia="Calibri"/>
                <w:b/>
                <w:color w:val="FFFFFF" w:themeColor="background1"/>
                <w:szCs w:val="24"/>
                <w:lang w:val="sr-Cyrl-RS"/>
              </w:rPr>
              <w:lastRenderedPageBreak/>
              <w:t>Мере:</w:t>
            </w:r>
          </w:p>
        </w:tc>
        <w:tc>
          <w:tcPr>
            <w:tcW w:w="5670" w:type="dxa"/>
            <w:shd w:val="clear" w:color="auto" w:fill="A5A5A5" w:themeFill="accent3"/>
            <w:vAlign w:val="center"/>
          </w:tcPr>
          <w:p w14:paraId="13129763" w14:textId="6ADA7AA2" w:rsidR="00D15E6F" w:rsidRPr="006424C2" w:rsidRDefault="00592C33" w:rsidP="003E333B">
            <w:pPr>
              <w:jc w:val="center"/>
              <w:rPr>
                <w:rFonts w:eastAsia="Calibri"/>
                <w:color w:val="FFFFFF" w:themeColor="background1"/>
                <w:szCs w:val="24"/>
                <w:lang w:val="sr-Cyrl-RS"/>
              </w:rPr>
            </w:pPr>
            <w:r w:rsidRPr="006424C2">
              <w:rPr>
                <w:rFonts w:eastAsia="Calibri"/>
                <w:b/>
                <w:color w:val="FFFFFF" w:themeColor="background1"/>
                <w:szCs w:val="24"/>
                <w:lang w:val="sr-Cyrl-RS"/>
              </w:rPr>
              <w:t>Показатељ(и) на нивоу мере:</w:t>
            </w:r>
          </w:p>
        </w:tc>
      </w:tr>
      <w:tr w:rsidR="00D15E6F" w:rsidRPr="006424C2" w14:paraId="3C3DBE73" w14:textId="77777777" w:rsidTr="00245098">
        <w:trPr>
          <w:trHeight w:val="40"/>
          <w:jc w:val="center"/>
        </w:trPr>
        <w:tc>
          <w:tcPr>
            <w:tcW w:w="3119" w:type="dxa"/>
            <w:vMerge w:val="restart"/>
            <w:shd w:val="clear" w:color="auto" w:fill="EDEDED" w:themeFill="accent3" w:themeFillTint="33"/>
            <w:vAlign w:val="center"/>
          </w:tcPr>
          <w:p w14:paraId="6814C2E0" w14:textId="77777777" w:rsidR="00D15E6F" w:rsidRPr="006424C2" w:rsidRDefault="00D15E6F" w:rsidP="003E333B">
            <w:pPr>
              <w:spacing w:before="60" w:after="60"/>
              <w:jc w:val="left"/>
              <w:rPr>
                <w:rFonts w:eastAsia="Calibri"/>
                <w:bCs/>
                <w:sz w:val="22"/>
                <w:lang w:val="sr-Cyrl-RS"/>
              </w:rPr>
            </w:pPr>
            <w:r w:rsidRPr="006424C2">
              <w:rPr>
                <w:rFonts w:eastAsia="Calibri"/>
                <w:bCs/>
                <w:sz w:val="22"/>
                <w:lang w:val="sr-Cyrl-RS"/>
              </w:rPr>
              <w:t xml:space="preserve">Мера 4.1. Унапређење система саобраћајног образовања и васпитања </w:t>
            </w:r>
          </w:p>
        </w:tc>
        <w:tc>
          <w:tcPr>
            <w:tcW w:w="5670" w:type="dxa"/>
            <w:shd w:val="clear" w:color="auto" w:fill="auto"/>
            <w:vAlign w:val="center"/>
          </w:tcPr>
          <w:p w14:paraId="7F84EB81" w14:textId="77777777" w:rsidR="00D15E6F" w:rsidRPr="006424C2" w:rsidRDefault="00D15E6F" w:rsidP="003E333B">
            <w:pPr>
              <w:spacing w:before="0" w:after="60"/>
              <w:rPr>
                <w:rFonts w:eastAsia="Calibri"/>
                <w:sz w:val="22"/>
                <w:lang w:val="sr-Cyrl-RS"/>
              </w:rPr>
            </w:pPr>
            <w:r w:rsidRPr="006424C2">
              <w:rPr>
                <w:rFonts w:eastAsia="Calibri"/>
                <w:sz w:val="22"/>
                <w:lang w:val="sr-Cyrl-RS"/>
              </w:rPr>
              <w:t>Оцена квалитета система на нивоу предшколских установа</w:t>
            </w:r>
          </w:p>
          <w:p w14:paraId="294BB5CA" w14:textId="77777777" w:rsidR="00D15E6F" w:rsidRPr="006424C2" w:rsidRDefault="00D15E6F" w:rsidP="003E333B">
            <w:pPr>
              <w:spacing w:before="0" w:after="0"/>
              <w:jc w:val="right"/>
              <w:rPr>
                <w:rFonts w:eastAsia="Calibri"/>
                <w:sz w:val="22"/>
                <w:lang w:val="sr-Cyrl-RS"/>
              </w:rPr>
            </w:pPr>
            <w:r w:rsidRPr="006424C2">
              <w:rPr>
                <w:rFonts w:eastAsia="Calibri"/>
                <w:sz w:val="22"/>
                <w:lang w:val="sr-Cyrl-RS"/>
              </w:rPr>
              <w:t xml:space="preserve">(почетна вредност 2021: није мерено, </w:t>
            </w:r>
          </w:p>
          <w:p w14:paraId="5889DF06" w14:textId="77777777" w:rsidR="00D15E6F" w:rsidRPr="006424C2" w:rsidRDefault="00D15E6F" w:rsidP="003E333B">
            <w:pPr>
              <w:spacing w:before="0" w:after="0"/>
              <w:jc w:val="right"/>
              <w:rPr>
                <w:rFonts w:eastAsia="Calibri"/>
                <w:sz w:val="22"/>
                <w:lang w:val="sr-Cyrl-RS"/>
              </w:rPr>
            </w:pPr>
            <w:r w:rsidRPr="006424C2">
              <w:rPr>
                <w:rFonts w:eastAsia="Calibri"/>
                <w:sz w:val="22"/>
                <w:lang w:val="sr-Cyrl-RS"/>
              </w:rPr>
              <w:t>циљна вредност 2030: 9)</w:t>
            </w:r>
          </w:p>
        </w:tc>
      </w:tr>
      <w:tr w:rsidR="00D15E6F" w:rsidRPr="006424C2" w14:paraId="0FC93B7E" w14:textId="77777777" w:rsidTr="00245098">
        <w:trPr>
          <w:trHeight w:val="525"/>
          <w:jc w:val="center"/>
        </w:trPr>
        <w:tc>
          <w:tcPr>
            <w:tcW w:w="3119" w:type="dxa"/>
            <w:vMerge/>
            <w:shd w:val="clear" w:color="auto" w:fill="EDEDED" w:themeFill="accent3" w:themeFillTint="33"/>
            <w:vAlign w:val="center"/>
          </w:tcPr>
          <w:p w14:paraId="27C01061" w14:textId="77777777" w:rsidR="00D15E6F" w:rsidRPr="006424C2" w:rsidRDefault="00D15E6F" w:rsidP="003E333B">
            <w:pPr>
              <w:spacing w:before="60" w:after="60"/>
              <w:jc w:val="left"/>
              <w:rPr>
                <w:rFonts w:eastAsia="Calibri"/>
                <w:bCs/>
                <w:sz w:val="22"/>
                <w:lang w:val="sr-Cyrl-RS"/>
              </w:rPr>
            </w:pPr>
          </w:p>
        </w:tc>
        <w:tc>
          <w:tcPr>
            <w:tcW w:w="5670" w:type="dxa"/>
            <w:shd w:val="clear" w:color="auto" w:fill="auto"/>
            <w:vAlign w:val="center"/>
          </w:tcPr>
          <w:p w14:paraId="0E412179" w14:textId="77777777" w:rsidR="00D15E6F" w:rsidRPr="006424C2" w:rsidRDefault="00D15E6F" w:rsidP="003E333B">
            <w:pPr>
              <w:spacing w:before="0" w:after="60"/>
              <w:rPr>
                <w:rFonts w:eastAsia="Calibri"/>
                <w:sz w:val="22"/>
                <w:lang w:val="sr-Cyrl-RS"/>
              </w:rPr>
            </w:pPr>
            <w:r w:rsidRPr="006424C2">
              <w:rPr>
                <w:rFonts w:eastAsia="Calibri"/>
                <w:sz w:val="22"/>
                <w:lang w:val="sr-Cyrl-RS"/>
              </w:rPr>
              <w:t>Оцена квалитета система на нивоу основних школа</w:t>
            </w:r>
          </w:p>
          <w:p w14:paraId="73ADD654" w14:textId="77777777" w:rsidR="00D15E6F" w:rsidRPr="006424C2" w:rsidRDefault="00D15E6F" w:rsidP="003E333B">
            <w:pPr>
              <w:spacing w:before="0" w:after="0"/>
              <w:jc w:val="right"/>
              <w:rPr>
                <w:rFonts w:eastAsia="Calibri"/>
                <w:sz w:val="22"/>
                <w:lang w:val="sr-Cyrl-RS"/>
              </w:rPr>
            </w:pPr>
            <w:r w:rsidRPr="006424C2">
              <w:rPr>
                <w:rFonts w:eastAsia="Calibri"/>
                <w:sz w:val="22"/>
                <w:lang w:val="sr-Cyrl-RS"/>
              </w:rPr>
              <w:t xml:space="preserve">(почетна вредност 2021: није мерено, </w:t>
            </w:r>
          </w:p>
          <w:p w14:paraId="6F043745" w14:textId="77777777" w:rsidR="00D15E6F" w:rsidRPr="006424C2" w:rsidRDefault="00D15E6F" w:rsidP="003E333B">
            <w:pPr>
              <w:spacing w:before="0" w:after="60"/>
              <w:jc w:val="right"/>
              <w:rPr>
                <w:rFonts w:eastAsia="Calibri"/>
                <w:sz w:val="22"/>
                <w:lang w:val="sr-Cyrl-RS"/>
              </w:rPr>
            </w:pPr>
            <w:r w:rsidRPr="006424C2">
              <w:rPr>
                <w:rFonts w:eastAsia="Calibri"/>
                <w:sz w:val="22"/>
                <w:lang w:val="sr-Cyrl-RS"/>
              </w:rPr>
              <w:t>циљна вредност 2030: 9)</w:t>
            </w:r>
          </w:p>
        </w:tc>
      </w:tr>
      <w:tr w:rsidR="00D15E6F" w:rsidRPr="006424C2" w14:paraId="503F2EB2" w14:textId="77777777" w:rsidTr="00245098">
        <w:trPr>
          <w:trHeight w:val="525"/>
          <w:jc w:val="center"/>
        </w:trPr>
        <w:tc>
          <w:tcPr>
            <w:tcW w:w="3119" w:type="dxa"/>
            <w:vMerge/>
            <w:shd w:val="clear" w:color="auto" w:fill="EDEDED" w:themeFill="accent3" w:themeFillTint="33"/>
            <w:vAlign w:val="center"/>
          </w:tcPr>
          <w:p w14:paraId="35FC1A21" w14:textId="77777777" w:rsidR="00D15E6F" w:rsidRPr="006424C2" w:rsidRDefault="00D15E6F" w:rsidP="003E333B">
            <w:pPr>
              <w:spacing w:before="60" w:after="60"/>
              <w:jc w:val="left"/>
              <w:rPr>
                <w:rFonts w:eastAsia="Calibri"/>
                <w:bCs/>
                <w:sz w:val="22"/>
                <w:lang w:val="sr-Cyrl-RS"/>
              </w:rPr>
            </w:pPr>
          </w:p>
        </w:tc>
        <w:tc>
          <w:tcPr>
            <w:tcW w:w="5670" w:type="dxa"/>
            <w:shd w:val="clear" w:color="auto" w:fill="auto"/>
            <w:vAlign w:val="center"/>
          </w:tcPr>
          <w:p w14:paraId="23833729" w14:textId="77777777" w:rsidR="00D15E6F" w:rsidRPr="006424C2" w:rsidRDefault="00D15E6F" w:rsidP="003E333B">
            <w:pPr>
              <w:spacing w:before="0" w:after="60"/>
              <w:rPr>
                <w:rFonts w:eastAsia="Calibri"/>
                <w:sz w:val="22"/>
                <w:lang w:val="sr-Cyrl-RS"/>
              </w:rPr>
            </w:pPr>
            <w:r w:rsidRPr="006424C2">
              <w:rPr>
                <w:rFonts w:eastAsia="Calibri"/>
                <w:sz w:val="22"/>
                <w:lang w:val="sr-Cyrl-RS"/>
              </w:rPr>
              <w:t xml:space="preserve">Оцена квалитета система на нивоу средњих школа </w:t>
            </w:r>
          </w:p>
          <w:p w14:paraId="7BE7EB32" w14:textId="77777777" w:rsidR="00D15E6F" w:rsidRPr="006424C2" w:rsidRDefault="00D15E6F" w:rsidP="003E333B">
            <w:pPr>
              <w:spacing w:before="0" w:after="0"/>
              <w:jc w:val="right"/>
              <w:rPr>
                <w:rFonts w:eastAsia="Calibri"/>
                <w:sz w:val="22"/>
                <w:lang w:val="sr-Cyrl-RS"/>
              </w:rPr>
            </w:pPr>
            <w:r w:rsidRPr="006424C2">
              <w:rPr>
                <w:rFonts w:eastAsia="Calibri"/>
                <w:sz w:val="22"/>
                <w:lang w:val="sr-Cyrl-RS"/>
              </w:rPr>
              <w:t xml:space="preserve">(почетна вредност 2021: није мерено, </w:t>
            </w:r>
          </w:p>
          <w:p w14:paraId="0B36CC10" w14:textId="77777777" w:rsidR="00D15E6F" w:rsidRPr="006424C2" w:rsidRDefault="00D15E6F" w:rsidP="003E333B">
            <w:pPr>
              <w:spacing w:before="0" w:after="60"/>
              <w:jc w:val="right"/>
              <w:rPr>
                <w:rFonts w:eastAsia="Calibri"/>
                <w:sz w:val="22"/>
                <w:lang w:val="sr-Cyrl-RS"/>
              </w:rPr>
            </w:pPr>
            <w:r w:rsidRPr="006424C2">
              <w:rPr>
                <w:rFonts w:eastAsia="Calibri"/>
                <w:sz w:val="22"/>
                <w:lang w:val="sr-Cyrl-RS"/>
              </w:rPr>
              <w:t>циљна вредност 2030: 9)</w:t>
            </w:r>
          </w:p>
        </w:tc>
      </w:tr>
      <w:tr w:rsidR="00D15E6F" w:rsidRPr="006424C2" w14:paraId="3227A2BF" w14:textId="77777777" w:rsidTr="00245098">
        <w:trPr>
          <w:trHeight w:val="335"/>
          <w:jc w:val="center"/>
        </w:trPr>
        <w:tc>
          <w:tcPr>
            <w:tcW w:w="3119" w:type="dxa"/>
            <w:vMerge/>
            <w:shd w:val="clear" w:color="auto" w:fill="EDEDED" w:themeFill="accent3" w:themeFillTint="33"/>
            <w:vAlign w:val="center"/>
          </w:tcPr>
          <w:p w14:paraId="22EF34F0" w14:textId="77777777" w:rsidR="00D15E6F" w:rsidRPr="006424C2" w:rsidRDefault="00D15E6F" w:rsidP="003E333B">
            <w:pPr>
              <w:spacing w:before="60" w:after="60"/>
              <w:jc w:val="left"/>
              <w:rPr>
                <w:rFonts w:eastAsia="Calibri"/>
                <w:bCs/>
                <w:sz w:val="22"/>
                <w:lang w:val="sr-Cyrl-RS"/>
              </w:rPr>
            </w:pPr>
          </w:p>
        </w:tc>
        <w:tc>
          <w:tcPr>
            <w:tcW w:w="5670" w:type="dxa"/>
            <w:shd w:val="clear" w:color="auto" w:fill="auto"/>
            <w:vAlign w:val="center"/>
          </w:tcPr>
          <w:p w14:paraId="4DCE9F99" w14:textId="77777777" w:rsidR="00D15E6F" w:rsidRPr="006424C2" w:rsidRDefault="00D15E6F" w:rsidP="003E333B">
            <w:pPr>
              <w:spacing w:before="0" w:after="60"/>
              <w:rPr>
                <w:rFonts w:eastAsia="Calibri"/>
                <w:sz w:val="22"/>
                <w:lang w:val="sr-Cyrl-RS"/>
              </w:rPr>
            </w:pPr>
            <w:r w:rsidRPr="006424C2">
              <w:rPr>
                <w:rFonts w:eastAsia="Calibri"/>
                <w:sz w:val="22"/>
                <w:lang w:val="sr-Cyrl-RS"/>
              </w:rPr>
              <w:t>Оцена квалитета система на нивоу ауто-школа (са посебним освртом на знања и вештине возача мотоцикала и професионалних возача комерцијалних возила)</w:t>
            </w:r>
          </w:p>
          <w:p w14:paraId="0ACD8435" w14:textId="77777777" w:rsidR="00D15E6F" w:rsidRPr="006424C2" w:rsidRDefault="00D15E6F" w:rsidP="003E333B">
            <w:pPr>
              <w:spacing w:before="0" w:after="0"/>
              <w:jc w:val="right"/>
              <w:rPr>
                <w:rFonts w:eastAsia="Calibri"/>
                <w:sz w:val="22"/>
                <w:lang w:val="sr-Cyrl-RS"/>
              </w:rPr>
            </w:pPr>
            <w:r w:rsidRPr="006424C2">
              <w:rPr>
                <w:rFonts w:eastAsia="Calibri"/>
                <w:sz w:val="22"/>
                <w:lang w:val="sr-Cyrl-RS"/>
              </w:rPr>
              <w:t xml:space="preserve">(почетна вредност 2021: није мерено, </w:t>
            </w:r>
          </w:p>
          <w:p w14:paraId="09558DA5" w14:textId="77777777" w:rsidR="00D15E6F" w:rsidRPr="006424C2" w:rsidRDefault="00D15E6F" w:rsidP="003E333B">
            <w:pPr>
              <w:spacing w:before="0" w:after="60"/>
              <w:jc w:val="right"/>
              <w:rPr>
                <w:rFonts w:eastAsia="Calibri"/>
                <w:sz w:val="22"/>
                <w:lang w:val="sr-Cyrl-RS"/>
              </w:rPr>
            </w:pPr>
            <w:r w:rsidRPr="006424C2">
              <w:rPr>
                <w:rFonts w:eastAsia="Calibri"/>
                <w:sz w:val="22"/>
                <w:lang w:val="sr-Cyrl-RS"/>
              </w:rPr>
              <w:t>циљна вредност 2030: 9)</w:t>
            </w:r>
          </w:p>
        </w:tc>
      </w:tr>
      <w:tr w:rsidR="00D15E6F" w:rsidRPr="006424C2" w14:paraId="566ECBA6" w14:textId="77777777" w:rsidTr="00245098">
        <w:trPr>
          <w:trHeight w:val="335"/>
          <w:jc w:val="center"/>
        </w:trPr>
        <w:tc>
          <w:tcPr>
            <w:tcW w:w="3119" w:type="dxa"/>
            <w:vMerge/>
            <w:shd w:val="clear" w:color="auto" w:fill="EDEDED" w:themeFill="accent3" w:themeFillTint="33"/>
            <w:vAlign w:val="center"/>
          </w:tcPr>
          <w:p w14:paraId="359B4EE2" w14:textId="77777777" w:rsidR="00D15E6F" w:rsidRPr="006424C2" w:rsidRDefault="00D15E6F" w:rsidP="003E333B">
            <w:pPr>
              <w:spacing w:before="60" w:after="60"/>
              <w:jc w:val="left"/>
              <w:rPr>
                <w:rFonts w:eastAsia="Calibri"/>
                <w:bCs/>
                <w:sz w:val="22"/>
                <w:lang w:val="sr-Cyrl-RS"/>
              </w:rPr>
            </w:pPr>
          </w:p>
        </w:tc>
        <w:tc>
          <w:tcPr>
            <w:tcW w:w="5670" w:type="dxa"/>
            <w:shd w:val="clear" w:color="auto" w:fill="auto"/>
            <w:vAlign w:val="center"/>
          </w:tcPr>
          <w:p w14:paraId="222DF13F" w14:textId="77777777" w:rsidR="00D15E6F" w:rsidRPr="006424C2" w:rsidRDefault="00D15E6F" w:rsidP="003E333B">
            <w:pPr>
              <w:spacing w:before="0" w:after="60"/>
              <w:rPr>
                <w:rFonts w:eastAsia="Calibri"/>
                <w:sz w:val="22"/>
                <w:lang w:val="sr-Cyrl-RS"/>
              </w:rPr>
            </w:pPr>
            <w:r w:rsidRPr="006424C2">
              <w:rPr>
                <w:rFonts w:eastAsia="Calibri"/>
                <w:sz w:val="22"/>
                <w:lang w:val="sr-Cyrl-RS"/>
              </w:rPr>
              <w:t>Оцена квалитета система на нивоу постојећих возача, са посебним освртом на рањиве категорије учесника у саобраћају</w:t>
            </w:r>
          </w:p>
          <w:p w14:paraId="578CB9C1" w14:textId="77777777" w:rsidR="00D15E6F" w:rsidRPr="006424C2" w:rsidRDefault="00D15E6F" w:rsidP="003E333B">
            <w:pPr>
              <w:spacing w:before="0" w:after="0"/>
              <w:jc w:val="right"/>
              <w:rPr>
                <w:rFonts w:eastAsia="Calibri"/>
                <w:sz w:val="22"/>
                <w:lang w:val="sr-Cyrl-RS"/>
              </w:rPr>
            </w:pPr>
            <w:r w:rsidRPr="006424C2">
              <w:rPr>
                <w:rFonts w:eastAsia="Calibri"/>
                <w:sz w:val="22"/>
                <w:lang w:val="sr-Cyrl-RS"/>
              </w:rPr>
              <w:t xml:space="preserve">(почетна вредност 2021: није мерено, </w:t>
            </w:r>
          </w:p>
          <w:p w14:paraId="4CBEFFF9" w14:textId="77777777" w:rsidR="00D15E6F" w:rsidRPr="006424C2" w:rsidRDefault="00D15E6F" w:rsidP="003E333B">
            <w:pPr>
              <w:spacing w:before="0" w:after="60"/>
              <w:jc w:val="right"/>
              <w:rPr>
                <w:rFonts w:eastAsia="Calibri"/>
                <w:sz w:val="22"/>
                <w:lang w:val="sr-Cyrl-RS"/>
              </w:rPr>
            </w:pPr>
            <w:r w:rsidRPr="006424C2">
              <w:rPr>
                <w:rFonts w:eastAsia="Calibri"/>
                <w:sz w:val="22"/>
                <w:lang w:val="sr-Cyrl-RS"/>
              </w:rPr>
              <w:t>циљна вредност 2030: 9)</w:t>
            </w:r>
          </w:p>
        </w:tc>
      </w:tr>
      <w:tr w:rsidR="00D15E6F" w:rsidRPr="006424C2" w14:paraId="13CFB9B4" w14:textId="77777777" w:rsidTr="00245098">
        <w:trPr>
          <w:jc w:val="center"/>
        </w:trPr>
        <w:tc>
          <w:tcPr>
            <w:tcW w:w="3119" w:type="dxa"/>
            <w:vMerge/>
            <w:shd w:val="clear" w:color="auto" w:fill="EDEDED" w:themeFill="accent3" w:themeFillTint="33"/>
            <w:vAlign w:val="center"/>
          </w:tcPr>
          <w:p w14:paraId="73877120" w14:textId="77777777" w:rsidR="00D15E6F" w:rsidRPr="006424C2" w:rsidRDefault="00D15E6F" w:rsidP="003E333B">
            <w:pPr>
              <w:spacing w:before="60" w:after="60"/>
              <w:jc w:val="left"/>
              <w:rPr>
                <w:rFonts w:eastAsia="Calibri"/>
                <w:sz w:val="22"/>
                <w:lang w:val="sr-Cyrl-RS"/>
              </w:rPr>
            </w:pPr>
          </w:p>
        </w:tc>
        <w:tc>
          <w:tcPr>
            <w:tcW w:w="5670" w:type="dxa"/>
            <w:shd w:val="clear" w:color="auto" w:fill="EDEDED" w:themeFill="accent3" w:themeFillTint="33"/>
            <w:vAlign w:val="center"/>
          </w:tcPr>
          <w:p w14:paraId="2E0BBFF4" w14:textId="77777777" w:rsidR="00D15E6F" w:rsidRPr="006424C2" w:rsidRDefault="00D15E6F" w:rsidP="003E333B">
            <w:pPr>
              <w:spacing w:before="60" w:after="6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r w:rsidRPr="006424C2">
              <w:rPr>
                <w:rFonts w:eastAsia="Calibri"/>
                <w:sz w:val="22"/>
                <w:lang w:val="sr-Cyrl-RS"/>
              </w:rPr>
              <w:br/>
              <w:t>АБС</w:t>
            </w:r>
          </w:p>
        </w:tc>
      </w:tr>
      <w:tr w:rsidR="00D15E6F" w:rsidRPr="006424C2" w14:paraId="4B72A179" w14:textId="77777777" w:rsidTr="00245098">
        <w:trPr>
          <w:jc w:val="center"/>
        </w:trPr>
        <w:tc>
          <w:tcPr>
            <w:tcW w:w="3119" w:type="dxa"/>
            <w:vMerge/>
            <w:shd w:val="clear" w:color="auto" w:fill="EDEDED" w:themeFill="accent3" w:themeFillTint="33"/>
            <w:vAlign w:val="center"/>
          </w:tcPr>
          <w:p w14:paraId="2313DB80" w14:textId="77777777" w:rsidR="00D15E6F" w:rsidRPr="006424C2" w:rsidRDefault="00D15E6F" w:rsidP="003E333B">
            <w:pPr>
              <w:spacing w:before="60" w:after="60"/>
              <w:jc w:val="left"/>
              <w:rPr>
                <w:rFonts w:eastAsia="Calibri"/>
                <w:sz w:val="22"/>
                <w:lang w:val="sr-Cyrl-RS"/>
              </w:rPr>
            </w:pPr>
          </w:p>
        </w:tc>
        <w:tc>
          <w:tcPr>
            <w:tcW w:w="5670" w:type="dxa"/>
            <w:shd w:val="clear" w:color="auto" w:fill="EDEDED" w:themeFill="accent3" w:themeFillTint="33"/>
            <w:vAlign w:val="center"/>
          </w:tcPr>
          <w:p w14:paraId="4BD87E50" w14:textId="00F64FB7" w:rsidR="00D15E6F" w:rsidRPr="006424C2" w:rsidRDefault="00D15E6F" w:rsidP="003E333B">
            <w:pPr>
              <w:spacing w:before="60" w:after="6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r w:rsidR="002124C5">
              <w:rPr>
                <w:rFonts w:eastAsia="Calibri"/>
                <w:sz w:val="22"/>
                <w:lang w:val="sr-Cyrl-RS"/>
              </w:rPr>
              <w:t>11</w:t>
            </w:r>
            <w:r w:rsidR="006B0468">
              <w:rPr>
                <w:rFonts w:eastAsia="Calibri"/>
                <w:sz w:val="22"/>
                <w:lang w:val="sr-Cyrl-RS"/>
              </w:rPr>
              <w:t>7</w:t>
            </w:r>
            <w:r w:rsidR="0027725F" w:rsidRPr="006424C2">
              <w:rPr>
                <w:rFonts w:eastAsia="Calibri"/>
                <w:sz w:val="22"/>
                <w:lang w:val="sr-Cyrl-RS"/>
              </w:rPr>
              <w:t xml:space="preserve"> милиона</w:t>
            </w:r>
            <w:r w:rsidRPr="006424C2">
              <w:rPr>
                <w:rFonts w:eastAsia="Calibri"/>
                <w:sz w:val="22"/>
                <w:lang w:val="sr-Cyrl-RS"/>
              </w:rPr>
              <w:t xml:space="preserve"> РСД</w:t>
            </w:r>
          </w:p>
        </w:tc>
      </w:tr>
      <w:tr w:rsidR="00D15E6F" w:rsidRPr="006424C2" w14:paraId="37A585F7" w14:textId="77777777" w:rsidTr="00245098">
        <w:trPr>
          <w:trHeight w:val="704"/>
          <w:jc w:val="center"/>
        </w:trPr>
        <w:tc>
          <w:tcPr>
            <w:tcW w:w="3119" w:type="dxa"/>
            <w:vMerge w:val="restart"/>
            <w:shd w:val="clear" w:color="auto" w:fill="EDEDED" w:themeFill="accent3" w:themeFillTint="33"/>
            <w:vAlign w:val="center"/>
          </w:tcPr>
          <w:p w14:paraId="2AC62D17" w14:textId="66A7DB12" w:rsidR="00D15E6F" w:rsidRPr="006424C2" w:rsidRDefault="00D15E6F" w:rsidP="003E333B">
            <w:pPr>
              <w:spacing w:before="60" w:after="60"/>
              <w:jc w:val="left"/>
              <w:rPr>
                <w:rFonts w:eastAsia="Calibri"/>
                <w:bCs/>
                <w:sz w:val="22"/>
                <w:lang w:val="sr-Cyrl-RS"/>
              </w:rPr>
            </w:pPr>
            <w:r w:rsidRPr="006424C2">
              <w:rPr>
                <w:rFonts w:eastAsia="Calibri"/>
                <w:bCs/>
                <w:sz w:val="22"/>
                <w:lang w:val="sr-Cyrl-RS"/>
              </w:rPr>
              <w:t>Мера 4.</w:t>
            </w:r>
            <w:r w:rsidR="00FD13BF" w:rsidRPr="006424C2">
              <w:rPr>
                <w:rFonts w:eastAsia="Calibri"/>
                <w:bCs/>
                <w:sz w:val="22"/>
                <w:lang w:val="sr-Cyrl-RS"/>
              </w:rPr>
              <w:t>2</w:t>
            </w:r>
            <w:r w:rsidRPr="006424C2">
              <w:rPr>
                <w:rFonts w:eastAsia="Calibri"/>
                <w:bCs/>
                <w:sz w:val="22"/>
                <w:lang w:val="sr-Cyrl-RS"/>
              </w:rPr>
              <w:t xml:space="preserve">. </w:t>
            </w:r>
            <w:r w:rsidRPr="006424C2">
              <w:rPr>
                <w:sz w:val="22"/>
                <w:lang w:val="sr-Cyrl-RS"/>
              </w:rPr>
              <w:t xml:space="preserve">Унапређење и интензивирање превентивно пропагандног деловања </w:t>
            </w:r>
          </w:p>
        </w:tc>
        <w:tc>
          <w:tcPr>
            <w:tcW w:w="5670" w:type="dxa"/>
            <w:shd w:val="clear" w:color="auto" w:fill="auto"/>
            <w:vAlign w:val="center"/>
          </w:tcPr>
          <w:p w14:paraId="0FBC9011" w14:textId="77777777" w:rsidR="00D15E6F" w:rsidRPr="006424C2" w:rsidRDefault="00D15E6F" w:rsidP="003E333B">
            <w:pPr>
              <w:spacing w:before="0" w:after="60"/>
              <w:rPr>
                <w:rFonts w:eastAsia="Calibri"/>
                <w:sz w:val="22"/>
                <w:lang w:val="sr-Cyrl-RS"/>
              </w:rPr>
            </w:pPr>
            <w:r w:rsidRPr="006424C2">
              <w:rPr>
                <w:rFonts w:eastAsia="Calibri"/>
                <w:sz w:val="22"/>
                <w:lang w:val="sr-Cyrl-RS"/>
              </w:rPr>
              <w:t>Број реализованих националних кампања (са сетом координираних активности) на у</w:t>
            </w:r>
            <w:r w:rsidRPr="006424C2">
              <w:rPr>
                <w:sz w:val="22"/>
                <w:lang w:val="sr-Cyrl-RS"/>
              </w:rPr>
              <w:t>напређењу знања, ставова и понашања возача путничких аутомобила</w:t>
            </w:r>
          </w:p>
          <w:p w14:paraId="4FEFA54E" w14:textId="77777777" w:rsidR="00D15E6F" w:rsidRPr="006424C2" w:rsidRDefault="00D15E6F" w:rsidP="003E333B">
            <w:pPr>
              <w:spacing w:before="0" w:after="0"/>
              <w:jc w:val="right"/>
              <w:rPr>
                <w:rFonts w:eastAsia="Calibri"/>
                <w:sz w:val="22"/>
                <w:lang w:val="sr-Cyrl-RS"/>
              </w:rPr>
            </w:pPr>
            <w:r w:rsidRPr="006424C2">
              <w:rPr>
                <w:rFonts w:eastAsia="Calibri"/>
                <w:sz w:val="22"/>
                <w:lang w:val="sr-Cyrl-RS"/>
              </w:rPr>
              <w:t xml:space="preserve">(почетна вредност 2021: 1, </w:t>
            </w:r>
            <w:r w:rsidRPr="006424C2">
              <w:rPr>
                <w:rFonts w:eastAsia="Calibri"/>
                <w:sz w:val="22"/>
                <w:lang w:val="sr-Cyrl-RS"/>
              </w:rPr>
              <w:br/>
              <w:t>циљна вредност 2030: најмање 1 сваке године)</w:t>
            </w:r>
          </w:p>
        </w:tc>
      </w:tr>
      <w:tr w:rsidR="00D15E6F" w:rsidRPr="006424C2" w14:paraId="11961E94" w14:textId="77777777" w:rsidTr="00245098">
        <w:trPr>
          <w:trHeight w:val="704"/>
          <w:jc w:val="center"/>
        </w:trPr>
        <w:tc>
          <w:tcPr>
            <w:tcW w:w="3119" w:type="dxa"/>
            <w:vMerge/>
            <w:shd w:val="clear" w:color="auto" w:fill="EDEDED" w:themeFill="accent3" w:themeFillTint="33"/>
            <w:vAlign w:val="center"/>
          </w:tcPr>
          <w:p w14:paraId="64112C65" w14:textId="77777777" w:rsidR="00D15E6F" w:rsidRPr="006424C2" w:rsidRDefault="00D15E6F" w:rsidP="003E333B">
            <w:pPr>
              <w:spacing w:before="60" w:after="60"/>
              <w:jc w:val="left"/>
              <w:rPr>
                <w:rFonts w:eastAsia="Calibri"/>
                <w:bCs/>
                <w:sz w:val="22"/>
                <w:lang w:val="sr-Cyrl-RS"/>
              </w:rPr>
            </w:pPr>
          </w:p>
        </w:tc>
        <w:tc>
          <w:tcPr>
            <w:tcW w:w="5670" w:type="dxa"/>
            <w:shd w:val="clear" w:color="auto" w:fill="auto"/>
            <w:vAlign w:val="center"/>
          </w:tcPr>
          <w:p w14:paraId="01E10C77" w14:textId="77777777" w:rsidR="00D15E6F" w:rsidRPr="006424C2" w:rsidRDefault="00D15E6F" w:rsidP="003E333B">
            <w:pPr>
              <w:spacing w:before="0" w:after="60"/>
              <w:rPr>
                <w:rFonts w:eastAsia="Calibri"/>
                <w:sz w:val="22"/>
                <w:lang w:val="sr-Cyrl-RS"/>
              </w:rPr>
            </w:pPr>
            <w:r w:rsidRPr="006424C2">
              <w:rPr>
                <w:rFonts w:eastAsia="Calibri"/>
                <w:sz w:val="22"/>
                <w:lang w:val="sr-Cyrl-RS"/>
              </w:rPr>
              <w:t>Број реализованих националних кампања (са сетом координираних активности) на у</w:t>
            </w:r>
            <w:r w:rsidRPr="006424C2">
              <w:rPr>
                <w:sz w:val="22"/>
                <w:lang w:val="sr-Cyrl-RS"/>
              </w:rPr>
              <w:t>напређењу знања, ставова и понашања пешака</w:t>
            </w:r>
          </w:p>
          <w:p w14:paraId="31A7E8AE" w14:textId="77777777" w:rsidR="00D15E6F" w:rsidRPr="006424C2" w:rsidRDefault="00D15E6F" w:rsidP="003E333B">
            <w:pPr>
              <w:spacing w:before="0" w:after="60"/>
              <w:jc w:val="right"/>
              <w:rPr>
                <w:rFonts w:eastAsia="Calibri"/>
                <w:sz w:val="22"/>
                <w:lang w:val="sr-Cyrl-RS"/>
              </w:rPr>
            </w:pPr>
            <w:r w:rsidRPr="006424C2">
              <w:rPr>
                <w:rFonts w:eastAsia="Calibri"/>
                <w:sz w:val="22"/>
                <w:lang w:val="sr-Cyrl-RS"/>
              </w:rPr>
              <w:t xml:space="preserve">(почетна вредност 2021: 1, </w:t>
            </w:r>
            <w:r w:rsidRPr="006424C2">
              <w:rPr>
                <w:rFonts w:eastAsia="Calibri"/>
                <w:sz w:val="22"/>
                <w:lang w:val="sr-Cyrl-RS"/>
              </w:rPr>
              <w:br/>
              <w:t>циљна вредност 2030: најмање 1 сваке године)</w:t>
            </w:r>
          </w:p>
        </w:tc>
      </w:tr>
      <w:tr w:rsidR="00D15E6F" w:rsidRPr="006424C2" w14:paraId="7B75A4DC" w14:textId="77777777" w:rsidTr="00245098">
        <w:trPr>
          <w:trHeight w:val="704"/>
          <w:jc w:val="center"/>
        </w:trPr>
        <w:tc>
          <w:tcPr>
            <w:tcW w:w="3119" w:type="dxa"/>
            <w:vMerge/>
            <w:shd w:val="clear" w:color="auto" w:fill="EDEDED" w:themeFill="accent3" w:themeFillTint="33"/>
            <w:vAlign w:val="center"/>
          </w:tcPr>
          <w:p w14:paraId="471FC332" w14:textId="77777777" w:rsidR="00D15E6F" w:rsidRPr="006424C2" w:rsidRDefault="00D15E6F" w:rsidP="003E333B">
            <w:pPr>
              <w:spacing w:before="60" w:after="60"/>
              <w:jc w:val="left"/>
              <w:rPr>
                <w:rFonts w:eastAsia="Calibri"/>
                <w:bCs/>
                <w:sz w:val="22"/>
                <w:lang w:val="sr-Cyrl-RS"/>
              </w:rPr>
            </w:pPr>
          </w:p>
        </w:tc>
        <w:tc>
          <w:tcPr>
            <w:tcW w:w="5670" w:type="dxa"/>
            <w:shd w:val="clear" w:color="auto" w:fill="auto"/>
            <w:vAlign w:val="center"/>
          </w:tcPr>
          <w:p w14:paraId="28902E2E" w14:textId="77777777" w:rsidR="00D15E6F" w:rsidRPr="006424C2" w:rsidRDefault="00D15E6F" w:rsidP="003E333B">
            <w:pPr>
              <w:spacing w:before="0" w:after="60"/>
              <w:rPr>
                <w:rFonts w:eastAsia="Calibri"/>
                <w:sz w:val="22"/>
                <w:lang w:val="sr-Cyrl-RS"/>
              </w:rPr>
            </w:pPr>
            <w:r w:rsidRPr="006424C2">
              <w:rPr>
                <w:rFonts w:eastAsia="Calibri"/>
                <w:sz w:val="22"/>
                <w:lang w:val="sr-Cyrl-RS"/>
              </w:rPr>
              <w:t>Број реализованих националних кампања (са сетом координираних активности) на у</w:t>
            </w:r>
            <w:r w:rsidRPr="006424C2">
              <w:rPr>
                <w:sz w:val="22"/>
                <w:lang w:val="sr-Cyrl-RS"/>
              </w:rPr>
              <w:t>напређењу знања, ставова и понашања возача бицикла</w:t>
            </w:r>
          </w:p>
          <w:p w14:paraId="3E486C75" w14:textId="77777777" w:rsidR="00D15E6F" w:rsidRPr="006424C2" w:rsidRDefault="00D15E6F" w:rsidP="003E333B">
            <w:pPr>
              <w:spacing w:before="0" w:after="60"/>
              <w:jc w:val="right"/>
              <w:rPr>
                <w:rFonts w:eastAsia="Calibri"/>
                <w:sz w:val="22"/>
                <w:lang w:val="sr-Cyrl-RS"/>
              </w:rPr>
            </w:pPr>
            <w:r w:rsidRPr="006424C2">
              <w:rPr>
                <w:rFonts w:eastAsia="Calibri"/>
                <w:sz w:val="22"/>
                <w:lang w:val="sr-Cyrl-RS"/>
              </w:rPr>
              <w:t xml:space="preserve">(почетна вредност 2021: 1, </w:t>
            </w:r>
            <w:r w:rsidRPr="006424C2">
              <w:rPr>
                <w:rFonts w:eastAsia="Calibri"/>
                <w:sz w:val="22"/>
                <w:lang w:val="sr-Cyrl-RS"/>
              </w:rPr>
              <w:br/>
              <w:t>циљна вредност 2030: најмање 1 сваке године)</w:t>
            </w:r>
          </w:p>
        </w:tc>
      </w:tr>
      <w:tr w:rsidR="00D15E6F" w:rsidRPr="006424C2" w14:paraId="2402777C" w14:textId="77777777" w:rsidTr="00245098">
        <w:trPr>
          <w:trHeight w:val="704"/>
          <w:jc w:val="center"/>
        </w:trPr>
        <w:tc>
          <w:tcPr>
            <w:tcW w:w="3119" w:type="dxa"/>
            <w:vMerge/>
            <w:shd w:val="clear" w:color="auto" w:fill="EDEDED" w:themeFill="accent3" w:themeFillTint="33"/>
            <w:vAlign w:val="center"/>
          </w:tcPr>
          <w:p w14:paraId="6B427C63" w14:textId="77777777" w:rsidR="00D15E6F" w:rsidRPr="006424C2" w:rsidRDefault="00D15E6F" w:rsidP="003E333B">
            <w:pPr>
              <w:spacing w:before="60" w:after="60"/>
              <w:jc w:val="left"/>
              <w:rPr>
                <w:rFonts w:eastAsia="Calibri"/>
                <w:bCs/>
                <w:sz w:val="22"/>
                <w:lang w:val="sr-Cyrl-RS"/>
              </w:rPr>
            </w:pPr>
          </w:p>
        </w:tc>
        <w:tc>
          <w:tcPr>
            <w:tcW w:w="5670" w:type="dxa"/>
            <w:shd w:val="clear" w:color="auto" w:fill="auto"/>
            <w:vAlign w:val="center"/>
          </w:tcPr>
          <w:p w14:paraId="70AAD487" w14:textId="77777777" w:rsidR="00D15E6F" w:rsidRPr="006424C2" w:rsidRDefault="00D15E6F" w:rsidP="003E333B">
            <w:pPr>
              <w:spacing w:before="0" w:after="60"/>
              <w:rPr>
                <w:rFonts w:eastAsia="Calibri"/>
                <w:sz w:val="22"/>
                <w:lang w:val="sr-Cyrl-RS"/>
              </w:rPr>
            </w:pPr>
            <w:r w:rsidRPr="006424C2">
              <w:rPr>
                <w:rFonts w:eastAsia="Calibri"/>
                <w:sz w:val="22"/>
                <w:lang w:val="sr-Cyrl-RS"/>
              </w:rPr>
              <w:t>Број реализованих националних кампања (са сетом координираних активности) на у</w:t>
            </w:r>
            <w:r w:rsidRPr="006424C2">
              <w:rPr>
                <w:sz w:val="22"/>
                <w:lang w:val="sr-Cyrl-RS"/>
              </w:rPr>
              <w:t>напређењу знања, ставова и понашања корисника превозних средстава микромобилности</w:t>
            </w:r>
          </w:p>
          <w:p w14:paraId="64A834E7" w14:textId="77777777" w:rsidR="00D15E6F" w:rsidRPr="006424C2" w:rsidRDefault="00D15E6F" w:rsidP="003E333B">
            <w:pPr>
              <w:spacing w:before="0" w:after="60"/>
              <w:jc w:val="right"/>
              <w:rPr>
                <w:rFonts w:eastAsia="Calibri"/>
                <w:sz w:val="22"/>
                <w:lang w:val="sr-Cyrl-RS"/>
              </w:rPr>
            </w:pPr>
            <w:r w:rsidRPr="006424C2">
              <w:rPr>
                <w:rFonts w:eastAsia="Calibri"/>
                <w:sz w:val="22"/>
                <w:lang w:val="sr-Cyrl-RS"/>
              </w:rPr>
              <w:t xml:space="preserve">(почетна вредност 2021: 0, </w:t>
            </w:r>
            <w:r w:rsidRPr="006424C2">
              <w:rPr>
                <w:rFonts w:eastAsia="Calibri"/>
                <w:sz w:val="22"/>
                <w:lang w:val="sr-Cyrl-RS"/>
              </w:rPr>
              <w:br/>
              <w:t>циљна вредност 2030: најмање 1 сваке године)</w:t>
            </w:r>
          </w:p>
        </w:tc>
      </w:tr>
      <w:tr w:rsidR="00D15E6F" w:rsidRPr="006424C2" w14:paraId="16E38CC3" w14:textId="77777777" w:rsidTr="00245098">
        <w:trPr>
          <w:trHeight w:val="704"/>
          <w:jc w:val="center"/>
        </w:trPr>
        <w:tc>
          <w:tcPr>
            <w:tcW w:w="3119" w:type="dxa"/>
            <w:vMerge/>
            <w:shd w:val="clear" w:color="auto" w:fill="EDEDED" w:themeFill="accent3" w:themeFillTint="33"/>
            <w:vAlign w:val="center"/>
          </w:tcPr>
          <w:p w14:paraId="0DAE834D" w14:textId="77777777" w:rsidR="00D15E6F" w:rsidRPr="006424C2" w:rsidRDefault="00D15E6F" w:rsidP="003E333B">
            <w:pPr>
              <w:spacing w:before="60" w:after="60"/>
              <w:jc w:val="left"/>
              <w:rPr>
                <w:rFonts w:eastAsia="Calibri"/>
                <w:bCs/>
                <w:sz w:val="22"/>
                <w:lang w:val="sr-Cyrl-RS"/>
              </w:rPr>
            </w:pPr>
          </w:p>
        </w:tc>
        <w:tc>
          <w:tcPr>
            <w:tcW w:w="5670" w:type="dxa"/>
            <w:shd w:val="clear" w:color="auto" w:fill="auto"/>
            <w:vAlign w:val="center"/>
          </w:tcPr>
          <w:p w14:paraId="7AEFDDBC" w14:textId="77777777" w:rsidR="00D15E6F" w:rsidRPr="006424C2" w:rsidRDefault="00D15E6F" w:rsidP="003E333B">
            <w:pPr>
              <w:spacing w:before="0" w:after="60"/>
              <w:rPr>
                <w:rFonts w:eastAsia="Calibri"/>
                <w:sz w:val="22"/>
                <w:lang w:val="sr-Cyrl-RS"/>
              </w:rPr>
            </w:pPr>
            <w:r w:rsidRPr="006424C2">
              <w:rPr>
                <w:rFonts w:eastAsia="Calibri"/>
                <w:sz w:val="22"/>
                <w:lang w:val="sr-Cyrl-RS"/>
              </w:rPr>
              <w:t>Број реализованих националних кампања (са сетом координираних активности) на у</w:t>
            </w:r>
            <w:r w:rsidRPr="006424C2">
              <w:rPr>
                <w:sz w:val="22"/>
                <w:lang w:val="sr-Cyrl-RS"/>
              </w:rPr>
              <w:t>напређењу знања, ставова и понашања возача моторизованих двоточкаша</w:t>
            </w:r>
          </w:p>
          <w:p w14:paraId="5F1A8169" w14:textId="77777777" w:rsidR="00D15E6F" w:rsidRPr="006424C2" w:rsidRDefault="00D15E6F" w:rsidP="003E333B">
            <w:pPr>
              <w:spacing w:before="0" w:after="60"/>
              <w:jc w:val="right"/>
              <w:rPr>
                <w:rFonts w:eastAsia="Calibri"/>
                <w:sz w:val="22"/>
                <w:lang w:val="sr-Cyrl-RS"/>
              </w:rPr>
            </w:pPr>
            <w:r w:rsidRPr="006424C2">
              <w:rPr>
                <w:rFonts w:eastAsia="Calibri"/>
                <w:sz w:val="22"/>
                <w:lang w:val="sr-Cyrl-RS"/>
              </w:rPr>
              <w:t xml:space="preserve">(почетна вредност 2021: 1, </w:t>
            </w:r>
            <w:r w:rsidRPr="006424C2">
              <w:rPr>
                <w:rFonts w:eastAsia="Calibri"/>
                <w:sz w:val="22"/>
                <w:lang w:val="sr-Cyrl-RS"/>
              </w:rPr>
              <w:br/>
              <w:t>циљна вредност 2030: најмање 1 сваке године)</w:t>
            </w:r>
          </w:p>
        </w:tc>
      </w:tr>
      <w:tr w:rsidR="00D15E6F" w:rsidRPr="006424C2" w14:paraId="38E9F95E" w14:textId="77777777" w:rsidTr="00245098">
        <w:trPr>
          <w:trHeight w:val="704"/>
          <w:jc w:val="center"/>
        </w:trPr>
        <w:tc>
          <w:tcPr>
            <w:tcW w:w="3119" w:type="dxa"/>
            <w:vMerge/>
            <w:shd w:val="clear" w:color="auto" w:fill="EDEDED" w:themeFill="accent3" w:themeFillTint="33"/>
            <w:vAlign w:val="center"/>
          </w:tcPr>
          <w:p w14:paraId="329BD2BB" w14:textId="77777777" w:rsidR="00D15E6F" w:rsidRPr="006424C2" w:rsidRDefault="00D15E6F" w:rsidP="003E333B">
            <w:pPr>
              <w:spacing w:before="60" w:after="60"/>
              <w:jc w:val="left"/>
              <w:rPr>
                <w:rFonts w:eastAsia="Calibri"/>
                <w:bCs/>
                <w:sz w:val="22"/>
                <w:lang w:val="sr-Cyrl-RS"/>
              </w:rPr>
            </w:pPr>
          </w:p>
        </w:tc>
        <w:tc>
          <w:tcPr>
            <w:tcW w:w="5670" w:type="dxa"/>
            <w:shd w:val="clear" w:color="auto" w:fill="auto"/>
            <w:vAlign w:val="center"/>
          </w:tcPr>
          <w:p w14:paraId="1EF02B20" w14:textId="77777777" w:rsidR="00D15E6F" w:rsidRPr="006424C2" w:rsidRDefault="00D15E6F" w:rsidP="003E333B">
            <w:pPr>
              <w:spacing w:before="0" w:after="60"/>
              <w:rPr>
                <w:rFonts w:eastAsia="Calibri"/>
                <w:sz w:val="22"/>
                <w:lang w:val="sr-Cyrl-RS"/>
              </w:rPr>
            </w:pPr>
            <w:r w:rsidRPr="006424C2">
              <w:rPr>
                <w:rFonts w:eastAsia="Calibri"/>
                <w:sz w:val="22"/>
                <w:lang w:val="sr-Cyrl-RS"/>
              </w:rPr>
              <w:t>Број реализованих националних кампања (са сетом координираних активности) на у</w:t>
            </w:r>
            <w:r w:rsidRPr="006424C2">
              <w:rPr>
                <w:sz w:val="22"/>
                <w:lang w:val="sr-Cyrl-RS"/>
              </w:rPr>
              <w:t>напређењу знања, ставова и понашања возача трактора</w:t>
            </w:r>
          </w:p>
          <w:p w14:paraId="7EB32045" w14:textId="77777777" w:rsidR="00D15E6F" w:rsidRPr="006424C2" w:rsidRDefault="00D15E6F" w:rsidP="003E333B">
            <w:pPr>
              <w:spacing w:before="0" w:after="60"/>
              <w:jc w:val="right"/>
              <w:rPr>
                <w:rFonts w:eastAsia="Calibri"/>
                <w:sz w:val="22"/>
                <w:lang w:val="sr-Cyrl-RS"/>
              </w:rPr>
            </w:pPr>
            <w:r w:rsidRPr="006424C2">
              <w:rPr>
                <w:rFonts w:eastAsia="Calibri"/>
                <w:sz w:val="22"/>
                <w:lang w:val="sr-Cyrl-RS"/>
              </w:rPr>
              <w:t xml:space="preserve">(почетна вредност 2021: 1, </w:t>
            </w:r>
            <w:r w:rsidRPr="006424C2">
              <w:rPr>
                <w:rFonts w:eastAsia="Calibri"/>
                <w:sz w:val="22"/>
                <w:lang w:val="sr-Cyrl-RS"/>
              </w:rPr>
              <w:br/>
              <w:t>циљна вредност 2030: најмање 1 сваке године)</w:t>
            </w:r>
          </w:p>
        </w:tc>
      </w:tr>
      <w:tr w:rsidR="00615183" w:rsidRPr="006424C2" w14:paraId="79D7E690" w14:textId="77777777" w:rsidTr="00615183">
        <w:trPr>
          <w:trHeight w:val="1097"/>
          <w:jc w:val="center"/>
        </w:trPr>
        <w:tc>
          <w:tcPr>
            <w:tcW w:w="3119" w:type="dxa"/>
            <w:vMerge/>
            <w:shd w:val="clear" w:color="auto" w:fill="EDEDED" w:themeFill="accent3" w:themeFillTint="33"/>
            <w:vAlign w:val="center"/>
          </w:tcPr>
          <w:p w14:paraId="03106032" w14:textId="77777777" w:rsidR="00615183" w:rsidRPr="006424C2" w:rsidRDefault="00615183" w:rsidP="003E333B">
            <w:pPr>
              <w:spacing w:before="60" w:after="60"/>
              <w:jc w:val="left"/>
              <w:rPr>
                <w:rFonts w:eastAsia="Calibri"/>
                <w:sz w:val="22"/>
                <w:lang w:val="sr-Cyrl-RS"/>
              </w:rPr>
            </w:pPr>
          </w:p>
        </w:tc>
        <w:tc>
          <w:tcPr>
            <w:tcW w:w="5670" w:type="dxa"/>
            <w:shd w:val="clear" w:color="auto" w:fill="auto"/>
            <w:vAlign w:val="center"/>
          </w:tcPr>
          <w:p w14:paraId="264717DC" w14:textId="77777777" w:rsidR="00615183" w:rsidRPr="006424C2" w:rsidRDefault="00615183" w:rsidP="003E333B">
            <w:pPr>
              <w:spacing w:before="0" w:after="60"/>
              <w:rPr>
                <w:rFonts w:eastAsia="Calibri"/>
                <w:sz w:val="22"/>
                <w:lang w:val="sr-Cyrl-RS"/>
              </w:rPr>
            </w:pPr>
            <w:r w:rsidRPr="006424C2">
              <w:rPr>
                <w:rFonts w:eastAsia="Calibri"/>
                <w:sz w:val="22"/>
                <w:lang w:val="sr-Cyrl-RS"/>
              </w:rPr>
              <w:t>Број реализованих националних кампања (са сетом координираних активности) на у</w:t>
            </w:r>
            <w:r w:rsidRPr="006424C2">
              <w:rPr>
                <w:sz w:val="22"/>
                <w:lang w:val="sr-Cyrl-RS"/>
              </w:rPr>
              <w:t>напређењу знања, ставова и понашања возача комерцијалних возила</w:t>
            </w:r>
          </w:p>
          <w:p w14:paraId="106B2786" w14:textId="77777777" w:rsidR="00615183" w:rsidRPr="006424C2" w:rsidRDefault="00615183" w:rsidP="003E333B">
            <w:pPr>
              <w:spacing w:before="0" w:after="60"/>
              <w:jc w:val="right"/>
              <w:rPr>
                <w:sz w:val="22"/>
                <w:lang w:val="sr-Cyrl-RS"/>
              </w:rPr>
            </w:pPr>
            <w:r w:rsidRPr="006424C2">
              <w:rPr>
                <w:rFonts w:eastAsia="Calibri"/>
                <w:sz w:val="22"/>
                <w:lang w:val="sr-Cyrl-RS"/>
              </w:rPr>
              <w:t xml:space="preserve">(почетна вредност 2021: 0, </w:t>
            </w:r>
            <w:r w:rsidRPr="006424C2">
              <w:rPr>
                <w:rFonts w:eastAsia="Calibri"/>
                <w:sz w:val="22"/>
                <w:lang w:val="sr-Cyrl-RS"/>
              </w:rPr>
              <w:br/>
              <w:t>циљна вредност 2030: најмање 1 сваке године)</w:t>
            </w:r>
          </w:p>
        </w:tc>
      </w:tr>
      <w:tr w:rsidR="00D15E6F" w:rsidRPr="006424C2" w14:paraId="0D455910" w14:textId="77777777" w:rsidTr="00245098">
        <w:trPr>
          <w:jc w:val="center"/>
        </w:trPr>
        <w:tc>
          <w:tcPr>
            <w:tcW w:w="3119" w:type="dxa"/>
            <w:vMerge/>
            <w:shd w:val="clear" w:color="auto" w:fill="EDEDED" w:themeFill="accent3" w:themeFillTint="33"/>
            <w:vAlign w:val="center"/>
          </w:tcPr>
          <w:p w14:paraId="6AB52CED" w14:textId="77777777" w:rsidR="00D15E6F" w:rsidRPr="006424C2" w:rsidRDefault="00D15E6F" w:rsidP="003E333B">
            <w:pPr>
              <w:spacing w:before="60" w:after="60"/>
              <w:jc w:val="left"/>
              <w:rPr>
                <w:rFonts w:eastAsia="Calibri"/>
                <w:sz w:val="22"/>
                <w:lang w:val="sr-Cyrl-RS"/>
              </w:rPr>
            </w:pPr>
          </w:p>
        </w:tc>
        <w:tc>
          <w:tcPr>
            <w:tcW w:w="5670" w:type="dxa"/>
            <w:shd w:val="clear" w:color="auto" w:fill="EDEDED" w:themeFill="accent3" w:themeFillTint="33"/>
            <w:vAlign w:val="center"/>
          </w:tcPr>
          <w:p w14:paraId="438981CC" w14:textId="77777777" w:rsidR="00D15E6F" w:rsidRPr="006424C2" w:rsidRDefault="00D15E6F" w:rsidP="003E333B">
            <w:pPr>
              <w:spacing w:before="60" w:after="6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r w:rsidRPr="006424C2">
              <w:rPr>
                <w:rFonts w:eastAsia="Calibri"/>
                <w:sz w:val="22"/>
                <w:lang w:val="sr-Cyrl-RS"/>
              </w:rPr>
              <w:br/>
              <w:t xml:space="preserve">АБС  </w:t>
            </w:r>
          </w:p>
        </w:tc>
      </w:tr>
      <w:tr w:rsidR="00D15E6F" w:rsidRPr="006424C2" w14:paraId="02E5DBF2" w14:textId="77777777" w:rsidTr="00245098">
        <w:trPr>
          <w:jc w:val="center"/>
        </w:trPr>
        <w:tc>
          <w:tcPr>
            <w:tcW w:w="3119" w:type="dxa"/>
            <w:vMerge/>
            <w:shd w:val="clear" w:color="auto" w:fill="EDEDED" w:themeFill="accent3" w:themeFillTint="33"/>
            <w:vAlign w:val="center"/>
          </w:tcPr>
          <w:p w14:paraId="38766825" w14:textId="77777777" w:rsidR="00D15E6F" w:rsidRPr="006424C2" w:rsidRDefault="00D15E6F" w:rsidP="003E333B">
            <w:pPr>
              <w:spacing w:before="60" w:after="60"/>
              <w:jc w:val="left"/>
              <w:rPr>
                <w:rFonts w:eastAsia="Calibri"/>
                <w:sz w:val="22"/>
                <w:lang w:val="sr-Cyrl-RS"/>
              </w:rPr>
            </w:pPr>
          </w:p>
        </w:tc>
        <w:tc>
          <w:tcPr>
            <w:tcW w:w="5670" w:type="dxa"/>
            <w:shd w:val="clear" w:color="auto" w:fill="EDEDED" w:themeFill="accent3" w:themeFillTint="33"/>
            <w:vAlign w:val="center"/>
          </w:tcPr>
          <w:p w14:paraId="31862929" w14:textId="7FE07B00" w:rsidR="00D15E6F" w:rsidRPr="006424C2" w:rsidRDefault="00D15E6F" w:rsidP="00B117AF">
            <w:pPr>
              <w:spacing w:before="60" w:after="6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r w:rsidR="006B0468">
              <w:rPr>
                <w:rFonts w:eastAsia="Calibri"/>
                <w:sz w:val="22"/>
                <w:lang w:val="sr-Cyrl-RS"/>
              </w:rPr>
              <w:t>1</w:t>
            </w:r>
            <w:r w:rsidR="00B117AF">
              <w:rPr>
                <w:rFonts w:eastAsia="Calibri"/>
                <w:sz w:val="22"/>
                <w:lang w:val="sr-Cyrl-RS"/>
              </w:rPr>
              <w:t>.305</w:t>
            </w:r>
            <w:r w:rsidR="006C36FD" w:rsidRPr="006424C2">
              <w:rPr>
                <w:rFonts w:eastAsia="Calibri"/>
                <w:sz w:val="22"/>
                <w:lang w:val="sr-Cyrl-RS"/>
              </w:rPr>
              <w:t xml:space="preserve"> милиона</w:t>
            </w:r>
            <w:r w:rsidRPr="006424C2">
              <w:rPr>
                <w:rFonts w:eastAsia="Calibri"/>
                <w:sz w:val="22"/>
                <w:lang w:val="sr-Cyrl-RS"/>
              </w:rPr>
              <w:t xml:space="preserve"> РСД</w:t>
            </w:r>
          </w:p>
        </w:tc>
      </w:tr>
      <w:tr w:rsidR="00D15E6F" w:rsidRPr="006424C2" w14:paraId="1F9EF317" w14:textId="77777777" w:rsidTr="00245098">
        <w:trPr>
          <w:trHeight w:val="860"/>
          <w:jc w:val="center"/>
        </w:trPr>
        <w:tc>
          <w:tcPr>
            <w:tcW w:w="3119" w:type="dxa"/>
            <w:vMerge w:val="restart"/>
            <w:shd w:val="clear" w:color="auto" w:fill="EDEDED" w:themeFill="accent3" w:themeFillTint="33"/>
            <w:vAlign w:val="center"/>
          </w:tcPr>
          <w:p w14:paraId="03EF5803" w14:textId="26E1CAB9" w:rsidR="00D15E6F" w:rsidRPr="006424C2" w:rsidRDefault="00D15E6F" w:rsidP="003E333B">
            <w:pPr>
              <w:spacing w:before="60" w:after="60"/>
              <w:jc w:val="left"/>
              <w:rPr>
                <w:rFonts w:eastAsia="Calibri"/>
                <w:bCs/>
                <w:sz w:val="22"/>
                <w:lang w:val="sr-Cyrl-RS"/>
              </w:rPr>
            </w:pPr>
            <w:r w:rsidRPr="006424C2">
              <w:rPr>
                <w:rFonts w:eastAsia="Calibri"/>
                <w:bCs/>
                <w:sz w:val="22"/>
                <w:lang w:val="sr-Cyrl-RS"/>
              </w:rPr>
              <w:t>Мера 4.</w:t>
            </w:r>
            <w:r w:rsidR="00FD13BF" w:rsidRPr="006424C2">
              <w:rPr>
                <w:rFonts w:eastAsia="Calibri"/>
                <w:bCs/>
                <w:sz w:val="22"/>
                <w:lang w:val="sr-Cyrl-RS"/>
              </w:rPr>
              <w:t>3</w:t>
            </w:r>
            <w:r w:rsidRPr="006424C2">
              <w:rPr>
                <w:rFonts w:eastAsia="Calibri"/>
                <w:sz w:val="22"/>
                <w:lang w:val="sr-Cyrl-RS"/>
              </w:rPr>
              <w:t xml:space="preserve">. </w:t>
            </w:r>
            <w:r w:rsidRPr="006424C2">
              <w:rPr>
                <w:sz w:val="22"/>
                <w:lang w:val="sr-Cyrl-RS"/>
              </w:rPr>
              <w:t>Унапређење мера принуде</w:t>
            </w:r>
          </w:p>
        </w:tc>
        <w:tc>
          <w:tcPr>
            <w:tcW w:w="5670" w:type="dxa"/>
            <w:shd w:val="clear" w:color="auto" w:fill="auto"/>
            <w:vAlign w:val="center"/>
          </w:tcPr>
          <w:p w14:paraId="10101534" w14:textId="77777777" w:rsidR="00D15E6F" w:rsidRPr="006424C2" w:rsidRDefault="00D15E6F" w:rsidP="003E333B">
            <w:pPr>
              <w:spacing w:before="60" w:after="60"/>
              <w:rPr>
                <w:rFonts w:eastAsia="Calibri"/>
                <w:sz w:val="22"/>
                <w:lang w:val="sr-Cyrl-RS"/>
              </w:rPr>
            </w:pPr>
            <w:r w:rsidRPr="006424C2">
              <w:rPr>
                <w:rFonts w:eastAsia="Calibri"/>
                <w:sz w:val="22"/>
                <w:lang w:val="sr-Cyrl-RS"/>
              </w:rPr>
              <w:t>Оцена квалитета система принуде</w:t>
            </w:r>
          </w:p>
          <w:p w14:paraId="540A2283" w14:textId="77777777" w:rsidR="00D15E6F" w:rsidRPr="006424C2" w:rsidRDefault="00D15E6F" w:rsidP="003E333B">
            <w:pPr>
              <w:spacing w:before="0" w:after="0"/>
              <w:jc w:val="right"/>
              <w:rPr>
                <w:rFonts w:eastAsia="Calibri"/>
                <w:sz w:val="22"/>
                <w:lang w:val="sr-Cyrl-RS"/>
              </w:rPr>
            </w:pPr>
            <w:r w:rsidRPr="006424C2">
              <w:rPr>
                <w:rFonts w:eastAsia="Calibri"/>
                <w:sz w:val="22"/>
                <w:lang w:val="sr-Cyrl-RS"/>
              </w:rPr>
              <w:t xml:space="preserve">(почетна вредност 2021: није мерено, </w:t>
            </w:r>
          </w:p>
          <w:p w14:paraId="23DAE564" w14:textId="77777777" w:rsidR="00D15E6F" w:rsidRPr="006424C2" w:rsidRDefault="00D15E6F" w:rsidP="003E333B">
            <w:pPr>
              <w:spacing w:before="0" w:after="0"/>
              <w:jc w:val="right"/>
              <w:rPr>
                <w:rFonts w:eastAsia="Calibri"/>
                <w:sz w:val="22"/>
                <w:lang w:val="sr-Cyrl-RS"/>
              </w:rPr>
            </w:pPr>
            <w:r w:rsidRPr="006424C2">
              <w:rPr>
                <w:rFonts w:eastAsia="Calibri"/>
                <w:sz w:val="22"/>
                <w:lang w:val="sr-Cyrl-RS"/>
              </w:rPr>
              <w:t>циљна вредност 2030: 7)</w:t>
            </w:r>
          </w:p>
        </w:tc>
      </w:tr>
      <w:tr w:rsidR="00D15E6F" w:rsidRPr="006424C2" w14:paraId="6C0520E2" w14:textId="77777777" w:rsidTr="00245098">
        <w:trPr>
          <w:jc w:val="center"/>
        </w:trPr>
        <w:tc>
          <w:tcPr>
            <w:tcW w:w="3119" w:type="dxa"/>
            <w:vMerge/>
            <w:shd w:val="clear" w:color="auto" w:fill="EDEDED" w:themeFill="accent3" w:themeFillTint="33"/>
            <w:vAlign w:val="center"/>
          </w:tcPr>
          <w:p w14:paraId="2FE070F4" w14:textId="77777777" w:rsidR="00D15E6F" w:rsidRPr="006424C2" w:rsidRDefault="00D15E6F" w:rsidP="003E333B">
            <w:pPr>
              <w:spacing w:before="60" w:after="60"/>
              <w:jc w:val="left"/>
              <w:rPr>
                <w:rFonts w:eastAsia="Calibri"/>
                <w:sz w:val="22"/>
                <w:lang w:val="sr-Cyrl-RS"/>
              </w:rPr>
            </w:pPr>
          </w:p>
        </w:tc>
        <w:tc>
          <w:tcPr>
            <w:tcW w:w="5670" w:type="dxa"/>
            <w:shd w:val="clear" w:color="auto" w:fill="auto"/>
            <w:vAlign w:val="center"/>
          </w:tcPr>
          <w:p w14:paraId="505A11F0" w14:textId="77777777" w:rsidR="00D15E6F" w:rsidRPr="006424C2" w:rsidRDefault="00D15E6F" w:rsidP="003E333B">
            <w:pPr>
              <w:spacing w:before="0" w:after="0"/>
              <w:jc w:val="left"/>
              <w:rPr>
                <w:rFonts w:eastAsia="Calibri"/>
                <w:sz w:val="22"/>
                <w:lang w:val="sr-Cyrl-RS"/>
              </w:rPr>
            </w:pPr>
            <w:r w:rsidRPr="006424C2">
              <w:rPr>
                <w:rFonts w:eastAsia="Calibri"/>
                <w:sz w:val="22"/>
                <w:lang w:val="sr-Cyrl-RS"/>
              </w:rPr>
              <w:t>Проценат увећања броја јединица аутоматског откривања и документовања деликата у саобраћају</w:t>
            </w:r>
          </w:p>
          <w:p w14:paraId="2A6F011A" w14:textId="77777777" w:rsidR="00D15E6F" w:rsidRPr="006424C2" w:rsidRDefault="00D15E6F" w:rsidP="003E333B">
            <w:pPr>
              <w:spacing w:before="0" w:after="0"/>
              <w:jc w:val="right"/>
              <w:rPr>
                <w:rFonts w:eastAsia="Calibri"/>
                <w:sz w:val="22"/>
                <w:lang w:val="sr-Cyrl-RS"/>
              </w:rPr>
            </w:pPr>
            <w:r w:rsidRPr="006424C2">
              <w:rPr>
                <w:rFonts w:eastAsia="Calibri"/>
                <w:sz w:val="22"/>
                <w:lang w:val="sr-Cyrl-RS"/>
              </w:rPr>
              <w:t xml:space="preserve">(почетна вредност 2021: 0%, </w:t>
            </w:r>
          </w:p>
          <w:p w14:paraId="7F89FEE9" w14:textId="77777777" w:rsidR="00D15E6F" w:rsidRPr="006424C2" w:rsidRDefault="00D15E6F" w:rsidP="003E333B">
            <w:pPr>
              <w:spacing w:before="0" w:after="0"/>
              <w:jc w:val="right"/>
              <w:rPr>
                <w:rFonts w:eastAsia="Calibri"/>
                <w:sz w:val="22"/>
                <w:lang w:val="sr-Cyrl-RS"/>
              </w:rPr>
            </w:pPr>
            <w:r w:rsidRPr="006424C2">
              <w:rPr>
                <w:rFonts w:eastAsia="Calibri"/>
                <w:sz w:val="22"/>
                <w:lang w:val="sr-Cyrl-RS"/>
              </w:rPr>
              <w:t>циљна вредност 2030: 10% сваке године)</w:t>
            </w:r>
          </w:p>
        </w:tc>
      </w:tr>
      <w:tr w:rsidR="004643F2" w:rsidRPr="006424C2" w14:paraId="0246A304" w14:textId="77777777" w:rsidTr="00245098">
        <w:trPr>
          <w:jc w:val="center"/>
        </w:trPr>
        <w:tc>
          <w:tcPr>
            <w:tcW w:w="3119" w:type="dxa"/>
            <w:vMerge/>
            <w:shd w:val="clear" w:color="auto" w:fill="EDEDED" w:themeFill="accent3" w:themeFillTint="33"/>
            <w:vAlign w:val="center"/>
          </w:tcPr>
          <w:p w14:paraId="537F3AC4" w14:textId="77777777" w:rsidR="004643F2" w:rsidRPr="006424C2" w:rsidRDefault="004643F2" w:rsidP="003E333B">
            <w:pPr>
              <w:spacing w:before="60" w:after="60"/>
              <w:jc w:val="left"/>
              <w:rPr>
                <w:rFonts w:eastAsia="Calibri"/>
                <w:sz w:val="22"/>
                <w:lang w:val="sr-Cyrl-RS"/>
              </w:rPr>
            </w:pPr>
          </w:p>
        </w:tc>
        <w:tc>
          <w:tcPr>
            <w:tcW w:w="5670" w:type="dxa"/>
            <w:shd w:val="clear" w:color="auto" w:fill="auto"/>
            <w:vAlign w:val="center"/>
          </w:tcPr>
          <w:p w14:paraId="11FF96D8" w14:textId="77777777" w:rsidR="004643F2" w:rsidRPr="00351329" w:rsidRDefault="004643F2" w:rsidP="004643F2">
            <w:pPr>
              <w:spacing w:before="0" w:after="60"/>
              <w:rPr>
                <w:rFonts w:eastAsia="Calibri"/>
                <w:sz w:val="22"/>
                <w:lang w:val="sr-Cyrl-RS"/>
              </w:rPr>
            </w:pPr>
            <w:r w:rsidRPr="00351329">
              <w:rPr>
                <w:rFonts w:eastAsia="Calibri"/>
                <w:sz w:val="22"/>
                <w:lang w:val="sr-Cyrl-RS"/>
              </w:rPr>
              <w:t>Проценат увећања броја откривених прекршаја системима за аутоматску детекцију прекршаја</w:t>
            </w:r>
          </w:p>
          <w:p w14:paraId="52FE566E" w14:textId="02458775" w:rsidR="004643F2" w:rsidRPr="006424C2" w:rsidRDefault="004643F2" w:rsidP="004643F2">
            <w:pPr>
              <w:spacing w:before="0" w:after="0"/>
              <w:jc w:val="right"/>
              <w:rPr>
                <w:rFonts w:eastAsia="Calibri"/>
                <w:sz w:val="22"/>
                <w:lang w:val="sr-Cyrl-RS"/>
              </w:rPr>
            </w:pPr>
            <w:r w:rsidRPr="00351329">
              <w:rPr>
                <w:rFonts w:eastAsia="Calibri"/>
                <w:sz w:val="22"/>
                <w:lang w:val="sr-Cyrl-RS"/>
              </w:rPr>
              <w:t>(почетна вредност 2021: 0% ( 65</w:t>
            </w:r>
            <w:r w:rsidRPr="00351329">
              <w:rPr>
                <w:rFonts w:eastAsia="Calibri"/>
                <w:sz w:val="22"/>
                <w:lang w:val="sr-Latn-RS"/>
              </w:rPr>
              <w:t>.</w:t>
            </w:r>
            <w:r w:rsidRPr="00351329">
              <w:rPr>
                <w:rFonts w:eastAsia="Calibri"/>
                <w:sz w:val="22"/>
                <w:lang w:val="sr-Cyrl-RS"/>
              </w:rPr>
              <w:t>131)</w:t>
            </w:r>
            <w:r w:rsidR="00351329">
              <w:rPr>
                <w:rFonts w:eastAsia="Calibri"/>
                <w:sz w:val="22"/>
                <w:lang w:val="sr-Cyrl-RS"/>
              </w:rPr>
              <w:t xml:space="preserve">, </w:t>
            </w:r>
            <w:r w:rsidR="00351329">
              <w:rPr>
                <w:rFonts w:eastAsia="Calibri"/>
                <w:sz w:val="22"/>
                <w:lang w:val="sr-Cyrl-RS"/>
              </w:rPr>
              <w:br/>
              <w:t xml:space="preserve">циљна вредност 2030: </w:t>
            </w:r>
            <w:r w:rsidRPr="00351329">
              <w:rPr>
                <w:rFonts w:eastAsia="Calibri"/>
                <w:sz w:val="22"/>
                <w:lang w:val="sr-Cyrl-RS"/>
              </w:rPr>
              <w:t>500% (350.000)</w:t>
            </w:r>
          </w:p>
        </w:tc>
      </w:tr>
      <w:tr w:rsidR="004643F2" w:rsidRPr="006424C2" w14:paraId="6564A9FD" w14:textId="77777777" w:rsidTr="00245098">
        <w:trPr>
          <w:jc w:val="center"/>
        </w:trPr>
        <w:tc>
          <w:tcPr>
            <w:tcW w:w="3119" w:type="dxa"/>
            <w:vMerge/>
            <w:shd w:val="clear" w:color="auto" w:fill="EDEDED" w:themeFill="accent3" w:themeFillTint="33"/>
            <w:vAlign w:val="center"/>
          </w:tcPr>
          <w:p w14:paraId="1080F6D9" w14:textId="77777777" w:rsidR="004643F2" w:rsidRPr="006424C2" w:rsidRDefault="004643F2" w:rsidP="003E333B">
            <w:pPr>
              <w:spacing w:before="60" w:after="60"/>
              <w:jc w:val="left"/>
              <w:rPr>
                <w:rFonts w:eastAsia="Calibri"/>
                <w:sz w:val="22"/>
                <w:lang w:val="sr-Cyrl-RS"/>
              </w:rPr>
            </w:pPr>
          </w:p>
        </w:tc>
        <w:tc>
          <w:tcPr>
            <w:tcW w:w="5670" w:type="dxa"/>
            <w:shd w:val="clear" w:color="auto" w:fill="auto"/>
            <w:vAlign w:val="center"/>
          </w:tcPr>
          <w:p w14:paraId="2B92A9CE" w14:textId="77777777" w:rsidR="004643F2" w:rsidRPr="00351329" w:rsidRDefault="004643F2" w:rsidP="004643F2">
            <w:pPr>
              <w:spacing w:before="0" w:after="0"/>
              <w:jc w:val="left"/>
              <w:rPr>
                <w:rFonts w:eastAsia="Calibri"/>
                <w:sz w:val="22"/>
                <w:lang w:val="sr-Cyrl-RS"/>
              </w:rPr>
            </w:pPr>
            <w:r w:rsidRPr="00351329">
              <w:rPr>
                <w:rFonts w:eastAsia="Calibri"/>
                <w:sz w:val="22"/>
                <w:lang w:val="sr-Cyrl-RS"/>
              </w:rPr>
              <w:t>Проценат увећања укупног броја откривених прекршаја</w:t>
            </w:r>
          </w:p>
          <w:p w14:paraId="34890B52" w14:textId="77777777" w:rsidR="004643F2" w:rsidRPr="00351329" w:rsidRDefault="004643F2" w:rsidP="004643F2">
            <w:pPr>
              <w:spacing w:before="0" w:after="0"/>
              <w:jc w:val="right"/>
              <w:rPr>
                <w:rFonts w:eastAsia="Calibri"/>
                <w:sz w:val="22"/>
                <w:lang w:val="sr-Cyrl-RS"/>
              </w:rPr>
            </w:pPr>
            <w:r w:rsidRPr="00351329">
              <w:rPr>
                <w:rFonts w:eastAsia="Calibri"/>
                <w:sz w:val="22"/>
                <w:lang w:val="sr-Cyrl-RS"/>
              </w:rPr>
              <w:t xml:space="preserve">(почетна вредност 2021: 0% (1.029.041), </w:t>
            </w:r>
          </w:p>
          <w:p w14:paraId="3E8A9436" w14:textId="459F9A79" w:rsidR="004643F2" w:rsidRPr="006424C2" w:rsidRDefault="004643F2" w:rsidP="004643F2">
            <w:pPr>
              <w:spacing w:before="0" w:after="0"/>
              <w:jc w:val="right"/>
              <w:rPr>
                <w:rFonts w:eastAsia="Calibri"/>
                <w:sz w:val="22"/>
                <w:lang w:val="sr-Cyrl-RS"/>
              </w:rPr>
            </w:pPr>
            <w:r w:rsidRPr="00351329">
              <w:rPr>
                <w:rFonts w:eastAsia="Calibri"/>
                <w:sz w:val="22"/>
                <w:lang w:val="sr-Cyrl-RS"/>
              </w:rPr>
              <w:t>циљна вредност 2030:</w:t>
            </w:r>
            <w:r w:rsidR="00351329">
              <w:rPr>
                <w:rFonts w:eastAsia="Calibri"/>
                <w:sz w:val="22"/>
                <w:lang w:val="sr-Cyrl-RS"/>
              </w:rPr>
              <w:t xml:space="preserve"> </w:t>
            </w:r>
            <w:r w:rsidRPr="00351329">
              <w:rPr>
                <w:rFonts w:eastAsia="Calibri"/>
                <w:sz w:val="22"/>
                <w:lang w:val="sr-Cyrl-RS"/>
              </w:rPr>
              <w:t>100% (2.000.000)</w:t>
            </w:r>
          </w:p>
        </w:tc>
      </w:tr>
      <w:tr w:rsidR="00D15E6F" w:rsidRPr="006424C2" w14:paraId="0D5CB04E" w14:textId="77777777" w:rsidTr="00245098">
        <w:trPr>
          <w:jc w:val="center"/>
        </w:trPr>
        <w:tc>
          <w:tcPr>
            <w:tcW w:w="3119" w:type="dxa"/>
            <w:vMerge/>
            <w:shd w:val="clear" w:color="auto" w:fill="EDEDED" w:themeFill="accent3" w:themeFillTint="33"/>
            <w:vAlign w:val="center"/>
          </w:tcPr>
          <w:p w14:paraId="1BCB8234" w14:textId="77777777" w:rsidR="00D15E6F" w:rsidRPr="006424C2" w:rsidRDefault="00D15E6F" w:rsidP="003E333B">
            <w:pPr>
              <w:spacing w:before="60" w:after="60"/>
              <w:jc w:val="left"/>
              <w:rPr>
                <w:rFonts w:eastAsia="Calibri"/>
                <w:sz w:val="22"/>
                <w:lang w:val="sr-Cyrl-RS"/>
              </w:rPr>
            </w:pPr>
          </w:p>
        </w:tc>
        <w:tc>
          <w:tcPr>
            <w:tcW w:w="5670" w:type="dxa"/>
            <w:shd w:val="clear" w:color="auto" w:fill="EDEDED" w:themeFill="accent3" w:themeFillTint="33"/>
            <w:vAlign w:val="center"/>
          </w:tcPr>
          <w:p w14:paraId="694EC15B" w14:textId="7D768026" w:rsidR="00D15E6F" w:rsidRPr="006424C2" w:rsidRDefault="00D15E6F" w:rsidP="003E333B">
            <w:pPr>
              <w:spacing w:before="60" w:after="6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r w:rsidRPr="006424C2">
              <w:rPr>
                <w:rFonts w:eastAsia="Calibri"/>
                <w:sz w:val="22"/>
                <w:lang w:val="sr-Cyrl-RS"/>
              </w:rPr>
              <w:br/>
            </w:r>
            <w:r w:rsidR="004643F2">
              <w:rPr>
                <w:rFonts w:eastAsia="Calibri"/>
                <w:sz w:val="22"/>
                <w:lang w:val="sr-Cyrl-RS"/>
              </w:rPr>
              <w:t>МУП</w:t>
            </w:r>
          </w:p>
        </w:tc>
      </w:tr>
      <w:tr w:rsidR="00D15E6F" w:rsidRPr="006424C2" w14:paraId="6BEB99B8" w14:textId="77777777" w:rsidTr="00245098">
        <w:trPr>
          <w:jc w:val="center"/>
        </w:trPr>
        <w:tc>
          <w:tcPr>
            <w:tcW w:w="3119" w:type="dxa"/>
            <w:vMerge/>
            <w:shd w:val="clear" w:color="auto" w:fill="EDEDED" w:themeFill="accent3" w:themeFillTint="33"/>
            <w:vAlign w:val="center"/>
          </w:tcPr>
          <w:p w14:paraId="37E4578F" w14:textId="77777777" w:rsidR="00D15E6F" w:rsidRPr="006424C2" w:rsidRDefault="00D15E6F" w:rsidP="003E333B">
            <w:pPr>
              <w:spacing w:before="60" w:after="60"/>
              <w:jc w:val="left"/>
              <w:rPr>
                <w:rFonts w:eastAsia="Calibri"/>
                <w:sz w:val="22"/>
                <w:lang w:val="sr-Cyrl-RS"/>
              </w:rPr>
            </w:pPr>
          </w:p>
        </w:tc>
        <w:tc>
          <w:tcPr>
            <w:tcW w:w="5670" w:type="dxa"/>
            <w:shd w:val="clear" w:color="auto" w:fill="EDEDED" w:themeFill="accent3" w:themeFillTint="33"/>
            <w:vAlign w:val="center"/>
          </w:tcPr>
          <w:p w14:paraId="4DFFDDC4" w14:textId="7851CD18" w:rsidR="00D15E6F" w:rsidRPr="006424C2" w:rsidRDefault="00D15E6F" w:rsidP="00B117AF">
            <w:pPr>
              <w:spacing w:before="60" w:after="6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r w:rsidR="00CD65FA">
              <w:rPr>
                <w:rFonts w:eastAsia="Calibri"/>
                <w:sz w:val="22"/>
                <w:lang w:val="sr-Cyrl-RS"/>
              </w:rPr>
              <w:t>1</w:t>
            </w:r>
            <w:r w:rsidR="00B117AF">
              <w:rPr>
                <w:rFonts w:eastAsia="Calibri"/>
                <w:sz w:val="22"/>
                <w:lang w:val="sr-Cyrl-RS"/>
              </w:rPr>
              <w:t>.</w:t>
            </w:r>
            <w:r w:rsidR="00CD65FA">
              <w:rPr>
                <w:rFonts w:eastAsia="Calibri"/>
                <w:sz w:val="22"/>
                <w:lang w:val="sr-Cyrl-RS"/>
              </w:rPr>
              <w:t>2</w:t>
            </w:r>
            <w:r w:rsidR="00B117AF" w:rsidRPr="00B117AF">
              <w:rPr>
                <w:rFonts w:eastAsia="Calibri"/>
                <w:sz w:val="22"/>
                <w:lang w:val="sr-Cyrl-RS"/>
              </w:rPr>
              <w:t>24</w:t>
            </w:r>
            <w:r w:rsidR="00EC4CCB" w:rsidRPr="00B117AF">
              <w:rPr>
                <w:rFonts w:eastAsia="Calibri"/>
                <w:sz w:val="22"/>
                <w:lang w:val="sr-Cyrl-RS"/>
              </w:rPr>
              <w:t xml:space="preserve"> </w:t>
            </w:r>
            <w:r w:rsidR="00B117AF" w:rsidRPr="00B117AF">
              <w:rPr>
                <w:rFonts w:eastAsia="Calibri"/>
                <w:sz w:val="22"/>
                <w:lang w:val="sr-Cyrl-RS"/>
              </w:rPr>
              <w:t>милиона</w:t>
            </w:r>
            <w:r w:rsidRPr="00B117AF">
              <w:rPr>
                <w:rFonts w:eastAsia="Calibri"/>
                <w:sz w:val="22"/>
                <w:lang w:val="sr-Cyrl-RS"/>
              </w:rPr>
              <w:t xml:space="preserve"> РСД</w:t>
            </w:r>
          </w:p>
        </w:tc>
      </w:tr>
      <w:tr w:rsidR="00D15E6F" w:rsidRPr="006424C2" w14:paraId="7D6E87BE" w14:textId="77777777" w:rsidTr="00245098">
        <w:trPr>
          <w:jc w:val="center"/>
        </w:trPr>
        <w:tc>
          <w:tcPr>
            <w:tcW w:w="3119" w:type="dxa"/>
            <w:vMerge w:val="restart"/>
            <w:shd w:val="clear" w:color="auto" w:fill="EDEDED" w:themeFill="accent3" w:themeFillTint="33"/>
            <w:vAlign w:val="center"/>
          </w:tcPr>
          <w:p w14:paraId="5A9C1087" w14:textId="6C1095A9" w:rsidR="00D15E6F" w:rsidRPr="006424C2" w:rsidRDefault="00D15E6F" w:rsidP="003E333B">
            <w:pPr>
              <w:spacing w:before="60" w:after="60"/>
              <w:jc w:val="left"/>
              <w:rPr>
                <w:rFonts w:eastAsia="Calibri"/>
                <w:sz w:val="22"/>
                <w:lang w:val="sr-Cyrl-RS"/>
              </w:rPr>
            </w:pPr>
            <w:r w:rsidRPr="006424C2">
              <w:rPr>
                <w:rFonts w:eastAsia="Calibri"/>
                <w:sz w:val="22"/>
                <w:lang w:val="sr-Cyrl-RS"/>
              </w:rPr>
              <w:t>Мера 4.</w:t>
            </w:r>
            <w:r w:rsidR="00FD13BF" w:rsidRPr="006424C2">
              <w:rPr>
                <w:rFonts w:eastAsia="Calibri"/>
                <w:sz w:val="22"/>
                <w:lang w:val="sr-Cyrl-RS"/>
              </w:rPr>
              <w:t>4</w:t>
            </w:r>
            <w:r w:rsidRPr="006424C2">
              <w:rPr>
                <w:rFonts w:eastAsia="Calibri"/>
                <w:sz w:val="22"/>
                <w:lang w:val="sr-Cyrl-RS"/>
              </w:rPr>
              <w:t xml:space="preserve">. </w:t>
            </w:r>
            <w:r w:rsidRPr="006424C2">
              <w:rPr>
                <w:sz w:val="22"/>
                <w:lang w:val="sr-Cyrl-RS"/>
              </w:rPr>
              <w:t>Праћење нивоа знања, ставова и безбедног понашања учесника у  саобраћају</w:t>
            </w:r>
          </w:p>
        </w:tc>
        <w:tc>
          <w:tcPr>
            <w:tcW w:w="5670" w:type="dxa"/>
            <w:shd w:val="clear" w:color="auto" w:fill="auto"/>
            <w:vAlign w:val="center"/>
          </w:tcPr>
          <w:p w14:paraId="3032E795" w14:textId="77777777" w:rsidR="00D15E6F" w:rsidRPr="006424C2" w:rsidRDefault="00D15E6F" w:rsidP="003E333B">
            <w:pPr>
              <w:spacing w:before="0" w:after="0"/>
              <w:rPr>
                <w:rFonts w:eastAsia="Calibri"/>
                <w:sz w:val="22"/>
                <w:lang w:val="sr-Cyrl-RS"/>
              </w:rPr>
            </w:pPr>
            <w:r w:rsidRPr="006424C2">
              <w:rPr>
                <w:rFonts w:eastAsia="Calibri"/>
                <w:sz w:val="22"/>
                <w:lang w:val="sr-Cyrl-RS"/>
              </w:rPr>
              <w:t>Број пројеката везаних за мерење индикатора понашања учесника у саобраћају на националном нивоу</w:t>
            </w:r>
          </w:p>
          <w:p w14:paraId="2BEB161F" w14:textId="77777777" w:rsidR="00D15E6F" w:rsidRPr="006424C2" w:rsidRDefault="00D15E6F" w:rsidP="003E333B">
            <w:pPr>
              <w:spacing w:before="0" w:after="0"/>
              <w:jc w:val="right"/>
              <w:rPr>
                <w:rFonts w:eastAsia="Calibri"/>
                <w:sz w:val="22"/>
                <w:lang w:val="sr-Cyrl-RS"/>
              </w:rPr>
            </w:pPr>
            <w:r w:rsidRPr="006424C2">
              <w:rPr>
                <w:rFonts w:eastAsia="Calibri"/>
                <w:sz w:val="22"/>
                <w:lang w:val="sr-Cyrl-RS"/>
              </w:rPr>
              <w:t xml:space="preserve">(почетна вредност 2021: 1, </w:t>
            </w:r>
          </w:p>
          <w:p w14:paraId="74BC78AD" w14:textId="77777777" w:rsidR="00D15E6F" w:rsidRPr="006424C2" w:rsidRDefault="00D15E6F" w:rsidP="003E333B">
            <w:pPr>
              <w:spacing w:before="0" w:after="0"/>
              <w:jc w:val="right"/>
              <w:rPr>
                <w:rFonts w:eastAsia="Calibri"/>
                <w:sz w:val="22"/>
                <w:lang w:val="sr-Cyrl-RS"/>
              </w:rPr>
            </w:pPr>
            <w:r w:rsidRPr="006424C2">
              <w:rPr>
                <w:rFonts w:eastAsia="Calibri"/>
                <w:sz w:val="22"/>
                <w:lang w:val="sr-Cyrl-RS"/>
              </w:rPr>
              <w:t>циљна вредност 2030: најмање 1 сваке године)</w:t>
            </w:r>
          </w:p>
        </w:tc>
      </w:tr>
      <w:tr w:rsidR="00D15E6F" w:rsidRPr="006424C2" w14:paraId="1A8CFDFD" w14:textId="77777777" w:rsidTr="00245098">
        <w:trPr>
          <w:jc w:val="center"/>
        </w:trPr>
        <w:tc>
          <w:tcPr>
            <w:tcW w:w="3119" w:type="dxa"/>
            <w:vMerge/>
            <w:shd w:val="clear" w:color="auto" w:fill="EDEDED" w:themeFill="accent3" w:themeFillTint="33"/>
            <w:vAlign w:val="center"/>
          </w:tcPr>
          <w:p w14:paraId="145A90D1" w14:textId="77777777" w:rsidR="00D15E6F" w:rsidRPr="006424C2" w:rsidRDefault="00D15E6F" w:rsidP="003E333B">
            <w:pPr>
              <w:spacing w:before="60" w:after="60"/>
              <w:jc w:val="left"/>
              <w:rPr>
                <w:rFonts w:eastAsia="Calibri"/>
                <w:sz w:val="22"/>
                <w:lang w:val="sr-Cyrl-RS"/>
              </w:rPr>
            </w:pPr>
          </w:p>
        </w:tc>
        <w:tc>
          <w:tcPr>
            <w:tcW w:w="5670" w:type="dxa"/>
            <w:shd w:val="clear" w:color="auto" w:fill="auto"/>
            <w:vAlign w:val="center"/>
          </w:tcPr>
          <w:p w14:paraId="71726116" w14:textId="77777777" w:rsidR="00D15E6F" w:rsidRPr="006424C2" w:rsidRDefault="00D15E6F" w:rsidP="003E333B">
            <w:pPr>
              <w:spacing w:before="0" w:after="0"/>
              <w:rPr>
                <w:rFonts w:eastAsia="Calibri"/>
                <w:sz w:val="22"/>
                <w:lang w:val="sr-Cyrl-RS"/>
              </w:rPr>
            </w:pPr>
            <w:r w:rsidRPr="006424C2">
              <w:rPr>
                <w:rFonts w:eastAsia="Calibri"/>
                <w:sz w:val="22"/>
                <w:lang w:val="sr-Cyrl-RS"/>
              </w:rPr>
              <w:t>Број пројеката везаних за мерење индикатора ставова учесника у саобраћају на националном нивоу</w:t>
            </w:r>
          </w:p>
          <w:p w14:paraId="4C038DEA" w14:textId="77777777" w:rsidR="00D15E6F" w:rsidRPr="006424C2" w:rsidRDefault="00D15E6F" w:rsidP="003E333B">
            <w:pPr>
              <w:spacing w:before="0" w:after="0"/>
              <w:jc w:val="right"/>
              <w:rPr>
                <w:rFonts w:eastAsia="Calibri"/>
                <w:sz w:val="22"/>
                <w:lang w:val="sr-Cyrl-RS"/>
              </w:rPr>
            </w:pPr>
            <w:r w:rsidRPr="006424C2">
              <w:rPr>
                <w:rFonts w:eastAsia="Calibri"/>
                <w:sz w:val="22"/>
                <w:lang w:val="sr-Cyrl-RS"/>
              </w:rPr>
              <w:t xml:space="preserve">(почетна вредност 2021: није мерено, </w:t>
            </w:r>
          </w:p>
          <w:p w14:paraId="3F682CD7" w14:textId="77777777" w:rsidR="00D15E6F" w:rsidRPr="006424C2" w:rsidRDefault="00D15E6F" w:rsidP="003E333B">
            <w:pPr>
              <w:spacing w:before="0" w:after="0"/>
              <w:jc w:val="right"/>
              <w:rPr>
                <w:rFonts w:eastAsia="Calibri"/>
                <w:sz w:val="22"/>
                <w:lang w:val="sr-Cyrl-RS"/>
              </w:rPr>
            </w:pPr>
            <w:r w:rsidRPr="006424C2">
              <w:rPr>
                <w:rFonts w:eastAsia="Calibri"/>
                <w:sz w:val="22"/>
                <w:lang w:val="sr-Cyrl-RS"/>
              </w:rPr>
              <w:t>циљна вредност 2030: најмање 1 сваке 3 године)</w:t>
            </w:r>
          </w:p>
        </w:tc>
      </w:tr>
      <w:tr w:rsidR="00D15E6F" w:rsidRPr="006424C2" w14:paraId="3795EAF9" w14:textId="77777777" w:rsidTr="00245098">
        <w:trPr>
          <w:jc w:val="center"/>
        </w:trPr>
        <w:tc>
          <w:tcPr>
            <w:tcW w:w="3119" w:type="dxa"/>
            <w:vMerge/>
            <w:shd w:val="clear" w:color="auto" w:fill="EDEDED" w:themeFill="accent3" w:themeFillTint="33"/>
            <w:vAlign w:val="center"/>
          </w:tcPr>
          <w:p w14:paraId="2DF88A22" w14:textId="77777777" w:rsidR="00D15E6F" w:rsidRPr="006424C2" w:rsidRDefault="00D15E6F" w:rsidP="003E333B">
            <w:pPr>
              <w:spacing w:before="60" w:after="60"/>
              <w:jc w:val="left"/>
              <w:rPr>
                <w:rFonts w:eastAsia="Calibri"/>
                <w:sz w:val="22"/>
                <w:lang w:val="sr-Cyrl-RS"/>
              </w:rPr>
            </w:pPr>
          </w:p>
        </w:tc>
        <w:tc>
          <w:tcPr>
            <w:tcW w:w="5670" w:type="dxa"/>
            <w:shd w:val="clear" w:color="auto" w:fill="auto"/>
            <w:vAlign w:val="center"/>
          </w:tcPr>
          <w:p w14:paraId="32D80F2C" w14:textId="77777777" w:rsidR="00D15E6F" w:rsidRPr="006424C2" w:rsidRDefault="00D15E6F" w:rsidP="003E333B">
            <w:pPr>
              <w:spacing w:before="0" w:after="0"/>
              <w:rPr>
                <w:rFonts w:eastAsia="Calibri"/>
                <w:sz w:val="22"/>
                <w:lang w:val="sr-Cyrl-RS"/>
              </w:rPr>
            </w:pPr>
            <w:r w:rsidRPr="006424C2">
              <w:rPr>
                <w:rFonts w:eastAsia="Calibri"/>
                <w:sz w:val="22"/>
                <w:lang w:val="sr-Cyrl-RS"/>
              </w:rPr>
              <w:t>Број пројеката везаних за оцену нивоа знања учесника у саобраћају на националном нивоу</w:t>
            </w:r>
          </w:p>
          <w:p w14:paraId="25CAD624" w14:textId="77777777" w:rsidR="00D15E6F" w:rsidRPr="006424C2" w:rsidRDefault="00D15E6F" w:rsidP="003E333B">
            <w:pPr>
              <w:spacing w:before="0" w:after="0"/>
              <w:jc w:val="right"/>
              <w:rPr>
                <w:rFonts w:eastAsia="Calibri"/>
                <w:sz w:val="22"/>
                <w:lang w:val="sr-Cyrl-RS"/>
              </w:rPr>
            </w:pPr>
            <w:r w:rsidRPr="006424C2">
              <w:rPr>
                <w:rFonts w:eastAsia="Calibri"/>
                <w:sz w:val="22"/>
                <w:lang w:val="sr-Cyrl-RS"/>
              </w:rPr>
              <w:t xml:space="preserve">(почетна вредност 2021: није мерено, </w:t>
            </w:r>
          </w:p>
          <w:p w14:paraId="7185DDAB" w14:textId="77777777" w:rsidR="00D15E6F" w:rsidRPr="006424C2" w:rsidRDefault="00D15E6F" w:rsidP="003E333B">
            <w:pPr>
              <w:spacing w:before="0" w:after="0"/>
              <w:jc w:val="right"/>
              <w:rPr>
                <w:rFonts w:eastAsia="Calibri"/>
                <w:sz w:val="22"/>
                <w:lang w:val="sr-Cyrl-RS"/>
              </w:rPr>
            </w:pPr>
            <w:r w:rsidRPr="006424C2">
              <w:rPr>
                <w:rFonts w:eastAsia="Calibri"/>
                <w:sz w:val="22"/>
                <w:lang w:val="sr-Cyrl-RS"/>
              </w:rPr>
              <w:t>циљна вредност 2030: најмање 1 сваке 4  године)</w:t>
            </w:r>
          </w:p>
        </w:tc>
      </w:tr>
      <w:tr w:rsidR="00D15E6F" w:rsidRPr="006424C2" w14:paraId="039702C9" w14:textId="77777777" w:rsidTr="00245098">
        <w:trPr>
          <w:jc w:val="center"/>
        </w:trPr>
        <w:tc>
          <w:tcPr>
            <w:tcW w:w="3119" w:type="dxa"/>
            <w:vMerge/>
            <w:shd w:val="clear" w:color="auto" w:fill="EDEDED" w:themeFill="accent3" w:themeFillTint="33"/>
            <w:vAlign w:val="center"/>
          </w:tcPr>
          <w:p w14:paraId="0D64240F" w14:textId="77777777" w:rsidR="00D15E6F" w:rsidRPr="006424C2" w:rsidRDefault="00D15E6F" w:rsidP="003E333B">
            <w:pPr>
              <w:spacing w:before="60" w:after="60"/>
              <w:jc w:val="left"/>
              <w:rPr>
                <w:rFonts w:eastAsia="Calibri"/>
                <w:sz w:val="22"/>
                <w:lang w:val="sr-Cyrl-RS"/>
              </w:rPr>
            </w:pPr>
          </w:p>
        </w:tc>
        <w:tc>
          <w:tcPr>
            <w:tcW w:w="5670" w:type="dxa"/>
            <w:shd w:val="clear" w:color="auto" w:fill="EDEDED" w:themeFill="accent3" w:themeFillTint="33"/>
            <w:vAlign w:val="center"/>
          </w:tcPr>
          <w:p w14:paraId="55C7FF82" w14:textId="77777777" w:rsidR="00D15E6F" w:rsidRPr="006424C2" w:rsidRDefault="00D15E6F" w:rsidP="003E333B">
            <w:pPr>
              <w:spacing w:before="60" w:after="6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p>
          <w:p w14:paraId="74A1F092" w14:textId="77777777" w:rsidR="00D15E6F" w:rsidRPr="006424C2" w:rsidRDefault="00D15E6F" w:rsidP="003E333B">
            <w:pPr>
              <w:spacing w:before="60" w:after="60"/>
              <w:jc w:val="right"/>
              <w:rPr>
                <w:rFonts w:eastAsia="Calibri"/>
                <w:sz w:val="22"/>
                <w:lang w:val="sr-Cyrl-RS"/>
              </w:rPr>
            </w:pPr>
            <w:r w:rsidRPr="006424C2">
              <w:rPr>
                <w:rFonts w:eastAsia="Calibri"/>
                <w:sz w:val="22"/>
                <w:lang w:val="sr-Cyrl-RS"/>
              </w:rPr>
              <w:lastRenderedPageBreak/>
              <w:t>АБС</w:t>
            </w:r>
          </w:p>
        </w:tc>
      </w:tr>
      <w:tr w:rsidR="00D15E6F" w:rsidRPr="006424C2" w14:paraId="6BB75E75" w14:textId="77777777" w:rsidTr="00245098">
        <w:trPr>
          <w:jc w:val="center"/>
        </w:trPr>
        <w:tc>
          <w:tcPr>
            <w:tcW w:w="3119" w:type="dxa"/>
            <w:vMerge/>
            <w:shd w:val="clear" w:color="auto" w:fill="EDEDED" w:themeFill="accent3" w:themeFillTint="33"/>
            <w:vAlign w:val="center"/>
          </w:tcPr>
          <w:p w14:paraId="5352824E" w14:textId="77777777" w:rsidR="00D15E6F" w:rsidRPr="006424C2" w:rsidRDefault="00D15E6F" w:rsidP="003E333B">
            <w:pPr>
              <w:spacing w:before="60" w:after="60"/>
              <w:jc w:val="left"/>
              <w:rPr>
                <w:rFonts w:eastAsia="Calibri"/>
                <w:sz w:val="22"/>
                <w:lang w:val="sr-Cyrl-RS"/>
              </w:rPr>
            </w:pPr>
          </w:p>
        </w:tc>
        <w:tc>
          <w:tcPr>
            <w:tcW w:w="5670" w:type="dxa"/>
            <w:shd w:val="clear" w:color="auto" w:fill="EDEDED" w:themeFill="accent3" w:themeFillTint="33"/>
            <w:vAlign w:val="center"/>
          </w:tcPr>
          <w:p w14:paraId="1F5DC766" w14:textId="2D52F019" w:rsidR="00D15E6F" w:rsidRPr="006424C2" w:rsidRDefault="00D15E6F" w:rsidP="003E333B">
            <w:pPr>
              <w:spacing w:before="60" w:after="6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r w:rsidR="006C36FD" w:rsidRPr="006424C2">
              <w:rPr>
                <w:rFonts w:eastAsia="Calibri"/>
                <w:sz w:val="22"/>
                <w:lang w:val="sr-Cyrl-RS"/>
              </w:rPr>
              <w:t>60 милиона</w:t>
            </w:r>
            <w:r w:rsidRPr="006424C2">
              <w:rPr>
                <w:rFonts w:eastAsia="Calibri"/>
                <w:sz w:val="22"/>
                <w:lang w:val="sr-Cyrl-RS"/>
              </w:rPr>
              <w:t xml:space="preserve"> РСД</w:t>
            </w:r>
          </w:p>
        </w:tc>
      </w:tr>
    </w:tbl>
    <w:p w14:paraId="25AD011F" w14:textId="4A2A3805" w:rsidR="00CE5575" w:rsidRPr="006424C2" w:rsidRDefault="0062188F" w:rsidP="0062188F">
      <w:pPr>
        <w:pStyle w:val="Heading2"/>
        <w:numPr>
          <w:ilvl w:val="0"/>
          <w:numId w:val="0"/>
        </w:numPr>
        <w:tabs>
          <w:tab w:val="clear" w:pos="720"/>
        </w:tabs>
        <w:ind w:left="567" w:hanging="567"/>
        <w:rPr>
          <w:lang w:val="sr-Cyrl-RS"/>
        </w:rPr>
      </w:pPr>
      <w:bookmarkStart w:id="105" w:name="_Toc94521803"/>
      <w:bookmarkStart w:id="106" w:name="_Toc95338558"/>
      <w:bookmarkStart w:id="107" w:name="_Toc145365487"/>
      <w:bookmarkEnd w:id="101"/>
      <w:r w:rsidRPr="006424C2">
        <w:rPr>
          <w:caps w:val="0"/>
          <w:lang w:val="sr-Cyrl-RS"/>
        </w:rPr>
        <w:t>6.2.5.</w:t>
      </w:r>
      <w:r w:rsidRPr="006424C2">
        <w:rPr>
          <w:caps w:val="0"/>
          <w:lang w:val="sr-Cyrl-RS"/>
        </w:rPr>
        <w:tab/>
      </w:r>
      <w:r w:rsidR="006A7B39" w:rsidRPr="006424C2">
        <w:rPr>
          <w:caps w:val="0"/>
          <w:lang w:val="sr-Cyrl-RS"/>
        </w:rPr>
        <w:t xml:space="preserve">Деловање </w:t>
      </w:r>
      <w:r w:rsidR="00F247A3" w:rsidRPr="006424C2">
        <w:rPr>
          <w:caps w:val="0"/>
          <w:lang w:val="sr-Cyrl-RS"/>
        </w:rPr>
        <w:t>након саобраћајне незгоде</w:t>
      </w:r>
      <w:bookmarkEnd w:id="105"/>
      <w:bookmarkEnd w:id="106"/>
      <w:bookmarkEnd w:id="107"/>
    </w:p>
    <w:p w14:paraId="7910B7C2" w14:textId="77777777" w:rsidR="00FC084F" w:rsidRPr="006424C2" w:rsidRDefault="00434443" w:rsidP="00CE5575">
      <w:pPr>
        <w:rPr>
          <w:lang w:val="sr-Cyrl-RS"/>
        </w:rPr>
      </w:pPr>
      <w:r w:rsidRPr="006424C2">
        <w:rPr>
          <w:noProof/>
          <w:lang w:val="en-US"/>
        </w:rPr>
        <mc:AlternateContent>
          <mc:Choice Requires="wps">
            <w:drawing>
              <wp:inline distT="0" distB="0" distL="0" distR="0" wp14:anchorId="49B92018" wp14:editId="7EFC3F2A">
                <wp:extent cx="5637530" cy="887730"/>
                <wp:effectExtent l="19050" t="19050" r="20320" b="26670"/>
                <wp:docPr id="3"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37530" cy="887730"/>
                        </a:xfrm>
                        <a:prstGeom prst="bracketPair">
                          <a:avLst>
                            <a:gd name="adj" fmla="val 8051"/>
                          </a:avLst>
                        </a:prstGeom>
                        <a:solidFill>
                          <a:schemeClr val="accent4">
                            <a:lumMod val="40000"/>
                            <a:lumOff val="60000"/>
                          </a:schemeClr>
                        </a:solidFill>
                        <a:ln w="38100">
                          <a:solidFill>
                            <a:schemeClr val="accent4"/>
                          </a:solidFill>
                          <a:round/>
                          <a:headEnd/>
                          <a:tailEnd/>
                        </a:ln>
                        <a:effectLst/>
                      </wps:spPr>
                      <wps:txbx>
                        <w:txbxContent>
                          <w:p w14:paraId="2C30D48B" w14:textId="05121FE0" w:rsidR="00D35FF8" w:rsidRDefault="00D35FF8" w:rsidP="00245098">
                            <w:pPr>
                              <w:ind w:left="284"/>
                              <w:jc w:val="center"/>
                              <w:rPr>
                                <w:rFonts w:eastAsia="Calibri"/>
                                <w:b/>
                                <w:color w:val="5B9BD5"/>
                                <w:lang w:val="sr-Cyrl-RS"/>
                              </w:rPr>
                            </w:pPr>
                            <w:r>
                              <w:rPr>
                                <w:rFonts w:eastAsia="Calibri"/>
                                <w:b/>
                                <w:color w:val="5B9BD5"/>
                                <w:lang w:val="sr-Cyrl-RS"/>
                              </w:rPr>
                              <w:t xml:space="preserve">Посебни </w:t>
                            </w:r>
                            <w:r>
                              <w:rPr>
                                <w:rFonts w:eastAsia="Calibri"/>
                                <w:b/>
                                <w:color w:val="5B9BD5"/>
                                <w:lang w:val="sr-Cyrl-RS"/>
                              </w:rPr>
                              <w:t>циљ 5</w:t>
                            </w:r>
                          </w:p>
                          <w:p w14:paraId="6856951C" w14:textId="6B351A1F" w:rsidR="00D35FF8" w:rsidRPr="008F1090" w:rsidRDefault="00D35FF8" w:rsidP="00F6471F">
                            <w:pPr>
                              <w:ind w:left="284"/>
                              <w:jc w:val="center"/>
                              <w:rPr>
                                <w:szCs w:val="24"/>
                                <w:lang w:val="sr-Cyrl-RS"/>
                              </w:rPr>
                            </w:pPr>
                            <w:r w:rsidRPr="00F8039D">
                              <w:rPr>
                                <w:lang w:val="sr-Cyrl-RS"/>
                              </w:rPr>
                              <w:t>Систем спасавања и збрињавања који максимизира могућност преживљавања и успешност здравственог опоравка повређених у саобраћајним незгодама</w:t>
                            </w:r>
                          </w:p>
                          <w:p w14:paraId="5CA3515A" w14:textId="77777777" w:rsidR="00D35FF8" w:rsidRDefault="00D35FF8" w:rsidP="00F6471F">
                            <w:pPr>
                              <w:jc w:val="center"/>
                            </w:pPr>
                          </w:p>
                        </w:txbxContent>
                      </wps:txbx>
                      <wps:bodyPr rot="0" vert="horz" wrap="square" lIns="45720" tIns="45720" rIns="45720" bIns="45720" anchor="t" anchorCtr="0" upright="1">
                        <a:noAutofit/>
                      </wps:bodyPr>
                    </wps:wsp>
                  </a:graphicData>
                </a:graphic>
              </wp:inline>
            </w:drawing>
          </mc:Choice>
          <mc:Fallback>
            <w:pict>
              <v:shape w14:anchorId="49B92018" id="_x0000_s1046" type="#_x0000_t185" style="width:443.9pt;height:69.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" adj="1739" filled="t" fillcolor="#ffe599 [1303]" strokecolor="#ffc000 [3207]" strokeweight="3pt">
                <v:textbox inset="3.6pt,,3.6pt">
                  <w:txbxContent>
                    <w:p w14:paraId="2C30D48B" w14:textId="05121FE0" w:rsidR="00D35FF8" w:rsidRDefault="00D35FF8" w:rsidP="00245098">
                      <w:pPr>
                        <w:ind w:left="284"/>
                        <w:jc w:val="center"/>
                        <w:rPr>
                          <w:rFonts w:eastAsia="Calibri"/>
                          <w:b/>
                          <w:color w:val="5B9BD5"/>
                          <w:lang w:val="sr-Cyrl-RS"/>
                        </w:rPr>
                      </w:pPr>
                      <w:r>
                        <w:rPr>
                          <w:rFonts w:eastAsia="Calibri"/>
                          <w:b/>
                          <w:color w:val="5B9BD5"/>
                          <w:lang w:val="sr-Cyrl-RS"/>
                        </w:rPr>
                        <w:t xml:space="preserve">Посебни </w:t>
                      </w:r>
                      <w:r>
                        <w:rPr>
                          <w:rFonts w:eastAsia="Calibri"/>
                          <w:b/>
                          <w:color w:val="5B9BD5"/>
                          <w:lang w:val="sr-Cyrl-RS"/>
                        </w:rPr>
                        <w:t>циљ 5</w:t>
                      </w:r>
                    </w:p>
                    <w:p w14:paraId="6856951C" w14:textId="6B351A1F" w:rsidR="00D35FF8" w:rsidRPr="008F1090" w:rsidRDefault="00D35FF8" w:rsidP="00F6471F">
                      <w:pPr>
                        <w:ind w:left="284"/>
                        <w:jc w:val="center"/>
                        <w:rPr>
                          <w:szCs w:val="24"/>
                          <w:lang w:val="sr-Cyrl-RS"/>
                        </w:rPr>
                      </w:pPr>
                      <w:r w:rsidRPr="00F8039D">
                        <w:rPr>
                          <w:lang w:val="sr-Cyrl-RS"/>
                        </w:rPr>
                        <w:t>Систем спасавања и збрињавања који максимизира могућност преживљавања и успешност здравственог опоравка повређених у саобраћајним незгодама</w:t>
                      </w:r>
                    </w:p>
                    <w:p w14:paraId="5CA3515A" w14:textId="77777777" w:rsidR="00D35FF8" w:rsidRDefault="00D35FF8" w:rsidP="00F6471F">
                      <w:pPr>
                        <w:jc w:val="center"/>
                      </w:pPr>
                    </w:p>
                  </w:txbxContent>
                </v:textbox>
                <w10:anchorlock/>
              </v:shape>
            </w:pict>
          </mc:Fallback>
        </mc:AlternateContent>
      </w:r>
    </w:p>
    <w:p w14:paraId="6468E03F" w14:textId="77777777" w:rsidR="00CE5575" w:rsidRPr="006424C2" w:rsidRDefault="00CE5575" w:rsidP="007369A3">
      <w:pPr>
        <w:pStyle w:val="Heading3"/>
        <w:numPr>
          <w:ilvl w:val="0"/>
          <w:numId w:val="0"/>
        </w:numPr>
        <w:tabs>
          <w:tab w:val="clear" w:pos="720"/>
        </w:tabs>
        <w:rPr>
          <w:lang w:val="sr-Cyrl-RS"/>
        </w:rPr>
      </w:pPr>
      <w:bookmarkStart w:id="108" w:name="_Toc94522075"/>
      <w:bookmarkStart w:id="109" w:name="_Toc95338560"/>
      <w:bookmarkStart w:id="110" w:name="_Toc95338740"/>
      <w:bookmarkStart w:id="111" w:name="_Toc95339068"/>
      <w:bookmarkStart w:id="112" w:name="_Toc95997751"/>
      <w:bookmarkStart w:id="113" w:name="_Toc100211951"/>
      <w:bookmarkStart w:id="114" w:name="_Toc140583773"/>
      <w:bookmarkStart w:id="115" w:name="_Toc145365488"/>
      <w:r w:rsidRPr="006424C2">
        <w:rPr>
          <w:lang w:val="sr-Cyrl-RS"/>
        </w:rPr>
        <w:t>Показатељи исхода (успешности)</w:t>
      </w:r>
      <w:bookmarkEnd w:id="108"/>
      <w:bookmarkEnd w:id="109"/>
      <w:bookmarkEnd w:id="110"/>
      <w:bookmarkEnd w:id="111"/>
      <w:bookmarkEnd w:id="112"/>
      <w:bookmarkEnd w:id="113"/>
      <w:bookmarkEnd w:id="114"/>
      <w:bookmarkEnd w:id="115"/>
      <w:r w:rsidRPr="006424C2">
        <w:rPr>
          <w:lang w:val="sr-Cyrl-RS"/>
        </w:rPr>
        <w:t xml:space="preserve"> </w:t>
      </w:r>
    </w:p>
    <w:tbl>
      <w:tblPr>
        <w:tblW w:w="8789" w:type="dxa"/>
        <w:jc w:val="center"/>
        <w:tblBorders>
          <w:top w:val="single" w:sz="4" w:space="0" w:color="auto"/>
          <w:bottom w:val="single" w:sz="4" w:space="0" w:color="auto"/>
          <w:insideH w:val="single" w:sz="4" w:space="0" w:color="auto"/>
        </w:tblBorders>
        <w:shd w:val="clear" w:color="auto" w:fill="FFD966" w:themeFill="accent4" w:themeFillTint="99"/>
        <w:tblLook w:val="04A0" w:firstRow="1" w:lastRow="0" w:firstColumn="1" w:lastColumn="0" w:noHBand="0" w:noVBand="1"/>
      </w:tblPr>
      <w:tblGrid>
        <w:gridCol w:w="5144"/>
        <w:gridCol w:w="1519"/>
        <w:gridCol w:w="2126"/>
      </w:tblGrid>
      <w:tr w:rsidR="00F8039D" w:rsidRPr="006424C2" w14:paraId="712EF085" w14:textId="77777777" w:rsidTr="00245098">
        <w:trPr>
          <w:jc w:val="center"/>
        </w:trPr>
        <w:tc>
          <w:tcPr>
            <w:tcW w:w="5144" w:type="dxa"/>
            <w:shd w:val="clear" w:color="auto" w:fill="FFC000" w:themeFill="accent4"/>
            <w:vAlign w:val="center"/>
          </w:tcPr>
          <w:p w14:paraId="6D5A47C1" w14:textId="77777777" w:rsidR="00F8039D" w:rsidRPr="006424C2" w:rsidRDefault="00F8039D" w:rsidP="00EE2DF4">
            <w:pPr>
              <w:jc w:val="center"/>
              <w:rPr>
                <w:b/>
                <w:lang w:val="sr-Cyrl-RS"/>
              </w:rPr>
            </w:pPr>
            <w:r w:rsidRPr="006424C2">
              <w:rPr>
                <w:b/>
                <w:lang w:val="sr-Cyrl-RS"/>
              </w:rPr>
              <w:t>Показатељ исхода (успешности)</w:t>
            </w:r>
          </w:p>
        </w:tc>
        <w:tc>
          <w:tcPr>
            <w:tcW w:w="1519" w:type="dxa"/>
            <w:shd w:val="clear" w:color="auto" w:fill="FFC000" w:themeFill="accent4"/>
            <w:vAlign w:val="center"/>
          </w:tcPr>
          <w:p w14:paraId="3B7FAC3A" w14:textId="1C162978" w:rsidR="00F8039D" w:rsidRPr="006424C2" w:rsidRDefault="006424C2" w:rsidP="00EE2DF4">
            <w:pPr>
              <w:jc w:val="center"/>
              <w:rPr>
                <w:b/>
                <w:lang w:val="sr-Cyrl-RS"/>
              </w:rPr>
            </w:pPr>
            <w:r w:rsidRPr="006424C2">
              <w:rPr>
                <w:b/>
                <w:lang w:val="sr-Cyrl-RS"/>
              </w:rPr>
              <w:t>Почетна</w:t>
            </w:r>
            <w:r w:rsidR="00F8039D" w:rsidRPr="006424C2">
              <w:rPr>
                <w:b/>
                <w:lang w:val="sr-Cyrl-RS"/>
              </w:rPr>
              <w:t xml:space="preserve"> вредност (2019)</w:t>
            </w:r>
          </w:p>
        </w:tc>
        <w:tc>
          <w:tcPr>
            <w:tcW w:w="2126" w:type="dxa"/>
            <w:shd w:val="clear" w:color="auto" w:fill="FFC000" w:themeFill="accent4"/>
            <w:vAlign w:val="center"/>
          </w:tcPr>
          <w:p w14:paraId="2BFF0350" w14:textId="77777777" w:rsidR="00F8039D" w:rsidRPr="006424C2" w:rsidRDefault="00F8039D" w:rsidP="00EE2DF4">
            <w:pPr>
              <w:jc w:val="center"/>
              <w:rPr>
                <w:b/>
                <w:lang w:val="sr-Cyrl-RS"/>
              </w:rPr>
            </w:pPr>
            <w:r w:rsidRPr="006424C2">
              <w:rPr>
                <w:b/>
                <w:lang w:val="sr-Cyrl-RS"/>
              </w:rPr>
              <w:t>Циљна вредност</w:t>
            </w:r>
          </w:p>
        </w:tc>
      </w:tr>
      <w:tr w:rsidR="00F8039D" w:rsidRPr="006424C2" w14:paraId="336075C8" w14:textId="77777777" w:rsidTr="00245098">
        <w:trPr>
          <w:jc w:val="center"/>
        </w:trPr>
        <w:tc>
          <w:tcPr>
            <w:tcW w:w="5144" w:type="dxa"/>
            <w:shd w:val="clear" w:color="auto" w:fill="FFF2CC" w:themeFill="accent4" w:themeFillTint="33"/>
          </w:tcPr>
          <w:p w14:paraId="30CE2411" w14:textId="77777777" w:rsidR="00F8039D" w:rsidRPr="006424C2" w:rsidRDefault="00F8039D" w:rsidP="00EE2DF4">
            <w:pPr>
              <w:pStyle w:val="00Nabrajanja"/>
              <w:numPr>
                <w:ilvl w:val="0"/>
                <w:numId w:val="0"/>
              </w:numPr>
              <w:ind w:left="142"/>
            </w:pPr>
            <w:r w:rsidRPr="006424C2">
              <w:t>Укупно време одзива преболничке хитне медицинске помоћи (од настанка саобраћајне незгоде до доласка на место незгоде)</w:t>
            </w:r>
          </w:p>
          <w:p w14:paraId="6F4A5C7E" w14:textId="2D4DA2D3" w:rsidR="00F8039D" w:rsidRPr="006424C2" w:rsidRDefault="00F8039D" w:rsidP="00EE2DF4">
            <w:pPr>
              <w:pStyle w:val="00Nabrajanja"/>
              <w:numPr>
                <w:ilvl w:val="0"/>
                <w:numId w:val="0"/>
              </w:numPr>
              <w:ind w:left="142"/>
              <w:rPr>
                <w:sz w:val="20"/>
                <w:szCs w:val="20"/>
              </w:rPr>
            </w:pPr>
            <w:r w:rsidRPr="006424C2">
              <w:rPr>
                <w:sz w:val="20"/>
                <w:szCs w:val="20"/>
              </w:rPr>
              <w:t xml:space="preserve">* урбано/ </w:t>
            </w:r>
            <w:r w:rsidR="00D0159F">
              <w:rPr>
                <w:sz w:val="20"/>
                <w:szCs w:val="20"/>
              </w:rPr>
              <w:t>рурално</w:t>
            </w:r>
            <w:r w:rsidRPr="006424C2">
              <w:rPr>
                <w:sz w:val="20"/>
                <w:szCs w:val="20"/>
              </w:rPr>
              <w:t xml:space="preserve"> подручје, у минутима</w:t>
            </w:r>
          </w:p>
          <w:p w14:paraId="12CB3015" w14:textId="77777777" w:rsidR="00F8039D" w:rsidRPr="006424C2" w:rsidRDefault="00F8039D" w:rsidP="00EE2DF4">
            <w:pPr>
              <w:widowControl/>
              <w:spacing w:before="0" w:after="60"/>
              <w:ind w:left="142"/>
              <w:jc w:val="right"/>
              <w:rPr>
                <w:szCs w:val="24"/>
                <w:lang w:val="sr-Cyrl-RS"/>
              </w:rPr>
            </w:pPr>
            <w:r w:rsidRPr="006424C2">
              <w:rPr>
                <w:szCs w:val="24"/>
                <w:lang w:val="sr-Cyrl-RS"/>
              </w:rPr>
              <w:t>(Извештај ИЈЗ Батут)</w:t>
            </w:r>
          </w:p>
        </w:tc>
        <w:tc>
          <w:tcPr>
            <w:tcW w:w="1519" w:type="dxa"/>
            <w:shd w:val="clear" w:color="auto" w:fill="auto"/>
            <w:vAlign w:val="center"/>
          </w:tcPr>
          <w:p w14:paraId="18005519" w14:textId="77777777" w:rsidR="00F8039D" w:rsidRPr="006424C2" w:rsidRDefault="00F8039D" w:rsidP="00EE2DF4">
            <w:pPr>
              <w:jc w:val="center"/>
              <w:rPr>
                <w:lang w:val="sr-Cyrl-RS"/>
              </w:rPr>
            </w:pPr>
            <w:r w:rsidRPr="006424C2">
              <w:rPr>
                <w:lang w:val="sr-Cyrl-RS"/>
              </w:rPr>
              <w:t>Није мерено</w:t>
            </w:r>
          </w:p>
        </w:tc>
        <w:tc>
          <w:tcPr>
            <w:tcW w:w="2126" w:type="dxa"/>
            <w:shd w:val="clear" w:color="auto" w:fill="auto"/>
            <w:vAlign w:val="center"/>
          </w:tcPr>
          <w:p w14:paraId="5FCD4DC9" w14:textId="4132CF5C" w:rsidR="00F8039D" w:rsidRPr="006424C2" w:rsidRDefault="00F8039D" w:rsidP="00D22486">
            <w:pPr>
              <w:spacing w:before="0" w:after="60"/>
              <w:jc w:val="left"/>
              <w:rPr>
                <w:lang w:val="sr-Cyrl-RS"/>
              </w:rPr>
            </w:pPr>
            <w:r w:rsidRPr="006424C2">
              <w:rPr>
                <w:lang w:val="sr-Cyrl-RS"/>
              </w:rPr>
              <w:t>(20</w:t>
            </w:r>
            <w:r w:rsidR="00CA748A">
              <w:rPr>
                <w:lang w:val="sr-Cyrl-RS"/>
              </w:rPr>
              <w:t>25</w:t>
            </w:r>
            <w:r w:rsidRPr="006424C2">
              <w:rPr>
                <w:lang w:val="sr-Cyrl-RS"/>
              </w:rPr>
              <w:t>) 10/20</w:t>
            </w:r>
            <w:r w:rsidR="00717CA6" w:rsidRPr="006424C2">
              <w:rPr>
                <w:lang w:val="sr-Cyrl-RS"/>
              </w:rPr>
              <w:t>*</w:t>
            </w:r>
          </w:p>
          <w:p w14:paraId="622E1094" w14:textId="77777777" w:rsidR="00F8039D" w:rsidRPr="006424C2" w:rsidRDefault="00F8039D" w:rsidP="00D22486">
            <w:pPr>
              <w:spacing w:before="0" w:after="60"/>
              <w:jc w:val="left"/>
              <w:rPr>
                <w:lang w:val="sr-Cyrl-RS"/>
              </w:rPr>
            </w:pPr>
            <w:r w:rsidRPr="006424C2">
              <w:rPr>
                <w:lang w:val="sr-Cyrl-RS"/>
              </w:rPr>
              <w:t>(2027) 9/17</w:t>
            </w:r>
          </w:p>
          <w:p w14:paraId="1C3EE193" w14:textId="77777777" w:rsidR="00F8039D" w:rsidRPr="006424C2" w:rsidRDefault="00F8039D" w:rsidP="00D22486">
            <w:pPr>
              <w:spacing w:before="0" w:after="60"/>
              <w:jc w:val="left"/>
              <w:rPr>
                <w:lang w:val="sr-Cyrl-RS"/>
              </w:rPr>
            </w:pPr>
            <w:r w:rsidRPr="006424C2">
              <w:rPr>
                <w:lang w:val="sr-Cyrl-RS"/>
              </w:rPr>
              <w:t>(2030) 8/15</w:t>
            </w:r>
          </w:p>
        </w:tc>
      </w:tr>
      <w:tr w:rsidR="00F8039D" w:rsidRPr="006424C2" w14:paraId="360D821F" w14:textId="77777777" w:rsidTr="00245098">
        <w:trPr>
          <w:jc w:val="center"/>
        </w:trPr>
        <w:tc>
          <w:tcPr>
            <w:tcW w:w="5144" w:type="dxa"/>
            <w:shd w:val="clear" w:color="auto" w:fill="FFF2CC" w:themeFill="accent4" w:themeFillTint="33"/>
          </w:tcPr>
          <w:p w14:paraId="16934809" w14:textId="77777777" w:rsidR="00F8039D" w:rsidRPr="006424C2" w:rsidRDefault="00F8039D" w:rsidP="00EE2DF4">
            <w:pPr>
              <w:pStyle w:val="00Nabrajanja"/>
              <w:numPr>
                <w:ilvl w:val="0"/>
                <w:numId w:val="0"/>
              </w:numPr>
              <w:ind w:left="142"/>
            </w:pPr>
            <w:r w:rsidRPr="006424C2">
              <w:t>Укупно време одзива ВСЈ (од настанка саобраћајне незгоде до доласка на место незгоде)</w:t>
            </w:r>
          </w:p>
          <w:p w14:paraId="2B3F3499" w14:textId="50EB2861" w:rsidR="00F8039D" w:rsidRPr="006424C2" w:rsidRDefault="00F8039D" w:rsidP="00EE2DF4">
            <w:pPr>
              <w:pStyle w:val="00Nabrajanja"/>
              <w:numPr>
                <w:ilvl w:val="0"/>
                <w:numId w:val="0"/>
              </w:numPr>
              <w:ind w:left="142"/>
              <w:rPr>
                <w:sz w:val="20"/>
                <w:szCs w:val="20"/>
              </w:rPr>
            </w:pPr>
            <w:r w:rsidRPr="006424C2">
              <w:rPr>
                <w:sz w:val="20"/>
                <w:szCs w:val="20"/>
              </w:rPr>
              <w:t xml:space="preserve">* урбано/ </w:t>
            </w:r>
            <w:r w:rsidR="00D0159F">
              <w:rPr>
                <w:sz w:val="20"/>
                <w:szCs w:val="20"/>
              </w:rPr>
              <w:t>рурално</w:t>
            </w:r>
            <w:r w:rsidRPr="006424C2">
              <w:rPr>
                <w:sz w:val="20"/>
                <w:szCs w:val="20"/>
              </w:rPr>
              <w:t xml:space="preserve"> подручје, у минутима</w:t>
            </w:r>
          </w:p>
          <w:p w14:paraId="2D5A260F" w14:textId="77777777" w:rsidR="00F8039D" w:rsidRPr="006424C2" w:rsidRDefault="00F8039D" w:rsidP="00EE2DF4">
            <w:pPr>
              <w:widowControl/>
              <w:spacing w:before="0" w:after="60"/>
              <w:ind w:left="142"/>
              <w:jc w:val="right"/>
              <w:rPr>
                <w:szCs w:val="24"/>
                <w:lang w:val="sr-Cyrl-RS"/>
              </w:rPr>
            </w:pPr>
            <w:r w:rsidRPr="006424C2">
              <w:rPr>
                <w:szCs w:val="24"/>
                <w:lang w:val="sr-Cyrl-RS"/>
              </w:rPr>
              <w:t>(Извештај МУП)</w:t>
            </w:r>
          </w:p>
        </w:tc>
        <w:tc>
          <w:tcPr>
            <w:tcW w:w="1519" w:type="dxa"/>
            <w:shd w:val="clear" w:color="auto" w:fill="auto"/>
            <w:vAlign w:val="center"/>
          </w:tcPr>
          <w:p w14:paraId="7672DAEC" w14:textId="77777777" w:rsidR="00F8039D" w:rsidRPr="006424C2" w:rsidRDefault="00F8039D" w:rsidP="00EE2DF4">
            <w:pPr>
              <w:jc w:val="center"/>
              <w:rPr>
                <w:lang w:val="sr-Cyrl-RS"/>
              </w:rPr>
            </w:pPr>
            <w:r w:rsidRPr="006424C2">
              <w:rPr>
                <w:lang w:val="sr-Cyrl-RS"/>
              </w:rPr>
              <w:t>Није мерено</w:t>
            </w:r>
          </w:p>
        </w:tc>
        <w:tc>
          <w:tcPr>
            <w:tcW w:w="2126" w:type="dxa"/>
            <w:shd w:val="clear" w:color="auto" w:fill="auto"/>
            <w:vAlign w:val="center"/>
          </w:tcPr>
          <w:p w14:paraId="2F4588E5" w14:textId="0D711F9B" w:rsidR="00F8039D" w:rsidRPr="006424C2" w:rsidRDefault="00F8039D" w:rsidP="00D22486">
            <w:pPr>
              <w:spacing w:before="0" w:after="60"/>
              <w:jc w:val="left"/>
              <w:rPr>
                <w:lang w:val="sr-Cyrl-RS"/>
              </w:rPr>
            </w:pPr>
            <w:r w:rsidRPr="006424C2">
              <w:rPr>
                <w:lang w:val="sr-Cyrl-RS"/>
              </w:rPr>
              <w:t>(20</w:t>
            </w:r>
            <w:r w:rsidR="00CA748A">
              <w:rPr>
                <w:lang w:val="sr-Cyrl-RS"/>
              </w:rPr>
              <w:t>25</w:t>
            </w:r>
            <w:r w:rsidRPr="006424C2">
              <w:rPr>
                <w:lang w:val="sr-Cyrl-RS"/>
              </w:rPr>
              <w:t>) 14/28</w:t>
            </w:r>
            <w:r w:rsidR="00D22486" w:rsidRPr="006424C2">
              <w:rPr>
                <w:lang w:val="sr-Cyrl-RS"/>
              </w:rPr>
              <w:t>*</w:t>
            </w:r>
          </w:p>
          <w:p w14:paraId="19A18818" w14:textId="77777777" w:rsidR="00F8039D" w:rsidRPr="006424C2" w:rsidRDefault="00F8039D" w:rsidP="00D22486">
            <w:pPr>
              <w:spacing w:before="0" w:after="60"/>
              <w:jc w:val="left"/>
              <w:rPr>
                <w:lang w:val="sr-Cyrl-RS"/>
              </w:rPr>
            </w:pPr>
            <w:r w:rsidRPr="006424C2">
              <w:rPr>
                <w:lang w:val="sr-Cyrl-RS"/>
              </w:rPr>
              <w:t>(2027) 12/24</w:t>
            </w:r>
          </w:p>
          <w:p w14:paraId="64EEBE75" w14:textId="77777777" w:rsidR="00F8039D" w:rsidRPr="006424C2" w:rsidRDefault="00F8039D" w:rsidP="00D22486">
            <w:pPr>
              <w:spacing w:before="0" w:after="60"/>
              <w:jc w:val="left"/>
              <w:rPr>
                <w:lang w:val="sr-Cyrl-RS"/>
              </w:rPr>
            </w:pPr>
            <w:r w:rsidRPr="006424C2">
              <w:rPr>
                <w:lang w:val="sr-Cyrl-RS"/>
              </w:rPr>
              <w:t>(2030) 10/20</w:t>
            </w:r>
          </w:p>
        </w:tc>
      </w:tr>
      <w:tr w:rsidR="00F8039D" w:rsidRPr="006424C2" w14:paraId="7B93AC0F" w14:textId="77777777" w:rsidTr="00245098">
        <w:trPr>
          <w:jc w:val="center"/>
        </w:trPr>
        <w:tc>
          <w:tcPr>
            <w:tcW w:w="5144" w:type="dxa"/>
            <w:shd w:val="clear" w:color="auto" w:fill="FFF2CC" w:themeFill="accent4" w:themeFillTint="33"/>
          </w:tcPr>
          <w:p w14:paraId="0BD4D242" w14:textId="77777777" w:rsidR="00D22486" w:rsidRPr="006424C2" w:rsidRDefault="00D22486" w:rsidP="00EE2DF4">
            <w:pPr>
              <w:pStyle w:val="00Nabrajanja"/>
              <w:numPr>
                <w:ilvl w:val="0"/>
                <w:numId w:val="0"/>
              </w:numPr>
              <w:ind w:left="142"/>
            </w:pPr>
          </w:p>
          <w:p w14:paraId="44C43AB8" w14:textId="5FCB5441" w:rsidR="00D22486" w:rsidRPr="006424C2" w:rsidRDefault="00BA1500" w:rsidP="00EE2DF4">
            <w:pPr>
              <w:pStyle w:val="00Nabrajanja"/>
              <w:numPr>
                <w:ilvl w:val="0"/>
                <w:numId w:val="0"/>
              </w:numPr>
              <w:ind w:left="142"/>
            </w:pPr>
            <w:r w:rsidRPr="006424C2">
              <w:t>Ниво неопходних знања и вештина свих припадника свих хитних служби за деловање након саобраћајне незгоде</w:t>
            </w:r>
          </w:p>
          <w:p w14:paraId="6CAABC5A" w14:textId="6B851935" w:rsidR="00F8039D" w:rsidRPr="006424C2" w:rsidRDefault="00F8039D" w:rsidP="00BA1500">
            <w:pPr>
              <w:widowControl/>
              <w:spacing w:before="0" w:after="60"/>
              <w:ind w:left="142"/>
              <w:jc w:val="right"/>
              <w:rPr>
                <w:szCs w:val="24"/>
                <w:lang w:val="sr-Cyrl-RS"/>
              </w:rPr>
            </w:pPr>
            <w:r w:rsidRPr="006424C2">
              <w:rPr>
                <w:szCs w:val="24"/>
                <w:lang w:val="sr-Cyrl-RS"/>
              </w:rPr>
              <w:t>(</w:t>
            </w:r>
            <w:r w:rsidR="00BA1500" w:rsidRPr="006424C2">
              <w:rPr>
                <w:szCs w:val="24"/>
                <w:lang w:val="sr-Cyrl-RS"/>
              </w:rPr>
              <w:t>Експертска оцена</w:t>
            </w:r>
            <w:r w:rsidR="00AE233C" w:rsidRPr="006424C2">
              <w:rPr>
                <w:szCs w:val="24"/>
                <w:lang w:val="sr-Cyrl-RS"/>
              </w:rPr>
              <w:t xml:space="preserve"> 1-10</w:t>
            </w:r>
            <w:r w:rsidRPr="006424C2">
              <w:rPr>
                <w:szCs w:val="24"/>
                <w:lang w:val="sr-Cyrl-RS"/>
              </w:rPr>
              <w:t>)</w:t>
            </w:r>
          </w:p>
        </w:tc>
        <w:tc>
          <w:tcPr>
            <w:tcW w:w="1519" w:type="dxa"/>
            <w:shd w:val="clear" w:color="auto" w:fill="auto"/>
            <w:vAlign w:val="center"/>
          </w:tcPr>
          <w:p w14:paraId="6D08CB11" w14:textId="6C2502DB" w:rsidR="00F8039D" w:rsidRPr="006424C2" w:rsidRDefault="00BA1500" w:rsidP="00EE2DF4">
            <w:pPr>
              <w:jc w:val="center"/>
              <w:rPr>
                <w:lang w:val="sr-Cyrl-RS"/>
              </w:rPr>
            </w:pPr>
            <w:r w:rsidRPr="006424C2">
              <w:rPr>
                <w:lang w:val="sr-Cyrl-RS"/>
              </w:rPr>
              <w:t>Није мерено</w:t>
            </w:r>
          </w:p>
        </w:tc>
        <w:tc>
          <w:tcPr>
            <w:tcW w:w="2126" w:type="dxa"/>
            <w:shd w:val="clear" w:color="auto" w:fill="auto"/>
            <w:vAlign w:val="center"/>
          </w:tcPr>
          <w:p w14:paraId="05634D7B" w14:textId="34767E68" w:rsidR="00F8039D" w:rsidRPr="006424C2" w:rsidRDefault="00F8039D" w:rsidP="00D22486">
            <w:pPr>
              <w:spacing w:before="0" w:after="60"/>
              <w:jc w:val="left"/>
              <w:rPr>
                <w:lang w:val="sr-Cyrl-RS"/>
              </w:rPr>
            </w:pPr>
            <w:r w:rsidRPr="006424C2">
              <w:rPr>
                <w:lang w:val="sr-Cyrl-RS"/>
              </w:rPr>
              <w:t>(20</w:t>
            </w:r>
            <w:r w:rsidR="00CA748A">
              <w:rPr>
                <w:lang w:val="sr-Cyrl-RS"/>
              </w:rPr>
              <w:t>24</w:t>
            </w:r>
            <w:r w:rsidRPr="006424C2">
              <w:rPr>
                <w:lang w:val="sr-Cyrl-RS"/>
              </w:rPr>
              <w:t xml:space="preserve">) </w:t>
            </w:r>
            <w:r w:rsidR="00AE233C" w:rsidRPr="006424C2">
              <w:rPr>
                <w:lang w:val="sr-Cyrl-RS"/>
              </w:rPr>
              <w:t>4</w:t>
            </w:r>
          </w:p>
          <w:p w14:paraId="4DA0165D" w14:textId="470B1714" w:rsidR="00F8039D" w:rsidRPr="006424C2" w:rsidRDefault="00F8039D" w:rsidP="00D22486">
            <w:pPr>
              <w:spacing w:before="0" w:after="60"/>
              <w:jc w:val="left"/>
              <w:rPr>
                <w:lang w:val="sr-Cyrl-RS"/>
              </w:rPr>
            </w:pPr>
            <w:r w:rsidRPr="006424C2">
              <w:rPr>
                <w:lang w:val="sr-Cyrl-RS"/>
              </w:rPr>
              <w:t xml:space="preserve">(2027) </w:t>
            </w:r>
            <w:r w:rsidR="00AE233C" w:rsidRPr="006424C2">
              <w:rPr>
                <w:lang w:val="sr-Cyrl-RS"/>
              </w:rPr>
              <w:t>7</w:t>
            </w:r>
            <w:r w:rsidRPr="006424C2">
              <w:rPr>
                <w:lang w:val="sr-Cyrl-RS"/>
              </w:rPr>
              <w:t xml:space="preserve"> </w:t>
            </w:r>
          </w:p>
          <w:p w14:paraId="1186CDD9" w14:textId="29CD902D" w:rsidR="00F8039D" w:rsidRPr="006424C2" w:rsidRDefault="00F8039D" w:rsidP="00AE233C">
            <w:pPr>
              <w:spacing w:before="0" w:after="60"/>
              <w:jc w:val="left"/>
              <w:rPr>
                <w:lang w:val="sr-Cyrl-RS"/>
              </w:rPr>
            </w:pPr>
            <w:r w:rsidRPr="006424C2">
              <w:rPr>
                <w:lang w:val="sr-Cyrl-RS"/>
              </w:rPr>
              <w:t xml:space="preserve">(2030) </w:t>
            </w:r>
            <w:r w:rsidR="00AE233C" w:rsidRPr="006424C2">
              <w:rPr>
                <w:lang w:val="sr-Cyrl-RS"/>
              </w:rPr>
              <w:t xml:space="preserve">9 </w:t>
            </w:r>
          </w:p>
        </w:tc>
      </w:tr>
      <w:tr w:rsidR="00F8039D" w:rsidRPr="006424C2" w14:paraId="5F9CA8A3" w14:textId="77777777" w:rsidTr="00705F1E">
        <w:trPr>
          <w:trHeight w:val="1433"/>
          <w:jc w:val="center"/>
        </w:trPr>
        <w:tc>
          <w:tcPr>
            <w:tcW w:w="5144" w:type="dxa"/>
            <w:shd w:val="clear" w:color="auto" w:fill="FFF2CC" w:themeFill="accent4" w:themeFillTint="33"/>
            <w:vAlign w:val="center"/>
          </w:tcPr>
          <w:p w14:paraId="30059397" w14:textId="77777777" w:rsidR="00AF208E" w:rsidRPr="006424C2" w:rsidRDefault="005920EA" w:rsidP="002E3CAE">
            <w:pPr>
              <w:pStyle w:val="00Nabrajanja"/>
              <w:numPr>
                <w:ilvl w:val="0"/>
                <w:numId w:val="0"/>
              </w:numPr>
              <w:ind w:left="142"/>
              <w:jc w:val="left"/>
            </w:pPr>
            <w:r w:rsidRPr="006424C2">
              <w:t xml:space="preserve">Ниво увежбаности и усаглашености свих хитних служби за координирано збрињавање, спасавање и прихват већег броја повређених (масовне саобраћајне незгоде). </w:t>
            </w:r>
          </w:p>
          <w:p w14:paraId="1462228F" w14:textId="100A51DB" w:rsidR="00F8039D" w:rsidRPr="006424C2" w:rsidRDefault="00AF208E" w:rsidP="002E3CAE">
            <w:pPr>
              <w:pStyle w:val="00Nabrajanja"/>
              <w:numPr>
                <w:ilvl w:val="0"/>
                <w:numId w:val="0"/>
              </w:numPr>
              <w:ind w:left="142"/>
              <w:jc w:val="right"/>
            </w:pPr>
            <w:r w:rsidRPr="006424C2">
              <w:rPr>
                <w:szCs w:val="24"/>
              </w:rPr>
              <w:t>(Експертска оцена 1-10)</w:t>
            </w:r>
          </w:p>
        </w:tc>
        <w:tc>
          <w:tcPr>
            <w:tcW w:w="1519" w:type="dxa"/>
            <w:shd w:val="clear" w:color="auto" w:fill="auto"/>
            <w:vAlign w:val="center"/>
          </w:tcPr>
          <w:p w14:paraId="13D47C07" w14:textId="63137FBB" w:rsidR="00F8039D" w:rsidRPr="006424C2" w:rsidRDefault="002E3CAE" w:rsidP="00EE2DF4">
            <w:pPr>
              <w:jc w:val="center"/>
              <w:rPr>
                <w:lang w:val="sr-Cyrl-RS"/>
              </w:rPr>
            </w:pPr>
            <w:r w:rsidRPr="006424C2">
              <w:rPr>
                <w:lang w:val="sr-Cyrl-RS"/>
              </w:rPr>
              <w:t>Није мерено</w:t>
            </w:r>
          </w:p>
        </w:tc>
        <w:tc>
          <w:tcPr>
            <w:tcW w:w="2126" w:type="dxa"/>
            <w:shd w:val="clear" w:color="auto" w:fill="auto"/>
            <w:vAlign w:val="center"/>
          </w:tcPr>
          <w:p w14:paraId="59A6D53C" w14:textId="5980B7C3" w:rsidR="00F8039D" w:rsidRPr="006424C2" w:rsidRDefault="00F8039D" w:rsidP="00D22486">
            <w:pPr>
              <w:spacing w:before="0" w:after="60"/>
              <w:jc w:val="left"/>
              <w:rPr>
                <w:lang w:val="sr-Cyrl-RS"/>
              </w:rPr>
            </w:pPr>
            <w:r w:rsidRPr="006424C2">
              <w:rPr>
                <w:lang w:val="sr-Cyrl-RS"/>
              </w:rPr>
              <w:t>(20</w:t>
            </w:r>
            <w:r w:rsidR="00CA748A">
              <w:rPr>
                <w:lang w:val="sr-Cyrl-RS"/>
              </w:rPr>
              <w:t>24</w:t>
            </w:r>
            <w:r w:rsidRPr="006424C2">
              <w:rPr>
                <w:lang w:val="sr-Cyrl-RS"/>
              </w:rPr>
              <w:t xml:space="preserve">) </w:t>
            </w:r>
            <w:r w:rsidR="00AF208E" w:rsidRPr="006424C2">
              <w:rPr>
                <w:lang w:val="sr-Cyrl-RS"/>
              </w:rPr>
              <w:t>1</w:t>
            </w:r>
          </w:p>
          <w:p w14:paraId="704F3D94" w14:textId="06E5FD44" w:rsidR="00F8039D" w:rsidRPr="006424C2" w:rsidRDefault="00F8039D" w:rsidP="00D22486">
            <w:pPr>
              <w:spacing w:before="0" w:after="60"/>
              <w:jc w:val="left"/>
              <w:rPr>
                <w:lang w:val="sr-Cyrl-RS"/>
              </w:rPr>
            </w:pPr>
            <w:r w:rsidRPr="006424C2">
              <w:rPr>
                <w:lang w:val="sr-Cyrl-RS"/>
              </w:rPr>
              <w:t xml:space="preserve">(2027) </w:t>
            </w:r>
            <w:r w:rsidR="00705F1E" w:rsidRPr="006424C2">
              <w:rPr>
                <w:lang w:val="sr-Cyrl-RS"/>
              </w:rPr>
              <w:t>5</w:t>
            </w:r>
          </w:p>
          <w:p w14:paraId="2AFA4E5A" w14:textId="404D5473" w:rsidR="00F8039D" w:rsidRPr="006424C2" w:rsidRDefault="00F8039D" w:rsidP="00401207">
            <w:pPr>
              <w:spacing w:before="0" w:after="60"/>
              <w:jc w:val="left"/>
              <w:rPr>
                <w:lang w:val="sr-Cyrl-RS"/>
              </w:rPr>
            </w:pPr>
            <w:r w:rsidRPr="006424C2">
              <w:rPr>
                <w:lang w:val="sr-Cyrl-RS"/>
              </w:rPr>
              <w:t xml:space="preserve">(2030) </w:t>
            </w:r>
            <w:r w:rsidR="00AF208E" w:rsidRPr="006424C2">
              <w:rPr>
                <w:lang w:val="sr-Cyrl-RS"/>
              </w:rPr>
              <w:t>9</w:t>
            </w:r>
          </w:p>
        </w:tc>
      </w:tr>
      <w:tr w:rsidR="00F8039D" w:rsidRPr="006424C2" w14:paraId="269FD758" w14:textId="77777777" w:rsidTr="00245098">
        <w:trPr>
          <w:trHeight w:val="1025"/>
          <w:jc w:val="center"/>
        </w:trPr>
        <w:tc>
          <w:tcPr>
            <w:tcW w:w="5144" w:type="dxa"/>
            <w:shd w:val="clear" w:color="auto" w:fill="FFF2CC" w:themeFill="accent4" w:themeFillTint="33"/>
          </w:tcPr>
          <w:p w14:paraId="405D4130" w14:textId="31C58669" w:rsidR="00F8039D" w:rsidRPr="006424C2" w:rsidRDefault="005920EA" w:rsidP="00EE2DF4">
            <w:pPr>
              <w:spacing w:before="0"/>
              <w:ind w:left="176"/>
              <w:jc w:val="left"/>
              <w:rPr>
                <w:lang w:val="sr-Cyrl-RS"/>
              </w:rPr>
            </w:pPr>
            <w:r w:rsidRPr="006424C2">
              <w:rPr>
                <w:lang w:val="sr-Cyrl-RS"/>
              </w:rPr>
              <w:t xml:space="preserve">Ниво </w:t>
            </w:r>
            <w:r w:rsidR="001F6ADC" w:rsidRPr="006424C2">
              <w:rPr>
                <w:lang w:val="sr-Cyrl-RS"/>
              </w:rPr>
              <w:t>оспособљености</w:t>
            </w:r>
            <w:r w:rsidRPr="006424C2">
              <w:rPr>
                <w:lang w:val="sr-Cyrl-RS"/>
              </w:rPr>
              <w:t xml:space="preserve"> </w:t>
            </w:r>
            <w:r w:rsidR="00F8039D" w:rsidRPr="006424C2">
              <w:rPr>
                <w:lang w:val="sr-Cyrl-RS"/>
              </w:rPr>
              <w:t xml:space="preserve">лица за поступање на лицу места саобраћајне незгоде и пружање прве помоћи </w:t>
            </w:r>
          </w:p>
          <w:p w14:paraId="549AA162" w14:textId="765C1EC8" w:rsidR="00F8039D" w:rsidRPr="006424C2" w:rsidRDefault="001F6ADC" w:rsidP="00EE2DF4">
            <w:pPr>
              <w:spacing w:before="0"/>
              <w:ind w:left="176"/>
              <w:jc w:val="right"/>
              <w:rPr>
                <w:lang w:val="sr-Cyrl-RS"/>
              </w:rPr>
            </w:pPr>
            <w:r w:rsidRPr="006424C2">
              <w:rPr>
                <w:lang w:val="sr-Cyrl-RS"/>
              </w:rPr>
              <w:t>(Е</w:t>
            </w:r>
            <w:r w:rsidR="00AF208E" w:rsidRPr="006424C2">
              <w:rPr>
                <w:lang w:val="sr-Cyrl-RS"/>
              </w:rPr>
              <w:t>кспертска оцена 1-10</w:t>
            </w:r>
            <w:r w:rsidR="00F8039D" w:rsidRPr="006424C2">
              <w:rPr>
                <w:lang w:val="sr-Cyrl-RS"/>
              </w:rPr>
              <w:t>)</w:t>
            </w:r>
          </w:p>
        </w:tc>
        <w:tc>
          <w:tcPr>
            <w:tcW w:w="1519" w:type="dxa"/>
            <w:shd w:val="clear" w:color="auto" w:fill="auto"/>
            <w:vAlign w:val="center"/>
          </w:tcPr>
          <w:p w14:paraId="4B2E095D" w14:textId="77777777" w:rsidR="00F8039D" w:rsidRPr="006424C2" w:rsidRDefault="00F8039D" w:rsidP="00EE2DF4">
            <w:pPr>
              <w:jc w:val="center"/>
              <w:rPr>
                <w:lang w:val="sr-Cyrl-RS"/>
              </w:rPr>
            </w:pPr>
            <w:r w:rsidRPr="006424C2">
              <w:rPr>
                <w:lang w:val="sr-Cyrl-RS"/>
              </w:rPr>
              <w:t>Није мерено</w:t>
            </w:r>
          </w:p>
        </w:tc>
        <w:tc>
          <w:tcPr>
            <w:tcW w:w="2126" w:type="dxa"/>
            <w:shd w:val="clear" w:color="auto" w:fill="auto"/>
            <w:vAlign w:val="center"/>
          </w:tcPr>
          <w:p w14:paraId="402A09AE" w14:textId="02507BB5" w:rsidR="00F8039D" w:rsidRPr="006424C2" w:rsidRDefault="00F8039D" w:rsidP="005F446F">
            <w:pPr>
              <w:spacing w:before="0" w:after="60"/>
              <w:jc w:val="left"/>
              <w:rPr>
                <w:lang w:val="sr-Cyrl-RS"/>
              </w:rPr>
            </w:pPr>
            <w:r w:rsidRPr="006424C2">
              <w:rPr>
                <w:lang w:val="sr-Cyrl-RS"/>
              </w:rPr>
              <w:t>(20</w:t>
            </w:r>
            <w:r w:rsidR="00CA748A">
              <w:rPr>
                <w:lang w:val="sr-Cyrl-RS"/>
              </w:rPr>
              <w:t>25</w:t>
            </w:r>
            <w:r w:rsidRPr="006424C2">
              <w:rPr>
                <w:lang w:val="sr-Cyrl-RS"/>
              </w:rPr>
              <w:t xml:space="preserve">) </w:t>
            </w:r>
            <w:r w:rsidR="00AF208E" w:rsidRPr="006424C2">
              <w:rPr>
                <w:lang w:val="sr-Cyrl-RS"/>
              </w:rPr>
              <w:t>3</w:t>
            </w:r>
          </w:p>
          <w:p w14:paraId="27C22A56" w14:textId="766BAC79" w:rsidR="00F8039D" w:rsidRPr="006424C2" w:rsidRDefault="00F8039D" w:rsidP="005F446F">
            <w:pPr>
              <w:spacing w:before="0" w:after="60"/>
              <w:jc w:val="left"/>
              <w:rPr>
                <w:lang w:val="sr-Cyrl-RS"/>
              </w:rPr>
            </w:pPr>
            <w:r w:rsidRPr="006424C2">
              <w:rPr>
                <w:lang w:val="sr-Cyrl-RS"/>
              </w:rPr>
              <w:t xml:space="preserve">(2027) </w:t>
            </w:r>
            <w:r w:rsidR="00AF208E" w:rsidRPr="006424C2">
              <w:rPr>
                <w:lang w:val="sr-Cyrl-RS"/>
              </w:rPr>
              <w:t>5</w:t>
            </w:r>
          </w:p>
          <w:p w14:paraId="5EDEDBB7" w14:textId="01C74652" w:rsidR="00F8039D" w:rsidRPr="006424C2" w:rsidRDefault="00F8039D" w:rsidP="00AF208E">
            <w:pPr>
              <w:spacing w:before="0" w:after="60"/>
              <w:jc w:val="left"/>
              <w:rPr>
                <w:lang w:val="sr-Cyrl-RS"/>
              </w:rPr>
            </w:pPr>
            <w:r w:rsidRPr="006424C2">
              <w:rPr>
                <w:lang w:val="sr-Cyrl-RS"/>
              </w:rPr>
              <w:t>(2030)</w:t>
            </w:r>
            <w:r w:rsidR="001F6ADC" w:rsidRPr="006424C2">
              <w:rPr>
                <w:lang w:val="sr-Cyrl-RS"/>
              </w:rPr>
              <w:t xml:space="preserve"> </w:t>
            </w:r>
            <w:r w:rsidR="00AF208E" w:rsidRPr="006424C2">
              <w:rPr>
                <w:lang w:val="sr-Cyrl-RS"/>
              </w:rPr>
              <w:t>7</w:t>
            </w:r>
          </w:p>
        </w:tc>
      </w:tr>
    </w:tbl>
    <w:p w14:paraId="4518F0CA" w14:textId="71825AD3" w:rsidR="00D0159F" w:rsidRDefault="00D0159F" w:rsidP="00D0159F">
      <w:pPr>
        <w:pStyle w:val="Heading3"/>
        <w:numPr>
          <w:ilvl w:val="0"/>
          <w:numId w:val="0"/>
        </w:numPr>
        <w:tabs>
          <w:tab w:val="clear" w:pos="720"/>
        </w:tabs>
        <w:spacing w:before="240"/>
        <w:rPr>
          <w:lang w:val="sr-Cyrl-RS"/>
        </w:rPr>
      </w:pPr>
      <w:bookmarkStart w:id="116" w:name="_Toc140583774"/>
      <w:bookmarkStart w:id="117" w:name="_Toc145365489"/>
      <w:r w:rsidRPr="006424C2">
        <w:rPr>
          <w:lang w:val="sr-Cyrl-RS"/>
        </w:rPr>
        <w:t>Мере и индикато</w:t>
      </w:r>
      <w:r>
        <w:rPr>
          <w:lang w:val="sr-Cyrl-RS"/>
        </w:rPr>
        <w:t>ри за постизање Посебног циља 5</w:t>
      </w:r>
      <w:bookmarkEnd w:id="116"/>
      <w:bookmarkEnd w:id="117"/>
    </w:p>
    <w:p w14:paraId="0D6BBF4F" w14:textId="618FBCAE" w:rsidR="00F8039D" w:rsidRPr="006424C2" w:rsidRDefault="00F8039D" w:rsidP="005F446F">
      <w:pPr>
        <w:rPr>
          <w:szCs w:val="24"/>
          <w:lang w:val="sr-Cyrl-RS"/>
        </w:rPr>
      </w:pPr>
      <w:r w:rsidRPr="006424C2">
        <w:rPr>
          <w:szCs w:val="24"/>
          <w:lang w:val="sr-Cyrl-RS"/>
        </w:rPr>
        <w:t>У циљу испуњења Посебног циља 5</w:t>
      </w:r>
      <w:r w:rsidR="00D0159F">
        <w:rPr>
          <w:szCs w:val="24"/>
          <w:lang w:val="sr-Cyrl-RS"/>
        </w:rPr>
        <w:t xml:space="preserve"> </w:t>
      </w:r>
      <w:r w:rsidRPr="006424C2">
        <w:rPr>
          <w:szCs w:val="24"/>
          <w:lang w:val="sr-Cyrl-RS"/>
        </w:rPr>
        <w:t>спроводиће се мере усмерене на унапређењу брзине, квалитета и капацитета свих хитних служби које делују након саобраћајне незгоде – полиције, ватрогасно спасилачких јединица, преболничке и болничке хитне медицинске помоћи</w:t>
      </w:r>
    </w:p>
    <w:tbl>
      <w:tblPr>
        <w:tblStyle w:val="TableGrid"/>
        <w:tblW w:w="0" w:type="auto"/>
        <w:shd w:val="clear" w:color="auto" w:fill="FFD966" w:themeFill="accent4" w:themeFillTint="99"/>
        <w:tblLook w:val="04A0" w:firstRow="1" w:lastRow="0" w:firstColumn="1" w:lastColumn="0" w:noHBand="0" w:noVBand="1"/>
      </w:tblPr>
      <w:tblGrid>
        <w:gridCol w:w="8778"/>
      </w:tblGrid>
      <w:tr w:rsidR="00F8039D" w:rsidRPr="006424C2" w14:paraId="34EF86D8" w14:textId="77777777" w:rsidTr="00EE2DF4">
        <w:tc>
          <w:tcPr>
            <w:tcW w:w="8778" w:type="dxa"/>
            <w:tcBorders>
              <w:top w:val="single" w:sz="4" w:space="0" w:color="auto"/>
              <w:left w:val="nil"/>
              <w:bottom w:val="single" w:sz="4" w:space="0" w:color="auto"/>
              <w:right w:val="nil"/>
            </w:tcBorders>
            <w:shd w:val="clear" w:color="auto" w:fill="FFD966" w:themeFill="accent4" w:themeFillTint="99"/>
          </w:tcPr>
          <w:p w14:paraId="659F8CF5" w14:textId="3B9BE071" w:rsidR="00F8039D" w:rsidRPr="006424C2" w:rsidRDefault="00C769C9" w:rsidP="00C769C9">
            <w:pPr>
              <w:ind w:left="1168" w:hanging="1168"/>
              <w:rPr>
                <w:b/>
                <w:lang w:val="sr-Cyrl-RS"/>
              </w:rPr>
            </w:pPr>
            <w:r>
              <w:rPr>
                <w:b/>
                <w:lang w:val="sr-Cyrl-RS"/>
              </w:rPr>
              <w:lastRenderedPageBreak/>
              <w:t xml:space="preserve">МЕРА 5.1. </w:t>
            </w:r>
            <w:r w:rsidR="006C26B6" w:rsidRPr="006424C2">
              <w:rPr>
                <w:b/>
                <w:bCs/>
                <w:lang w:val="sr-Cyrl-RS"/>
              </w:rPr>
              <w:t>Нормативизација</w:t>
            </w:r>
            <w:r w:rsidR="00F8039D" w:rsidRPr="006424C2">
              <w:rPr>
                <w:b/>
                <w:bCs/>
                <w:lang w:val="sr-Cyrl-RS"/>
              </w:rPr>
              <w:t xml:space="preserve"> националних процедура поступања свих хитних служби након саобраћајних незгода</w:t>
            </w:r>
          </w:p>
        </w:tc>
      </w:tr>
      <w:tr w:rsidR="00F8039D" w:rsidRPr="006424C2" w14:paraId="0FC60288" w14:textId="77777777" w:rsidTr="00EE2DF4">
        <w:tc>
          <w:tcPr>
            <w:tcW w:w="8778" w:type="dxa"/>
            <w:tcBorders>
              <w:top w:val="single" w:sz="4" w:space="0" w:color="auto"/>
              <w:left w:val="nil"/>
              <w:bottom w:val="single" w:sz="4" w:space="0" w:color="auto"/>
              <w:right w:val="nil"/>
            </w:tcBorders>
            <w:shd w:val="clear" w:color="auto" w:fill="auto"/>
          </w:tcPr>
          <w:p w14:paraId="6414DF43" w14:textId="77777777" w:rsidR="00F8039D" w:rsidRPr="006424C2" w:rsidRDefault="00F8039D" w:rsidP="00EE2DF4">
            <w:pPr>
              <w:spacing w:before="0" w:after="60"/>
              <w:rPr>
                <w:szCs w:val="24"/>
                <w:lang w:val="sr-Cyrl-RS"/>
              </w:rPr>
            </w:pPr>
            <w:r w:rsidRPr="006424C2">
              <w:rPr>
                <w:szCs w:val="24"/>
                <w:lang w:val="sr-Cyrl-RS"/>
              </w:rPr>
              <w:t>Мером се успостављања уједначено поступање, бржи одговор, квалитетније збрињавање и спасавање, и већа способност прихватања повређених у саобраћајним незгодама на територији Републике Србије</w:t>
            </w:r>
          </w:p>
        </w:tc>
      </w:tr>
      <w:tr w:rsidR="00F8039D" w:rsidRPr="006424C2" w14:paraId="6F9B0015" w14:textId="77777777" w:rsidTr="00EE2DF4">
        <w:tc>
          <w:tcPr>
            <w:tcW w:w="8778" w:type="dxa"/>
            <w:tcBorders>
              <w:top w:val="single" w:sz="4" w:space="0" w:color="auto"/>
              <w:left w:val="nil"/>
              <w:bottom w:val="single" w:sz="4" w:space="0" w:color="auto"/>
              <w:right w:val="nil"/>
            </w:tcBorders>
            <w:shd w:val="clear" w:color="auto" w:fill="FFD966" w:themeFill="accent4" w:themeFillTint="99"/>
          </w:tcPr>
          <w:p w14:paraId="3A5BD22E" w14:textId="31176A93" w:rsidR="00F8039D" w:rsidRPr="006424C2" w:rsidRDefault="00F8039D" w:rsidP="00C769C9">
            <w:pPr>
              <w:ind w:left="1168" w:hanging="1168"/>
              <w:jc w:val="left"/>
              <w:rPr>
                <w:b/>
                <w:lang w:val="sr-Cyrl-RS"/>
              </w:rPr>
            </w:pPr>
            <w:r w:rsidRPr="006424C2">
              <w:rPr>
                <w:b/>
                <w:lang w:val="sr-Cyrl-RS"/>
              </w:rPr>
              <w:t xml:space="preserve">МЕРА 5.2. </w:t>
            </w:r>
            <w:r w:rsidR="006C26B6" w:rsidRPr="006424C2">
              <w:rPr>
                <w:b/>
                <w:bCs/>
                <w:lang w:val="sr-Cyrl-RS"/>
              </w:rPr>
              <w:t>Нормативизација опремљености и</w:t>
            </w:r>
            <w:r w:rsidRPr="006424C2">
              <w:rPr>
                <w:b/>
                <w:bCs/>
                <w:lang w:val="sr-Cyrl-RS"/>
              </w:rPr>
              <w:t xml:space="preserve"> обученост</w:t>
            </w:r>
            <w:r w:rsidR="006C26B6" w:rsidRPr="006424C2">
              <w:rPr>
                <w:b/>
                <w:bCs/>
                <w:lang w:val="sr-Cyrl-RS"/>
              </w:rPr>
              <w:t>и</w:t>
            </w:r>
            <w:r w:rsidRPr="006424C2">
              <w:rPr>
                <w:b/>
                <w:bCs/>
                <w:lang w:val="sr-Cyrl-RS"/>
              </w:rPr>
              <w:t xml:space="preserve"> хитних служби за деловање након саобраћајне незгоде</w:t>
            </w:r>
          </w:p>
        </w:tc>
      </w:tr>
      <w:tr w:rsidR="00F8039D" w:rsidRPr="006424C2" w14:paraId="60FC9F02" w14:textId="77777777" w:rsidTr="00EE2DF4">
        <w:tc>
          <w:tcPr>
            <w:tcW w:w="8778" w:type="dxa"/>
            <w:tcBorders>
              <w:top w:val="single" w:sz="4" w:space="0" w:color="auto"/>
              <w:left w:val="nil"/>
              <w:bottom w:val="single" w:sz="4" w:space="0" w:color="auto"/>
              <w:right w:val="nil"/>
            </w:tcBorders>
            <w:shd w:val="clear" w:color="auto" w:fill="auto"/>
          </w:tcPr>
          <w:p w14:paraId="285F0983" w14:textId="73B29468" w:rsidR="00F8039D" w:rsidRPr="006424C2" w:rsidRDefault="00F8039D" w:rsidP="00EE2DF4">
            <w:pPr>
              <w:spacing w:before="0"/>
              <w:rPr>
                <w:szCs w:val="24"/>
                <w:lang w:val="sr-Cyrl-RS"/>
              </w:rPr>
            </w:pPr>
            <w:r w:rsidRPr="006424C2">
              <w:rPr>
                <w:lang w:val="sr-Cyrl-RS"/>
              </w:rPr>
              <w:t>Мером се унапређује безбедност и здравље припа</w:t>
            </w:r>
            <w:r w:rsidR="00B2295B">
              <w:rPr>
                <w:lang w:val="sr-Cyrl-RS"/>
              </w:rPr>
              <w:t>дника хитних служби, и унапређ</w:t>
            </w:r>
            <w:r w:rsidRPr="006424C2">
              <w:rPr>
                <w:lang w:val="sr-Cyrl-RS"/>
              </w:rPr>
              <w:t>ује брзина, квалитет и капацитет хитних служби</w:t>
            </w:r>
          </w:p>
        </w:tc>
      </w:tr>
      <w:tr w:rsidR="00F8039D" w:rsidRPr="006424C2" w14:paraId="2FBE5E02" w14:textId="77777777" w:rsidTr="00EE2DF4">
        <w:tc>
          <w:tcPr>
            <w:tcW w:w="8778" w:type="dxa"/>
            <w:tcBorders>
              <w:top w:val="single" w:sz="4" w:space="0" w:color="auto"/>
              <w:left w:val="nil"/>
              <w:bottom w:val="single" w:sz="4" w:space="0" w:color="auto"/>
              <w:right w:val="nil"/>
            </w:tcBorders>
            <w:shd w:val="clear" w:color="auto" w:fill="FFD966" w:themeFill="accent4" w:themeFillTint="99"/>
          </w:tcPr>
          <w:p w14:paraId="566D0750" w14:textId="77777777" w:rsidR="00F8039D" w:rsidRPr="006424C2" w:rsidRDefault="00F8039D" w:rsidP="00EE2DF4">
            <w:pPr>
              <w:jc w:val="left"/>
              <w:rPr>
                <w:b/>
                <w:lang w:val="sr-Cyrl-RS"/>
              </w:rPr>
            </w:pPr>
            <w:r w:rsidRPr="006424C2">
              <w:rPr>
                <w:b/>
                <w:lang w:val="sr-Cyrl-RS"/>
              </w:rPr>
              <w:t>МЕРА 5.3. Успостављање савременог квалитетног комуникационог система</w:t>
            </w:r>
          </w:p>
        </w:tc>
      </w:tr>
      <w:tr w:rsidR="00F8039D" w:rsidRPr="006424C2" w14:paraId="08A273EF" w14:textId="77777777" w:rsidTr="00EE2DF4">
        <w:tc>
          <w:tcPr>
            <w:tcW w:w="8778" w:type="dxa"/>
            <w:tcBorders>
              <w:top w:val="single" w:sz="4" w:space="0" w:color="auto"/>
              <w:left w:val="nil"/>
              <w:bottom w:val="single" w:sz="4" w:space="0" w:color="auto"/>
              <w:right w:val="nil"/>
            </w:tcBorders>
            <w:shd w:val="clear" w:color="auto" w:fill="auto"/>
          </w:tcPr>
          <w:p w14:paraId="35293351" w14:textId="79B5B353" w:rsidR="00F8039D" w:rsidRPr="006424C2" w:rsidRDefault="00F8039D" w:rsidP="00EE2DF4">
            <w:pPr>
              <w:spacing w:before="0"/>
              <w:rPr>
                <w:szCs w:val="24"/>
                <w:lang w:val="sr-Cyrl-RS"/>
              </w:rPr>
            </w:pPr>
            <w:r w:rsidRPr="006424C2">
              <w:rPr>
                <w:lang w:val="sr-Cyrl-RS"/>
              </w:rPr>
              <w:t xml:space="preserve">Мера подразумева </w:t>
            </w:r>
            <w:r w:rsidR="00B2295B" w:rsidRPr="006424C2">
              <w:rPr>
                <w:lang w:val="sr-Cyrl-RS"/>
              </w:rPr>
              <w:t>успостављање</w:t>
            </w:r>
            <w:r w:rsidRPr="006424C2">
              <w:rPr>
                <w:lang w:val="sr-Cyrl-RS"/>
              </w:rPr>
              <w:t xml:space="preserve"> система који омогућава квалитетну једновремену гласовну комуникацију међу свим хитним службама односно јединицама хитних служби </w:t>
            </w:r>
            <w:r w:rsidR="00B2295B" w:rsidRPr="006424C2">
              <w:rPr>
                <w:lang w:val="sr-Cyrl-RS"/>
              </w:rPr>
              <w:t>успостављањем</w:t>
            </w:r>
            <w:r w:rsidRPr="006424C2">
              <w:rPr>
                <w:lang w:val="sr-Cyrl-RS"/>
              </w:rPr>
              <w:t xml:space="preserve"> заједничких тетра канала радио везе и опремањем одговарајућим тетра радио уређајима и опремом, </w:t>
            </w:r>
            <w:r w:rsidR="00B2295B" w:rsidRPr="006424C2">
              <w:rPr>
                <w:lang w:val="sr-Cyrl-RS"/>
              </w:rPr>
              <w:t>успостављање</w:t>
            </w:r>
            <w:r w:rsidRPr="006424C2">
              <w:rPr>
                <w:lang w:val="sr-Cyrl-RS"/>
              </w:rPr>
              <w:t xml:space="preserve"> информационог система који омогућава квалитетну видео везу и брзо слање и пријем података између хитних служби односно јединица хитних служби, као и успостављање система који омогућује квалитетан пријем дојаве о саобраћајној незгоди (употреба смарт уређаја, прецизно геопозиционирање позиваоца, пријем eCall позива) што ће значајно унапредити брзину и квалитет деловања хитних служби.</w:t>
            </w:r>
          </w:p>
        </w:tc>
      </w:tr>
      <w:tr w:rsidR="00F8039D" w:rsidRPr="006424C2" w14:paraId="33DA6E1A" w14:textId="77777777" w:rsidTr="00EE2DF4">
        <w:tc>
          <w:tcPr>
            <w:tcW w:w="8778" w:type="dxa"/>
            <w:tcBorders>
              <w:top w:val="single" w:sz="4" w:space="0" w:color="auto"/>
              <w:left w:val="nil"/>
              <w:bottom w:val="single" w:sz="4" w:space="0" w:color="auto"/>
              <w:right w:val="nil"/>
            </w:tcBorders>
            <w:shd w:val="clear" w:color="auto" w:fill="FFD966" w:themeFill="accent4" w:themeFillTint="99"/>
          </w:tcPr>
          <w:p w14:paraId="5B465291" w14:textId="1276E58A" w:rsidR="00F8039D" w:rsidRPr="006424C2" w:rsidRDefault="00F8039D" w:rsidP="00C769C9">
            <w:pPr>
              <w:pStyle w:val="00Nabrajanja"/>
              <w:numPr>
                <w:ilvl w:val="0"/>
                <w:numId w:val="0"/>
              </w:numPr>
              <w:ind w:left="1310" w:hanging="1168"/>
              <w:jc w:val="left"/>
              <w:rPr>
                <w:b/>
              </w:rPr>
            </w:pPr>
            <w:r w:rsidRPr="006424C2">
              <w:rPr>
                <w:b/>
              </w:rPr>
              <w:t xml:space="preserve">МЕРА 5.4. </w:t>
            </w:r>
            <w:r w:rsidRPr="006424C2">
              <w:rPr>
                <w:b/>
                <w:bCs/>
                <w:spacing w:val="-4"/>
              </w:rPr>
              <w:t>Успостављање службе хеликоптерске хитне медицинске помоћи</w:t>
            </w:r>
            <w:r w:rsidR="00D0159F">
              <w:rPr>
                <w:b/>
                <w:bCs/>
                <w:spacing w:val="-4"/>
              </w:rPr>
              <w:t xml:space="preserve"> (ХХМП)</w:t>
            </w:r>
          </w:p>
        </w:tc>
      </w:tr>
      <w:tr w:rsidR="00F8039D" w:rsidRPr="006424C2" w14:paraId="75C23FC5" w14:textId="77777777" w:rsidTr="00EE2DF4">
        <w:tc>
          <w:tcPr>
            <w:tcW w:w="8778" w:type="dxa"/>
            <w:tcBorders>
              <w:top w:val="single" w:sz="4" w:space="0" w:color="auto"/>
              <w:left w:val="nil"/>
              <w:bottom w:val="single" w:sz="4" w:space="0" w:color="auto"/>
              <w:right w:val="nil"/>
            </w:tcBorders>
            <w:shd w:val="clear" w:color="auto" w:fill="auto"/>
          </w:tcPr>
          <w:p w14:paraId="5DBEA4B9" w14:textId="5CF5AC08" w:rsidR="00F8039D" w:rsidRPr="006424C2" w:rsidRDefault="00F8039D" w:rsidP="00444BCC">
            <w:pPr>
              <w:spacing w:before="0"/>
              <w:rPr>
                <w:szCs w:val="24"/>
                <w:lang w:val="sr-Cyrl-RS"/>
              </w:rPr>
            </w:pPr>
            <w:r w:rsidRPr="006424C2">
              <w:rPr>
                <w:lang w:val="sr-Cyrl-RS"/>
              </w:rPr>
              <w:t xml:space="preserve">Мера подразумева успостављања хеликоптерске службе ПХМП, са посебно обученим посадама и посебно опремљеним хеликоптерима који служе за брзи долазак на лице места саобраћајне незгоде, брзи превоз повређеног, и деловање на тешко приступачним теренима. Осим веће брзине доласка на лице места и превоза, </w:t>
            </w:r>
            <w:r w:rsidR="00D0159F">
              <w:rPr>
                <w:lang w:val="sr-Cyrl-RS"/>
              </w:rPr>
              <w:t>систем Х</w:t>
            </w:r>
            <w:r w:rsidR="003448E1" w:rsidRPr="006424C2">
              <w:rPr>
                <w:lang w:val="sr-Cyrl-RS"/>
              </w:rPr>
              <w:t>ХМП</w:t>
            </w:r>
            <w:r w:rsidRPr="006424C2">
              <w:rPr>
                <w:szCs w:val="24"/>
                <w:lang w:val="sr-Cyrl-RS"/>
              </w:rPr>
              <w:t xml:space="preserve"> значајно унапређује квалитет збрињавања јер омогућава брз превоз у здравствену установу терцијарно</w:t>
            </w:r>
            <w:r w:rsidR="00D0159F">
              <w:rPr>
                <w:szCs w:val="24"/>
                <w:lang w:val="sr-Cyrl-RS"/>
              </w:rPr>
              <w:t>г нивоа. Успостављањем система Х</w:t>
            </w:r>
            <w:r w:rsidRPr="006424C2">
              <w:rPr>
                <w:szCs w:val="24"/>
                <w:lang w:val="sr-Cyrl-RS"/>
              </w:rPr>
              <w:t>ХМП значајно се повећава и капацитет ХМП јер омогућава одзив већег броја јединица на територијама које су покривене са само једном или две екипе ПХМП, као и прихват и распоређивање већег броја повређених у више установа БХМП што је нарочито значајно код саобраћајних незгода са већим бројем повређених и масовним саобраћајним незгодама.</w:t>
            </w:r>
            <w:r w:rsidR="007C7465" w:rsidRPr="006424C2">
              <w:rPr>
                <w:szCs w:val="24"/>
                <w:lang w:val="sr-Cyrl-RS"/>
              </w:rPr>
              <w:t xml:space="preserve"> Систем ХХМП има нарочит значај за покривање територија</w:t>
            </w:r>
            <w:r w:rsidR="00444BCC">
              <w:rPr>
                <w:szCs w:val="24"/>
                <w:lang w:val="sr-Latn-RS"/>
              </w:rPr>
              <w:t xml:space="preserve"> </w:t>
            </w:r>
            <w:r w:rsidR="00444BCC" w:rsidRPr="00444BCC">
              <w:rPr>
                <w:szCs w:val="20"/>
                <w:lang w:val="sr-Cyrl-RS"/>
              </w:rPr>
              <w:t>„</w:t>
            </w:r>
            <w:r w:rsidR="007C7465" w:rsidRPr="006424C2">
              <w:rPr>
                <w:szCs w:val="24"/>
                <w:lang w:val="sr-Cyrl-RS"/>
              </w:rPr>
              <w:t>малих” општина које немају службу ПХМП.</w:t>
            </w:r>
          </w:p>
        </w:tc>
      </w:tr>
      <w:tr w:rsidR="00F8039D" w:rsidRPr="006424C2" w14:paraId="26D19137" w14:textId="77777777" w:rsidTr="00EE2DF4">
        <w:tc>
          <w:tcPr>
            <w:tcW w:w="8778" w:type="dxa"/>
            <w:tcBorders>
              <w:top w:val="single" w:sz="4" w:space="0" w:color="auto"/>
              <w:left w:val="nil"/>
              <w:bottom w:val="single" w:sz="4" w:space="0" w:color="auto"/>
              <w:right w:val="nil"/>
            </w:tcBorders>
            <w:shd w:val="clear" w:color="auto" w:fill="FFD966" w:themeFill="accent4" w:themeFillTint="99"/>
          </w:tcPr>
          <w:p w14:paraId="38155E5B" w14:textId="77777777" w:rsidR="00F8039D" w:rsidRPr="006424C2" w:rsidRDefault="00F8039D" w:rsidP="00C769C9">
            <w:pPr>
              <w:ind w:left="1168" w:hanging="1168"/>
              <w:jc w:val="left"/>
              <w:rPr>
                <w:b/>
                <w:lang w:val="sr-Cyrl-RS"/>
              </w:rPr>
            </w:pPr>
            <w:r w:rsidRPr="006424C2">
              <w:rPr>
                <w:b/>
                <w:lang w:val="sr-Cyrl-RS"/>
              </w:rPr>
              <w:t xml:space="preserve">МЕРА 5.5. Унапређење стручности, оспособљености и увежбаности припадника хитних служби за деловање након саобраћајне незгоде </w:t>
            </w:r>
          </w:p>
        </w:tc>
      </w:tr>
      <w:tr w:rsidR="00F8039D" w:rsidRPr="006424C2" w14:paraId="7461A343" w14:textId="77777777" w:rsidTr="00EE2DF4">
        <w:tc>
          <w:tcPr>
            <w:tcW w:w="8778" w:type="dxa"/>
            <w:tcBorders>
              <w:top w:val="single" w:sz="4" w:space="0" w:color="auto"/>
              <w:left w:val="nil"/>
              <w:bottom w:val="single" w:sz="4" w:space="0" w:color="auto"/>
              <w:right w:val="nil"/>
            </w:tcBorders>
            <w:shd w:val="clear" w:color="auto" w:fill="auto"/>
          </w:tcPr>
          <w:p w14:paraId="2D035616" w14:textId="77777777" w:rsidR="00F8039D" w:rsidRDefault="00F8039D" w:rsidP="00EE2DF4">
            <w:pPr>
              <w:spacing w:before="0"/>
              <w:rPr>
                <w:lang w:val="sr-Cyrl-RS"/>
              </w:rPr>
            </w:pPr>
            <w:r w:rsidRPr="006424C2">
              <w:rPr>
                <w:lang w:val="sr-Cyrl-RS"/>
              </w:rPr>
              <w:t xml:space="preserve">Мера подразумева иновирање програма образовања, стручног усавршавања и увежбавања у циљу стицања знања, вештина и оспособљености припадника хитних служби за деловање након саобраћајне незгоде укључујући и масовне саобраћајне незгоде, кроз уврштавање садржаја у систем средњег, вишег и високог образовања, специјалистичких студија, непрекидног образовања и додатних обука, као и успостављањем система непрекидног заједничког обучавања и увежбавања припадника хитних служби у националном тренинг центру за заједничку обуку. </w:t>
            </w:r>
          </w:p>
          <w:p w14:paraId="50BCC1BF" w14:textId="368BD1FB" w:rsidR="00ED2B1A" w:rsidRPr="006424C2" w:rsidRDefault="00ED2B1A" w:rsidP="00EE2DF4">
            <w:pPr>
              <w:spacing w:before="0"/>
              <w:rPr>
                <w:lang w:val="sr-Cyrl-RS"/>
              </w:rPr>
            </w:pPr>
          </w:p>
        </w:tc>
      </w:tr>
      <w:tr w:rsidR="00F8039D" w:rsidRPr="006424C2" w14:paraId="6D7E4B63" w14:textId="77777777" w:rsidTr="00EE2DF4">
        <w:tc>
          <w:tcPr>
            <w:tcW w:w="8778" w:type="dxa"/>
            <w:tcBorders>
              <w:top w:val="single" w:sz="4" w:space="0" w:color="auto"/>
              <w:left w:val="nil"/>
              <w:bottom w:val="single" w:sz="4" w:space="0" w:color="auto"/>
              <w:right w:val="nil"/>
            </w:tcBorders>
            <w:shd w:val="clear" w:color="auto" w:fill="FFD966" w:themeFill="accent4" w:themeFillTint="99"/>
          </w:tcPr>
          <w:p w14:paraId="60C12A3D" w14:textId="77777777" w:rsidR="00F8039D" w:rsidRPr="006424C2" w:rsidRDefault="00F8039D" w:rsidP="004D2AE0">
            <w:pPr>
              <w:spacing w:before="60" w:after="60"/>
              <w:ind w:left="1304" w:hanging="1304"/>
              <w:rPr>
                <w:b/>
                <w:lang w:val="sr-Cyrl-RS"/>
              </w:rPr>
            </w:pPr>
            <w:r w:rsidRPr="006424C2">
              <w:rPr>
                <w:b/>
                <w:lang w:val="sr-Cyrl-RS"/>
              </w:rPr>
              <w:lastRenderedPageBreak/>
              <w:t>МЕРА 5.6. Успостављање база података о дејствима хитних служби након саобраћајне незгоде</w:t>
            </w:r>
          </w:p>
        </w:tc>
      </w:tr>
      <w:tr w:rsidR="00F8039D" w:rsidRPr="006424C2" w14:paraId="3D03AC68" w14:textId="77777777" w:rsidTr="00EE2DF4">
        <w:tc>
          <w:tcPr>
            <w:tcW w:w="8778" w:type="dxa"/>
            <w:tcBorders>
              <w:top w:val="single" w:sz="4" w:space="0" w:color="auto"/>
              <w:left w:val="nil"/>
              <w:bottom w:val="single" w:sz="4" w:space="0" w:color="auto"/>
              <w:right w:val="nil"/>
            </w:tcBorders>
            <w:shd w:val="clear" w:color="auto" w:fill="auto"/>
          </w:tcPr>
          <w:p w14:paraId="211EFE04" w14:textId="78F17099" w:rsidR="00F8039D" w:rsidRPr="006424C2" w:rsidRDefault="00F8039D" w:rsidP="00EE2DF4">
            <w:pPr>
              <w:spacing w:before="0"/>
              <w:rPr>
                <w:lang w:val="sr-Cyrl-RS"/>
              </w:rPr>
            </w:pPr>
            <w:r w:rsidRPr="006424C2">
              <w:rPr>
                <w:lang w:val="sr-Cyrl-RS"/>
              </w:rPr>
              <w:t xml:space="preserve">Мера подразумева успостављање посебних база података у свим хитним службама које садрже битне податке о дејству након сваке саобраћајне незгоде, укључујући систем аутоматског бележења реакционих времена путем ГПС </w:t>
            </w:r>
            <w:r w:rsidR="00B2295B" w:rsidRPr="006424C2">
              <w:rPr>
                <w:lang w:val="sr-Cyrl-RS"/>
              </w:rPr>
              <w:t>позиционирање</w:t>
            </w:r>
            <w:r w:rsidRPr="006424C2">
              <w:rPr>
                <w:lang w:val="sr-Cyrl-RS"/>
              </w:rPr>
              <w:t xml:space="preserve"> јединица хитних служби</w:t>
            </w:r>
          </w:p>
        </w:tc>
      </w:tr>
      <w:tr w:rsidR="00F8039D" w:rsidRPr="006424C2" w14:paraId="1C334292" w14:textId="77777777" w:rsidTr="00EE2DF4">
        <w:tc>
          <w:tcPr>
            <w:tcW w:w="8778" w:type="dxa"/>
            <w:tcBorders>
              <w:top w:val="single" w:sz="4" w:space="0" w:color="auto"/>
              <w:left w:val="nil"/>
              <w:bottom w:val="single" w:sz="4" w:space="0" w:color="auto"/>
              <w:right w:val="nil"/>
            </w:tcBorders>
            <w:shd w:val="clear" w:color="auto" w:fill="FFD966" w:themeFill="accent4" w:themeFillTint="99"/>
          </w:tcPr>
          <w:p w14:paraId="50F9DA29" w14:textId="77777777" w:rsidR="00F8039D" w:rsidRPr="006424C2" w:rsidRDefault="00F8039D" w:rsidP="00C769C9">
            <w:pPr>
              <w:spacing w:before="60" w:after="60"/>
              <w:ind w:left="1168" w:hanging="1168"/>
              <w:jc w:val="left"/>
              <w:rPr>
                <w:b/>
                <w:lang w:val="sr-Cyrl-RS"/>
              </w:rPr>
            </w:pPr>
            <w:r w:rsidRPr="006424C2">
              <w:rPr>
                <w:b/>
                <w:lang w:val="sr-Cyrl-RS"/>
              </w:rPr>
              <w:t>МЕРА 5.7. Опремање хитних служби опремом за брзо и квалитетно деловање након саобраћајне незгоде</w:t>
            </w:r>
          </w:p>
        </w:tc>
      </w:tr>
      <w:tr w:rsidR="00F8039D" w:rsidRPr="006424C2" w14:paraId="52BB0E76" w14:textId="77777777" w:rsidTr="00EE2DF4">
        <w:tc>
          <w:tcPr>
            <w:tcW w:w="8778" w:type="dxa"/>
            <w:tcBorders>
              <w:top w:val="single" w:sz="4" w:space="0" w:color="auto"/>
              <w:left w:val="nil"/>
              <w:bottom w:val="single" w:sz="4" w:space="0" w:color="auto"/>
              <w:right w:val="nil"/>
            </w:tcBorders>
            <w:shd w:val="clear" w:color="auto" w:fill="auto"/>
          </w:tcPr>
          <w:p w14:paraId="758D8F30" w14:textId="77777777" w:rsidR="00F8039D" w:rsidRPr="006424C2" w:rsidRDefault="00F8039D" w:rsidP="00EE2DF4">
            <w:pPr>
              <w:spacing w:before="0"/>
              <w:rPr>
                <w:lang w:val="sr-Cyrl-RS"/>
              </w:rPr>
            </w:pPr>
            <w:r w:rsidRPr="006424C2">
              <w:rPr>
                <w:lang w:val="sr-Cyrl-RS"/>
              </w:rPr>
              <w:t>Мера подразумева опремање хитних служби опремом која омогућава брз долазак на лице места, брз превоз повређених, квалитетно спасавање и збрињавање, обезбеђење лица места на потребном нивоу, квалитетно вршење увиђаја, и личну безбедност припадника хитних служби, што укључује и специјална возила, личну опрему, медицинску опрему, техничку опрему, опрему за прикупљање доказа о саобраћајној незгоди.</w:t>
            </w:r>
          </w:p>
        </w:tc>
      </w:tr>
      <w:tr w:rsidR="00F8039D" w:rsidRPr="006424C2" w14:paraId="7DC5D5DF" w14:textId="77777777" w:rsidTr="00EE2DF4">
        <w:tc>
          <w:tcPr>
            <w:tcW w:w="8778" w:type="dxa"/>
            <w:tcBorders>
              <w:top w:val="single" w:sz="4" w:space="0" w:color="auto"/>
              <w:left w:val="nil"/>
              <w:bottom w:val="single" w:sz="4" w:space="0" w:color="auto"/>
              <w:right w:val="nil"/>
            </w:tcBorders>
            <w:shd w:val="clear" w:color="auto" w:fill="FFD966" w:themeFill="accent4" w:themeFillTint="99"/>
          </w:tcPr>
          <w:p w14:paraId="6D269F9A" w14:textId="77777777" w:rsidR="00F8039D" w:rsidRPr="006424C2" w:rsidRDefault="00F8039D" w:rsidP="004D2AE0">
            <w:pPr>
              <w:spacing w:before="0"/>
              <w:ind w:left="1191" w:hanging="1191"/>
              <w:jc w:val="left"/>
              <w:rPr>
                <w:b/>
                <w:lang w:val="sr-Cyrl-RS"/>
              </w:rPr>
            </w:pPr>
            <w:r w:rsidRPr="006424C2">
              <w:rPr>
                <w:b/>
                <w:lang w:val="sr-Cyrl-RS"/>
              </w:rPr>
              <w:t>МЕРА 5.8. Успостављање система координације за брз и делотворан одговор свих хитних служби на масовне саобраћајне незгоде</w:t>
            </w:r>
          </w:p>
        </w:tc>
      </w:tr>
      <w:tr w:rsidR="00F8039D" w:rsidRPr="006424C2" w14:paraId="16B43F63" w14:textId="77777777" w:rsidTr="00EE2DF4">
        <w:tc>
          <w:tcPr>
            <w:tcW w:w="8778" w:type="dxa"/>
            <w:tcBorders>
              <w:top w:val="single" w:sz="4" w:space="0" w:color="auto"/>
              <w:left w:val="nil"/>
              <w:bottom w:val="single" w:sz="4" w:space="0" w:color="auto"/>
              <w:right w:val="nil"/>
            </w:tcBorders>
            <w:shd w:val="clear" w:color="auto" w:fill="auto"/>
          </w:tcPr>
          <w:p w14:paraId="29AAC0D4" w14:textId="77777777" w:rsidR="00F8039D" w:rsidRPr="006424C2" w:rsidRDefault="00F8039D" w:rsidP="00EE2DF4">
            <w:pPr>
              <w:spacing w:before="0"/>
              <w:rPr>
                <w:lang w:val="sr-Cyrl-RS"/>
              </w:rPr>
            </w:pPr>
            <w:r w:rsidRPr="006424C2">
              <w:rPr>
                <w:lang w:val="sr-Cyrl-RS"/>
              </w:rPr>
              <w:t xml:space="preserve">Мера подразумева успостављање система хоризонталне и вертикалне комуникације и координације свих хитних служби, уз увођење института националног и регионалних координатора за координацију хитних служби у случају масовних саобраћајних незгода. </w:t>
            </w:r>
          </w:p>
        </w:tc>
      </w:tr>
      <w:tr w:rsidR="00F8039D" w:rsidRPr="006424C2" w14:paraId="7459FBBE" w14:textId="77777777" w:rsidTr="00EE2DF4">
        <w:tc>
          <w:tcPr>
            <w:tcW w:w="8778" w:type="dxa"/>
            <w:tcBorders>
              <w:top w:val="single" w:sz="4" w:space="0" w:color="auto"/>
              <w:left w:val="nil"/>
              <w:bottom w:val="single" w:sz="4" w:space="0" w:color="auto"/>
              <w:right w:val="nil"/>
            </w:tcBorders>
            <w:shd w:val="clear" w:color="auto" w:fill="FFD966" w:themeFill="accent4" w:themeFillTint="99"/>
          </w:tcPr>
          <w:p w14:paraId="1BF07F8D" w14:textId="77777777" w:rsidR="00F8039D" w:rsidRPr="006424C2" w:rsidRDefault="00F8039D" w:rsidP="004D2AE0">
            <w:pPr>
              <w:spacing w:before="0"/>
              <w:ind w:left="1191" w:hanging="1191"/>
              <w:jc w:val="left"/>
              <w:rPr>
                <w:b/>
                <w:lang w:val="sr-Cyrl-RS"/>
              </w:rPr>
            </w:pPr>
            <w:r w:rsidRPr="006424C2">
              <w:rPr>
                <w:b/>
                <w:lang w:val="sr-Cyrl-RS"/>
              </w:rPr>
              <w:t>МЕРА 5.9. Успостављање недостајућих јединица хитних служби за деловање на државним путевима првог реда</w:t>
            </w:r>
          </w:p>
        </w:tc>
      </w:tr>
      <w:tr w:rsidR="00F8039D" w:rsidRPr="006424C2" w14:paraId="2CBE8584" w14:textId="77777777" w:rsidTr="00EE2DF4">
        <w:tc>
          <w:tcPr>
            <w:tcW w:w="8778" w:type="dxa"/>
            <w:tcBorders>
              <w:top w:val="single" w:sz="4" w:space="0" w:color="auto"/>
              <w:left w:val="nil"/>
              <w:bottom w:val="single" w:sz="4" w:space="0" w:color="auto"/>
              <w:right w:val="nil"/>
            </w:tcBorders>
            <w:shd w:val="clear" w:color="auto" w:fill="auto"/>
          </w:tcPr>
          <w:p w14:paraId="3B1B98B7" w14:textId="77777777" w:rsidR="00F8039D" w:rsidRPr="006424C2" w:rsidRDefault="00F8039D" w:rsidP="00EE2DF4">
            <w:pPr>
              <w:spacing w:before="0"/>
              <w:rPr>
                <w:lang w:val="sr-Cyrl-RS"/>
              </w:rPr>
            </w:pPr>
            <w:r w:rsidRPr="006424C2">
              <w:rPr>
                <w:lang w:val="sr-Cyrl-RS"/>
              </w:rPr>
              <w:t>Мера подразумева успостављање недостајућих јединица ПХМП и ВСЈ ради покривања деоница државних путева првог реда на којима је постојећи територијални распоред јединица такав да онемогућује брз долазак на лице места саобраћајне незгоде</w:t>
            </w:r>
          </w:p>
        </w:tc>
      </w:tr>
      <w:tr w:rsidR="00F8039D" w:rsidRPr="006424C2" w14:paraId="4E3DFAC2" w14:textId="77777777" w:rsidTr="00EE2DF4">
        <w:tc>
          <w:tcPr>
            <w:tcW w:w="8778" w:type="dxa"/>
            <w:tcBorders>
              <w:top w:val="single" w:sz="4" w:space="0" w:color="auto"/>
              <w:left w:val="nil"/>
              <w:bottom w:val="single" w:sz="4" w:space="0" w:color="auto"/>
              <w:right w:val="nil"/>
            </w:tcBorders>
            <w:shd w:val="clear" w:color="auto" w:fill="FFD966" w:themeFill="accent4" w:themeFillTint="99"/>
          </w:tcPr>
          <w:p w14:paraId="2414D50C" w14:textId="77777777" w:rsidR="00F8039D" w:rsidRPr="006424C2" w:rsidRDefault="00F8039D" w:rsidP="004D2AE0">
            <w:pPr>
              <w:spacing w:before="0"/>
              <w:ind w:left="1304" w:hanging="1304"/>
              <w:jc w:val="left"/>
              <w:rPr>
                <w:b/>
                <w:lang w:val="sr-Cyrl-RS"/>
              </w:rPr>
            </w:pPr>
            <w:r w:rsidRPr="006424C2">
              <w:rPr>
                <w:b/>
                <w:lang w:val="sr-Cyrl-RS"/>
              </w:rPr>
              <w:t>МЕРА 5.10. Успостављање повољног окружења за брзо деловање хитних служби након саобраћајне незгоде</w:t>
            </w:r>
          </w:p>
        </w:tc>
      </w:tr>
      <w:tr w:rsidR="00F8039D" w:rsidRPr="006424C2" w14:paraId="6C3D3110" w14:textId="77777777" w:rsidTr="00EE2DF4">
        <w:tc>
          <w:tcPr>
            <w:tcW w:w="8778" w:type="dxa"/>
            <w:tcBorders>
              <w:top w:val="single" w:sz="4" w:space="0" w:color="auto"/>
              <w:left w:val="nil"/>
              <w:bottom w:val="single" w:sz="4" w:space="0" w:color="auto"/>
              <w:right w:val="nil"/>
            </w:tcBorders>
            <w:shd w:val="clear" w:color="auto" w:fill="auto"/>
          </w:tcPr>
          <w:p w14:paraId="3AC9D6AB" w14:textId="0B9B0CB1" w:rsidR="00F8039D" w:rsidRPr="006424C2" w:rsidRDefault="00F8039D" w:rsidP="000E63ED">
            <w:pPr>
              <w:spacing w:before="0"/>
              <w:rPr>
                <w:lang w:val="sr-Cyrl-RS"/>
              </w:rPr>
            </w:pPr>
            <w:r w:rsidRPr="006424C2">
              <w:rPr>
                <w:lang w:val="sr-Cyrl-RS"/>
              </w:rPr>
              <w:t xml:space="preserve">Мера подразумева отклањање препрека за брзо кретање хитних служби у вези са путном и железничком инфраструктуром, вођењем саобраћаја и </w:t>
            </w:r>
            <w:r w:rsidR="003448E1" w:rsidRPr="006424C2">
              <w:rPr>
                <w:lang w:val="sr-Cyrl-RS"/>
              </w:rPr>
              <w:t>понашањем учесника у саобраћају,</w:t>
            </w:r>
            <w:r w:rsidR="007C7465" w:rsidRPr="006424C2">
              <w:rPr>
                <w:lang w:val="sr-Cyrl-RS"/>
              </w:rPr>
              <w:t xml:space="preserve"> </w:t>
            </w:r>
            <w:r w:rsidR="003448E1" w:rsidRPr="006424C2">
              <w:rPr>
                <w:lang w:val="sr-Cyrl-RS"/>
              </w:rPr>
              <w:t xml:space="preserve">а посебно примену </w:t>
            </w:r>
            <w:r w:rsidR="007C7465" w:rsidRPr="006424C2">
              <w:rPr>
                <w:lang w:val="sr-Cyrl-RS"/>
              </w:rPr>
              <w:t>мера за брз и лак приступ објека</w:t>
            </w:r>
            <w:r w:rsidR="00D0159F">
              <w:rPr>
                <w:lang w:val="sr-Cyrl-RS"/>
              </w:rPr>
              <w:t>та хитних служби</w:t>
            </w:r>
            <w:r w:rsidR="003448E1" w:rsidRPr="006424C2">
              <w:rPr>
                <w:lang w:val="sr-Cyrl-RS"/>
              </w:rPr>
              <w:t xml:space="preserve"> </w:t>
            </w:r>
            <w:r w:rsidR="007C7465" w:rsidRPr="006424C2">
              <w:rPr>
                <w:lang w:val="sr-Cyrl-RS"/>
              </w:rPr>
              <w:t xml:space="preserve">саобраћајној </w:t>
            </w:r>
            <w:r w:rsidR="00B2295B" w:rsidRPr="006424C2">
              <w:rPr>
                <w:lang w:val="sr-Cyrl-RS"/>
              </w:rPr>
              <w:t>инфраструктури</w:t>
            </w:r>
            <w:r w:rsidR="007C7465" w:rsidRPr="006424C2">
              <w:rPr>
                <w:lang w:val="sr-Cyrl-RS"/>
              </w:rPr>
              <w:t>,</w:t>
            </w:r>
            <w:r w:rsidR="00D0159F">
              <w:rPr>
                <w:lang w:val="sr-Cyrl-RS"/>
              </w:rPr>
              <w:t xml:space="preserve"> брзо и лако кретање јединица хитних служби</w:t>
            </w:r>
            <w:r w:rsidR="007C7465" w:rsidRPr="006424C2">
              <w:rPr>
                <w:lang w:val="sr-Cyrl-RS"/>
              </w:rPr>
              <w:t xml:space="preserve"> (планирање, пројектовање и техничко регулисање, поступање осталих учесника у са</w:t>
            </w:r>
            <w:r w:rsidR="00D0159F">
              <w:rPr>
                <w:lang w:val="sr-Cyrl-RS"/>
              </w:rPr>
              <w:t>обраћају) и приступ објектима хитних служби</w:t>
            </w:r>
            <w:r w:rsidR="007C7465" w:rsidRPr="006424C2">
              <w:rPr>
                <w:lang w:val="sr-Cyrl-RS"/>
              </w:rPr>
              <w:t xml:space="preserve">, брз пролазак пружних прелаза, наплатних рампи и сл. Овом мером значајно се повећава брзина </w:t>
            </w:r>
            <w:r w:rsidR="00D0159F">
              <w:rPr>
                <w:lang w:val="sr-Cyrl-RS"/>
              </w:rPr>
              <w:t>хитних служби</w:t>
            </w:r>
            <w:r w:rsidR="007C7465" w:rsidRPr="006424C2">
              <w:rPr>
                <w:lang w:val="sr-Cyrl-RS"/>
              </w:rPr>
              <w:t>.</w:t>
            </w:r>
          </w:p>
        </w:tc>
      </w:tr>
      <w:tr w:rsidR="00F8039D" w:rsidRPr="006424C2" w14:paraId="71720D3A" w14:textId="77777777" w:rsidTr="005F446F">
        <w:tc>
          <w:tcPr>
            <w:tcW w:w="8778" w:type="dxa"/>
            <w:tcBorders>
              <w:top w:val="single" w:sz="4" w:space="0" w:color="auto"/>
              <w:left w:val="nil"/>
              <w:bottom w:val="single" w:sz="4" w:space="0" w:color="auto"/>
              <w:right w:val="nil"/>
            </w:tcBorders>
            <w:shd w:val="clear" w:color="auto" w:fill="FFD966" w:themeFill="accent4" w:themeFillTint="99"/>
            <w:vAlign w:val="center"/>
          </w:tcPr>
          <w:p w14:paraId="029035F1" w14:textId="77777777" w:rsidR="00F8039D" w:rsidRPr="006424C2" w:rsidRDefault="00F8039D" w:rsidP="004D2AE0">
            <w:pPr>
              <w:spacing w:before="0"/>
              <w:ind w:left="1304" w:hanging="1304"/>
              <w:jc w:val="left"/>
              <w:rPr>
                <w:b/>
                <w:lang w:val="sr-Cyrl-RS"/>
              </w:rPr>
            </w:pPr>
            <w:r w:rsidRPr="006424C2">
              <w:rPr>
                <w:b/>
                <w:lang w:val="sr-Cyrl-RS"/>
              </w:rPr>
              <w:t>МЕРА 5.11. Успостављање повољног окружења за лаичку помоћ повређенима у саобраћајним незгодама</w:t>
            </w:r>
          </w:p>
        </w:tc>
      </w:tr>
      <w:tr w:rsidR="00F8039D" w:rsidRPr="006424C2" w14:paraId="24527D73" w14:textId="77777777" w:rsidTr="00EE2DF4">
        <w:tc>
          <w:tcPr>
            <w:tcW w:w="8778" w:type="dxa"/>
            <w:tcBorders>
              <w:top w:val="single" w:sz="4" w:space="0" w:color="auto"/>
              <w:left w:val="nil"/>
              <w:bottom w:val="single" w:sz="4" w:space="0" w:color="auto"/>
              <w:right w:val="nil"/>
            </w:tcBorders>
            <w:shd w:val="clear" w:color="auto" w:fill="auto"/>
          </w:tcPr>
          <w:p w14:paraId="3F72707F" w14:textId="190426D5" w:rsidR="00F8039D" w:rsidRPr="006424C2" w:rsidRDefault="00F8039D" w:rsidP="003E1B16">
            <w:pPr>
              <w:spacing w:before="0"/>
              <w:rPr>
                <w:lang w:val="sr-Cyrl-RS"/>
              </w:rPr>
            </w:pPr>
            <w:r w:rsidRPr="006424C2">
              <w:rPr>
                <w:lang w:val="sr-Cyrl-RS"/>
              </w:rPr>
              <w:t>Мера подразумева омасовљавање лица вољних, обучених и способних за указивање прве помоћи и поступање на лицу места саобраћајне незгоде</w:t>
            </w:r>
            <w:r w:rsidR="007C7465" w:rsidRPr="006424C2">
              <w:rPr>
                <w:lang w:val="sr-Cyrl-RS"/>
              </w:rPr>
              <w:t xml:space="preserve">. Што раније започињање пружања прве помоћи и обезбеђења лица места саобраћајне незгоде од стране случајних пролазника, а до доласка </w:t>
            </w:r>
            <w:r w:rsidR="00D0159F">
              <w:rPr>
                <w:lang w:val="sr-Cyrl-RS"/>
              </w:rPr>
              <w:t>првих екипа хитних служби</w:t>
            </w:r>
            <w:r w:rsidR="007C7465" w:rsidRPr="006424C2">
              <w:rPr>
                <w:lang w:val="sr-Cyrl-RS"/>
              </w:rPr>
              <w:t>, значајно повећава</w:t>
            </w:r>
            <w:r w:rsidR="006722DE" w:rsidRPr="006424C2">
              <w:rPr>
                <w:lang w:val="sr-Cyrl-RS"/>
              </w:rPr>
              <w:t xml:space="preserve"> шансу</w:t>
            </w:r>
            <w:r w:rsidR="007C7465" w:rsidRPr="006424C2">
              <w:rPr>
                <w:lang w:val="sr-Cyrl-RS"/>
              </w:rPr>
              <w:t xml:space="preserve"> за преживљавање тешко повређених и смањење ризика од настанка нове саобраћајне незгоде. Мера ће се спроводити кроз систем формалног образовања, обуке за возача, кроз рад</w:t>
            </w:r>
            <w:r w:rsidR="00D0159F">
              <w:rPr>
                <w:lang w:val="sr-Cyrl-RS"/>
              </w:rPr>
              <w:t xml:space="preserve"> Црвеног крста </w:t>
            </w:r>
            <w:r w:rsidR="006722DE" w:rsidRPr="006424C2">
              <w:rPr>
                <w:lang w:val="sr-Cyrl-RS"/>
              </w:rPr>
              <w:t xml:space="preserve">Србије и </w:t>
            </w:r>
            <w:r w:rsidR="003E1B16">
              <w:rPr>
                <w:lang w:val="sr-Cyrl-RS"/>
              </w:rPr>
              <w:t xml:space="preserve">других </w:t>
            </w:r>
            <w:r w:rsidR="003E1B16">
              <w:rPr>
                <w:lang w:val="sr-Cyrl-RS"/>
              </w:rPr>
              <w:lastRenderedPageBreak/>
              <w:t>организација посвећених унапређењу безбедности саобраћаја</w:t>
            </w:r>
            <w:r w:rsidR="007C7465" w:rsidRPr="006424C2">
              <w:rPr>
                <w:lang w:val="sr-Cyrl-RS"/>
              </w:rPr>
              <w:t>.</w:t>
            </w:r>
          </w:p>
        </w:tc>
      </w:tr>
    </w:tbl>
    <w:p w14:paraId="22203188" w14:textId="77777777" w:rsidR="000D724C" w:rsidRPr="006424C2" w:rsidRDefault="000D724C" w:rsidP="00B117AF">
      <w:pPr>
        <w:spacing w:before="0" w:after="0"/>
        <w:rPr>
          <w:sz w:val="22"/>
          <w:lang w:val="sr-Cyrl-RS"/>
        </w:rPr>
      </w:pPr>
    </w:p>
    <w:tbl>
      <w:tblPr>
        <w:tblW w:w="8789" w:type="dxa"/>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3261"/>
        <w:gridCol w:w="5528"/>
      </w:tblGrid>
      <w:tr w:rsidR="00F8039D" w:rsidRPr="006424C2" w14:paraId="21B51F78" w14:textId="77777777" w:rsidTr="006C36FD">
        <w:trPr>
          <w:trHeight w:val="564"/>
          <w:jc w:val="center"/>
        </w:trPr>
        <w:tc>
          <w:tcPr>
            <w:tcW w:w="3261" w:type="dxa"/>
            <w:shd w:val="clear" w:color="auto" w:fill="ED7D31" w:themeFill="accent2"/>
            <w:vAlign w:val="center"/>
          </w:tcPr>
          <w:p w14:paraId="7C56F3A3" w14:textId="77777777" w:rsidR="00F8039D" w:rsidRPr="006424C2" w:rsidRDefault="00F8039D" w:rsidP="00EE2DF4">
            <w:pPr>
              <w:tabs>
                <w:tab w:val="left" w:pos="459"/>
              </w:tabs>
              <w:spacing w:before="0" w:after="0"/>
              <w:jc w:val="center"/>
              <w:rPr>
                <w:rFonts w:eastAsia="Calibri"/>
                <w:color w:val="FFFFFF" w:themeColor="background1"/>
                <w:lang w:val="sr-Cyrl-RS"/>
              </w:rPr>
            </w:pPr>
            <w:r w:rsidRPr="006424C2">
              <w:rPr>
                <w:rFonts w:eastAsia="Calibri"/>
                <w:b/>
                <w:color w:val="FFFFFF" w:themeColor="background1"/>
                <w:lang w:val="sr-Cyrl-RS"/>
              </w:rPr>
              <w:t>Мере:</w:t>
            </w:r>
          </w:p>
        </w:tc>
        <w:tc>
          <w:tcPr>
            <w:tcW w:w="5528" w:type="dxa"/>
            <w:shd w:val="clear" w:color="auto" w:fill="ED7D31" w:themeFill="accent2"/>
            <w:vAlign w:val="center"/>
          </w:tcPr>
          <w:p w14:paraId="2ECDA163" w14:textId="3D2AC7EF" w:rsidR="00F8039D" w:rsidRPr="006424C2" w:rsidRDefault="00592C33" w:rsidP="00EE2DF4">
            <w:pPr>
              <w:spacing w:before="0" w:after="0"/>
              <w:jc w:val="center"/>
              <w:rPr>
                <w:rFonts w:eastAsia="Calibri"/>
                <w:color w:val="FFFFFF" w:themeColor="background1"/>
                <w:lang w:val="sr-Cyrl-RS"/>
              </w:rPr>
            </w:pPr>
            <w:r w:rsidRPr="006424C2">
              <w:rPr>
                <w:rFonts w:eastAsia="Calibri"/>
                <w:b/>
                <w:color w:val="FFFFFF" w:themeColor="background1"/>
                <w:lang w:val="sr-Cyrl-RS"/>
              </w:rPr>
              <w:t>Показатељ(и) на нивоу мере:</w:t>
            </w:r>
          </w:p>
        </w:tc>
      </w:tr>
      <w:tr w:rsidR="005F446F" w:rsidRPr="006424C2" w14:paraId="09E7325F" w14:textId="77777777" w:rsidTr="006C36FD">
        <w:trPr>
          <w:trHeight w:val="284"/>
          <w:jc w:val="center"/>
        </w:trPr>
        <w:tc>
          <w:tcPr>
            <w:tcW w:w="3261" w:type="dxa"/>
            <w:vMerge w:val="restart"/>
            <w:shd w:val="clear" w:color="auto" w:fill="FFD966" w:themeFill="accent4" w:themeFillTint="99"/>
            <w:vAlign w:val="center"/>
          </w:tcPr>
          <w:p w14:paraId="3C850387" w14:textId="77777777" w:rsidR="005F446F" w:rsidRPr="006424C2" w:rsidRDefault="005F446F" w:rsidP="00EE2DF4">
            <w:pPr>
              <w:spacing w:before="0" w:after="0"/>
              <w:jc w:val="left"/>
              <w:rPr>
                <w:rFonts w:eastAsia="Calibri"/>
                <w:sz w:val="22"/>
                <w:lang w:val="sr-Cyrl-RS"/>
              </w:rPr>
            </w:pPr>
            <w:r w:rsidRPr="006424C2">
              <w:rPr>
                <w:sz w:val="22"/>
                <w:lang w:val="sr-Cyrl-RS"/>
              </w:rPr>
              <w:t xml:space="preserve">МЕРА 5.1. </w:t>
            </w:r>
            <w:r w:rsidRPr="006424C2">
              <w:rPr>
                <w:bCs/>
                <w:sz w:val="22"/>
                <w:lang w:val="sr-Cyrl-RS"/>
              </w:rPr>
              <w:t>Доношење заједничких усаглашених националних процедура поступања свих хитних служби након саобраћајних незгода</w:t>
            </w:r>
          </w:p>
        </w:tc>
        <w:tc>
          <w:tcPr>
            <w:tcW w:w="5528" w:type="dxa"/>
            <w:shd w:val="clear" w:color="auto" w:fill="auto"/>
            <w:vAlign w:val="center"/>
          </w:tcPr>
          <w:p w14:paraId="55E53014" w14:textId="77777777" w:rsidR="005F446F" w:rsidRPr="006424C2" w:rsidRDefault="005F446F" w:rsidP="00705F1E">
            <w:pPr>
              <w:spacing w:before="0" w:after="60"/>
              <w:rPr>
                <w:rFonts w:eastAsia="Calibri"/>
                <w:sz w:val="22"/>
                <w:lang w:val="sr-Cyrl-RS"/>
              </w:rPr>
            </w:pPr>
            <w:r w:rsidRPr="006424C2">
              <w:rPr>
                <w:rFonts w:eastAsia="Calibri"/>
                <w:sz w:val="22"/>
                <w:lang w:val="sr-Cyrl-RS"/>
              </w:rPr>
              <w:t>Број усвојених процедура</w:t>
            </w:r>
          </w:p>
          <w:p w14:paraId="54724788"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 (почетна вредност 2021: 0, </w:t>
            </w:r>
          </w:p>
          <w:p w14:paraId="3F2F0532" w14:textId="6465D184" w:rsidR="005F446F" w:rsidRPr="006424C2" w:rsidRDefault="005F446F" w:rsidP="00EE2DF4">
            <w:pPr>
              <w:spacing w:before="0" w:after="0"/>
              <w:jc w:val="right"/>
              <w:rPr>
                <w:rFonts w:eastAsia="Calibri"/>
                <w:sz w:val="22"/>
                <w:lang w:val="sr-Cyrl-RS"/>
              </w:rPr>
            </w:pPr>
            <w:r w:rsidRPr="006424C2">
              <w:rPr>
                <w:rFonts w:eastAsia="Calibri"/>
                <w:sz w:val="22"/>
                <w:lang w:val="sr-Cyrl-RS"/>
              </w:rPr>
              <w:t>циљна вредност 20</w:t>
            </w:r>
            <w:r w:rsidR="00CA748A">
              <w:rPr>
                <w:rFonts w:eastAsia="Calibri"/>
                <w:sz w:val="22"/>
                <w:lang w:val="sr-Cyrl-RS"/>
              </w:rPr>
              <w:t>25</w:t>
            </w:r>
            <w:r w:rsidRPr="006424C2">
              <w:rPr>
                <w:rFonts w:eastAsia="Calibri"/>
                <w:sz w:val="22"/>
                <w:lang w:val="sr-Cyrl-RS"/>
              </w:rPr>
              <w:t>: 5)</w:t>
            </w:r>
          </w:p>
        </w:tc>
      </w:tr>
      <w:tr w:rsidR="002E3CAE" w:rsidRPr="006424C2" w14:paraId="39B5D2BA" w14:textId="77777777" w:rsidTr="006C36FD">
        <w:trPr>
          <w:trHeight w:val="284"/>
          <w:jc w:val="center"/>
        </w:trPr>
        <w:tc>
          <w:tcPr>
            <w:tcW w:w="3261" w:type="dxa"/>
            <w:vMerge/>
            <w:shd w:val="clear" w:color="auto" w:fill="FFD966" w:themeFill="accent4" w:themeFillTint="99"/>
            <w:vAlign w:val="center"/>
          </w:tcPr>
          <w:p w14:paraId="2EE5D0BC" w14:textId="77777777" w:rsidR="002E3CAE" w:rsidRPr="006424C2" w:rsidRDefault="002E3CAE" w:rsidP="00EE2DF4">
            <w:pPr>
              <w:spacing w:before="0" w:after="0"/>
              <w:jc w:val="left"/>
              <w:rPr>
                <w:sz w:val="22"/>
                <w:lang w:val="sr-Cyrl-RS"/>
              </w:rPr>
            </w:pPr>
          </w:p>
        </w:tc>
        <w:tc>
          <w:tcPr>
            <w:tcW w:w="5528" w:type="dxa"/>
            <w:shd w:val="clear" w:color="auto" w:fill="auto"/>
            <w:vAlign w:val="center"/>
          </w:tcPr>
          <w:p w14:paraId="39195215" w14:textId="21DF3096" w:rsidR="002E3CAE" w:rsidRPr="006424C2" w:rsidRDefault="002E3CAE" w:rsidP="00705F1E">
            <w:pPr>
              <w:spacing w:before="0" w:after="60"/>
              <w:rPr>
                <w:rFonts w:eastAsia="Calibri"/>
                <w:sz w:val="22"/>
                <w:lang w:val="sr-Cyrl-RS"/>
              </w:rPr>
            </w:pPr>
            <w:r w:rsidRPr="006424C2">
              <w:rPr>
                <w:rFonts w:eastAsia="Calibri"/>
                <w:sz w:val="22"/>
                <w:lang w:val="sr-Cyrl-RS"/>
              </w:rPr>
              <w:t>Успостављене процедуре, стручно оспособљене и увежбане све хитне службе за координирано збрињавање, спасавање и прихват већег броја повређени</w:t>
            </w:r>
            <w:r w:rsidR="00705F1E" w:rsidRPr="006424C2">
              <w:rPr>
                <w:rFonts w:eastAsia="Calibri"/>
                <w:sz w:val="22"/>
                <w:lang w:val="sr-Cyrl-RS"/>
              </w:rPr>
              <w:t>х (масовне саобраћајне незгоде)</w:t>
            </w:r>
          </w:p>
          <w:p w14:paraId="656AE874" w14:textId="6AEFC8B0" w:rsidR="002E3CAE" w:rsidRPr="006424C2" w:rsidRDefault="006C26B6" w:rsidP="002E3CAE">
            <w:pPr>
              <w:spacing w:before="0" w:after="0"/>
              <w:jc w:val="right"/>
              <w:rPr>
                <w:rFonts w:eastAsia="Calibri"/>
                <w:sz w:val="22"/>
                <w:lang w:val="sr-Cyrl-RS"/>
              </w:rPr>
            </w:pPr>
            <w:r w:rsidRPr="006424C2">
              <w:rPr>
                <w:rFonts w:eastAsia="Calibri"/>
                <w:sz w:val="22"/>
                <w:lang w:val="sr-Cyrl-RS"/>
              </w:rPr>
              <w:t>(почетна вредност 2021: не</w:t>
            </w:r>
            <w:r w:rsidR="002E3CAE" w:rsidRPr="006424C2">
              <w:rPr>
                <w:rFonts w:eastAsia="Calibri"/>
                <w:sz w:val="22"/>
                <w:lang w:val="sr-Cyrl-RS"/>
              </w:rPr>
              <w:t xml:space="preserve">, </w:t>
            </w:r>
          </w:p>
          <w:p w14:paraId="41858115" w14:textId="41C9F2A0" w:rsidR="002E3CAE" w:rsidRPr="006424C2" w:rsidRDefault="006C26B6" w:rsidP="002E3CAE">
            <w:pPr>
              <w:spacing w:before="0"/>
              <w:jc w:val="right"/>
              <w:rPr>
                <w:rFonts w:eastAsia="Calibri"/>
                <w:sz w:val="22"/>
                <w:lang w:val="sr-Cyrl-RS"/>
              </w:rPr>
            </w:pPr>
            <w:r w:rsidRPr="006424C2">
              <w:rPr>
                <w:rFonts w:eastAsia="Calibri"/>
                <w:sz w:val="22"/>
                <w:lang w:val="sr-Cyrl-RS"/>
              </w:rPr>
              <w:t>циљна вредност 20</w:t>
            </w:r>
            <w:r w:rsidR="00CA748A">
              <w:rPr>
                <w:rFonts w:eastAsia="Calibri"/>
                <w:sz w:val="22"/>
                <w:lang w:val="sr-Cyrl-RS"/>
              </w:rPr>
              <w:t>25</w:t>
            </w:r>
            <w:r w:rsidRPr="006424C2">
              <w:rPr>
                <w:rFonts w:eastAsia="Calibri"/>
                <w:sz w:val="22"/>
                <w:lang w:val="sr-Cyrl-RS"/>
              </w:rPr>
              <w:t>: да</w:t>
            </w:r>
            <w:r w:rsidR="002E3CAE" w:rsidRPr="006424C2">
              <w:rPr>
                <w:rFonts w:eastAsia="Calibri"/>
                <w:sz w:val="22"/>
                <w:lang w:val="sr-Cyrl-RS"/>
              </w:rPr>
              <w:t>)</w:t>
            </w:r>
          </w:p>
        </w:tc>
      </w:tr>
      <w:tr w:rsidR="005F446F" w:rsidRPr="006424C2" w14:paraId="2CB558A4" w14:textId="77777777" w:rsidTr="006C36FD">
        <w:trPr>
          <w:trHeight w:val="543"/>
          <w:jc w:val="center"/>
        </w:trPr>
        <w:tc>
          <w:tcPr>
            <w:tcW w:w="3261" w:type="dxa"/>
            <w:vMerge/>
            <w:shd w:val="clear" w:color="auto" w:fill="FFD966" w:themeFill="accent4" w:themeFillTint="99"/>
            <w:vAlign w:val="center"/>
          </w:tcPr>
          <w:p w14:paraId="05842CE0" w14:textId="77777777" w:rsidR="005F446F" w:rsidRPr="006424C2" w:rsidRDefault="005F446F" w:rsidP="00EE2DF4">
            <w:pPr>
              <w:spacing w:before="0" w:after="0"/>
              <w:jc w:val="left"/>
              <w:rPr>
                <w:rFonts w:eastAsia="Calibri"/>
                <w:sz w:val="22"/>
                <w:lang w:val="sr-Cyrl-RS"/>
              </w:rPr>
            </w:pPr>
          </w:p>
        </w:tc>
        <w:tc>
          <w:tcPr>
            <w:tcW w:w="5528" w:type="dxa"/>
            <w:shd w:val="clear" w:color="auto" w:fill="FFD966" w:themeFill="accent4" w:themeFillTint="99"/>
            <w:vAlign w:val="center"/>
          </w:tcPr>
          <w:p w14:paraId="3ABA2FFE"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p>
          <w:p w14:paraId="13CFF9F8"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АБС</w:t>
            </w:r>
          </w:p>
        </w:tc>
      </w:tr>
      <w:tr w:rsidR="005F446F" w:rsidRPr="006424C2" w14:paraId="0A2FC9DF" w14:textId="77777777" w:rsidTr="006C36FD">
        <w:trPr>
          <w:trHeight w:val="543"/>
          <w:jc w:val="center"/>
        </w:trPr>
        <w:tc>
          <w:tcPr>
            <w:tcW w:w="3261" w:type="dxa"/>
            <w:vMerge/>
            <w:shd w:val="clear" w:color="auto" w:fill="FFD966" w:themeFill="accent4" w:themeFillTint="99"/>
            <w:vAlign w:val="center"/>
          </w:tcPr>
          <w:p w14:paraId="3EB33B8B" w14:textId="77777777" w:rsidR="005F446F" w:rsidRPr="006424C2" w:rsidRDefault="005F446F" w:rsidP="00EE2DF4">
            <w:pPr>
              <w:spacing w:before="0" w:after="0"/>
              <w:jc w:val="left"/>
              <w:rPr>
                <w:rFonts w:eastAsia="Calibri"/>
                <w:sz w:val="22"/>
                <w:lang w:val="sr-Cyrl-RS"/>
              </w:rPr>
            </w:pPr>
          </w:p>
        </w:tc>
        <w:tc>
          <w:tcPr>
            <w:tcW w:w="5528" w:type="dxa"/>
            <w:shd w:val="clear" w:color="auto" w:fill="FFD966" w:themeFill="accent4" w:themeFillTint="99"/>
            <w:vAlign w:val="center"/>
          </w:tcPr>
          <w:p w14:paraId="39CE794F" w14:textId="77777777" w:rsidR="006C36FD" w:rsidRPr="006424C2" w:rsidRDefault="005F446F" w:rsidP="00EE2DF4">
            <w:pPr>
              <w:spacing w:before="0" w:after="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p>
          <w:p w14:paraId="7D0028F2" w14:textId="41109222" w:rsidR="005F446F" w:rsidRPr="006424C2" w:rsidRDefault="006C36FD" w:rsidP="00EE2DF4">
            <w:pPr>
              <w:spacing w:before="0" w:after="0"/>
              <w:jc w:val="right"/>
              <w:rPr>
                <w:rFonts w:eastAsia="Calibri"/>
                <w:sz w:val="22"/>
                <w:lang w:val="sr-Cyrl-RS"/>
              </w:rPr>
            </w:pPr>
            <w:r w:rsidRPr="006424C2">
              <w:rPr>
                <w:sz w:val="22"/>
                <w:lang w:val="sr-Cyrl-RS"/>
              </w:rPr>
              <w:t>Није потребно издвојити додатна финансијска средства</w:t>
            </w:r>
          </w:p>
        </w:tc>
      </w:tr>
      <w:tr w:rsidR="005F446F" w:rsidRPr="006424C2" w14:paraId="0373C998" w14:textId="77777777" w:rsidTr="006C36FD">
        <w:trPr>
          <w:trHeight w:val="650"/>
          <w:jc w:val="center"/>
        </w:trPr>
        <w:tc>
          <w:tcPr>
            <w:tcW w:w="3261" w:type="dxa"/>
            <w:vMerge w:val="restart"/>
            <w:shd w:val="clear" w:color="auto" w:fill="FFD966" w:themeFill="accent4" w:themeFillTint="99"/>
            <w:vAlign w:val="center"/>
          </w:tcPr>
          <w:p w14:paraId="4416523C" w14:textId="77777777" w:rsidR="005F446F" w:rsidRPr="006424C2" w:rsidRDefault="005F446F" w:rsidP="00EE2DF4">
            <w:pPr>
              <w:spacing w:before="0" w:after="0"/>
              <w:jc w:val="left"/>
              <w:rPr>
                <w:rFonts w:eastAsia="Calibri"/>
                <w:sz w:val="22"/>
                <w:lang w:val="sr-Cyrl-RS"/>
              </w:rPr>
            </w:pPr>
            <w:r w:rsidRPr="006424C2">
              <w:rPr>
                <w:sz w:val="22"/>
                <w:lang w:val="sr-Cyrl-RS"/>
              </w:rPr>
              <w:t xml:space="preserve">МЕРА 5.2. </w:t>
            </w:r>
            <w:r w:rsidRPr="006424C2">
              <w:rPr>
                <w:bCs/>
                <w:sz w:val="22"/>
                <w:lang w:val="sr-Cyrl-RS"/>
              </w:rPr>
              <w:t>Доношење обавезујућих националних прописа за опрему и обученост хитних служби за деловање након саобраћајне незгоде</w:t>
            </w:r>
          </w:p>
        </w:tc>
        <w:tc>
          <w:tcPr>
            <w:tcW w:w="5528" w:type="dxa"/>
            <w:shd w:val="clear" w:color="auto" w:fill="auto"/>
            <w:vAlign w:val="center"/>
          </w:tcPr>
          <w:p w14:paraId="275DACA7" w14:textId="77777777" w:rsidR="005F446F" w:rsidRPr="006424C2" w:rsidRDefault="005F446F" w:rsidP="00705F1E">
            <w:pPr>
              <w:spacing w:before="0" w:after="60"/>
              <w:rPr>
                <w:rFonts w:eastAsia="Calibri"/>
                <w:sz w:val="22"/>
                <w:lang w:val="sr-Cyrl-RS"/>
              </w:rPr>
            </w:pPr>
            <w:r w:rsidRPr="006424C2">
              <w:rPr>
                <w:rFonts w:eastAsia="Calibri"/>
                <w:sz w:val="22"/>
                <w:lang w:val="sr-Cyrl-RS"/>
              </w:rPr>
              <w:t>Број усвојених прописа</w:t>
            </w:r>
          </w:p>
          <w:p w14:paraId="4FB548E0"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(почетна вредност 2021: 0, </w:t>
            </w:r>
          </w:p>
          <w:p w14:paraId="78B99AC7" w14:textId="3D179327" w:rsidR="005F446F" w:rsidRPr="006424C2" w:rsidRDefault="005F446F" w:rsidP="00EE2DF4">
            <w:pPr>
              <w:spacing w:before="0" w:after="0"/>
              <w:jc w:val="right"/>
              <w:rPr>
                <w:rFonts w:eastAsia="Calibri"/>
                <w:sz w:val="22"/>
                <w:lang w:val="sr-Cyrl-RS"/>
              </w:rPr>
            </w:pPr>
            <w:r w:rsidRPr="006424C2">
              <w:rPr>
                <w:rFonts w:eastAsia="Calibri"/>
                <w:sz w:val="22"/>
                <w:lang w:val="sr-Cyrl-RS"/>
              </w:rPr>
              <w:t>циљна вредност 20</w:t>
            </w:r>
            <w:r w:rsidR="00CA748A">
              <w:rPr>
                <w:rFonts w:eastAsia="Calibri"/>
                <w:sz w:val="22"/>
                <w:lang w:val="sr-Cyrl-RS"/>
              </w:rPr>
              <w:t>25</w:t>
            </w:r>
            <w:r w:rsidRPr="006424C2">
              <w:rPr>
                <w:rFonts w:eastAsia="Calibri"/>
                <w:sz w:val="22"/>
                <w:lang w:val="sr-Cyrl-RS"/>
              </w:rPr>
              <w:t>: 4)</w:t>
            </w:r>
          </w:p>
        </w:tc>
      </w:tr>
      <w:tr w:rsidR="002E3CAE" w:rsidRPr="006424C2" w14:paraId="2C804F08" w14:textId="77777777" w:rsidTr="006C36FD">
        <w:trPr>
          <w:trHeight w:val="567"/>
          <w:jc w:val="center"/>
        </w:trPr>
        <w:tc>
          <w:tcPr>
            <w:tcW w:w="3261" w:type="dxa"/>
            <w:vMerge/>
            <w:shd w:val="clear" w:color="auto" w:fill="FFD966" w:themeFill="accent4" w:themeFillTint="99"/>
            <w:vAlign w:val="center"/>
          </w:tcPr>
          <w:p w14:paraId="7A1213C6" w14:textId="77777777" w:rsidR="002E3CAE" w:rsidRPr="006424C2" w:rsidRDefault="002E3CAE" w:rsidP="00EE2DF4">
            <w:pPr>
              <w:spacing w:before="0" w:after="0"/>
              <w:jc w:val="left"/>
              <w:rPr>
                <w:sz w:val="22"/>
                <w:lang w:val="sr-Cyrl-RS"/>
              </w:rPr>
            </w:pPr>
          </w:p>
        </w:tc>
        <w:tc>
          <w:tcPr>
            <w:tcW w:w="5528" w:type="dxa"/>
            <w:shd w:val="clear" w:color="auto" w:fill="auto"/>
            <w:vAlign w:val="center"/>
          </w:tcPr>
          <w:p w14:paraId="5021C5D4" w14:textId="77777777" w:rsidR="002E3CAE" w:rsidRPr="006424C2" w:rsidRDefault="002E3CAE" w:rsidP="00EE2DF4">
            <w:pPr>
              <w:spacing w:before="0"/>
              <w:rPr>
                <w:rFonts w:eastAsia="Calibri"/>
                <w:sz w:val="22"/>
                <w:lang w:val="sr-Cyrl-RS"/>
              </w:rPr>
            </w:pPr>
            <w:r w:rsidRPr="006424C2">
              <w:rPr>
                <w:rFonts w:eastAsia="Calibri"/>
                <w:sz w:val="22"/>
                <w:lang w:val="sr-Cyrl-RS"/>
              </w:rPr>
              <w:t>Успостављен систем обавезног непрекидног образовања и увежбавања свих припадника свих хитних служби за деловање након саобраћајне незгоде</w:t>
            </w:r>
          </w:p>
          <w:p w14:paraId="3AAF4788" w14:textId="75293112" w:rsidR="00705F1E" w:rsidRPr="006424C2" w:rsidRDefault="00705F1E" w:rsidP="00705F1E">
            <w:pPr>
              <w:spacing w:before="0" w:after="0"/>
              <w:jc w:val="right"/>
              <w:rPr>
                <w:rFonts w:eastAsia="Calibri"/>
                <w:sz w:val="22"/>
                <w:lang w:val="sr-Cyrl-RS"/>
              </w:rPr>
            </w:pPr>
            <w:r w:rsidRPr="006424C2">
              <w:rPr>
                <w:rFonts w:eastAsia="Calibri"/>
                <w:sz w:val="22"/>
                <w:lang w:val="sr-Cyrl-RS"/>
              </w:rPr>
              <w:t xml:space="preserve">(почетна вредност 2021: не, </w:t>
            </w:r>
          </w:p>
          <w:p w14:paraId="228D9455" w14:textId="41420AF0" w:rsidR="00705F1E" w:rsidRPr="006424C2" w:rsidRDefault="00705F1E" w:rsidP="00705F1E">
            <w:pPr>
              <w:spacing w:before="0"/>
              <w:jc w:val="right"/>
              <w:rPr>
                <w:rFonts w:eastAsia="Calibri"/>
                <w:sz w:val="22"/>
                <w:lang w:val="sr-Cyrl-RS"/>
              </w:rPr>
            </w:pPr>
            <w:r w:rsidRPr="006424C2">
              <w:rPr>
                <w:rFonts w:eastAsia="Calibri"/>
                <w:sz w:val="22"/>
                <w:lang w:val="sr-Cyrl-RS"/>
              </w:rPr>
              <w:t>циљна вредност 20</w:t>
            </w:r>
            <w:r w:rsidR="00CA748A">
              <w:rPr>
                <w:rFonts w:eastAsia="Calibri"/>
                <w:sz w:val="22"/>
                <w:lang w:val="sr-Cyrl-RS"/>
              </w:rPr>
              <w:t>25</w:t>
            </w:r>
            <w:r w:rsidRPr="006424C2">
              <w:rPr>
                <w:rFonts w:eastAsia="Calibri"/>
                <w:sz w:val="22"/>
                <w:lang w:val="sr-Cyrl-RS"/>
              </w:rPr>
              <w:t>: да)</w:t>
            </w:r>
          </w:p>
        </w:tc>
      </w:tr>
      <w:tr w:rsidR="005F446F" w:rsidRPr="006424C2" w14:paraId="034C58AE" w14:textId="77777777" w:rsidTr="006C36FD">
        <w:trPr>
          <w:trHeight w:val="568"/>
          <w:jc w:val="center"/>
        </w:trPr>
        <w:tc>
          <w:tcPr>
            <w:tcW w:w="3261" w:type="dxa"/>
            <w:vMerge/>
            <w:shd w:val="clear" w:color="auto" w:fill="FFD966" w:themeFill="accent4" w:themeFillTint="99"/>
            <w:vAlign w:val="center"/>
          </w:tcPr>
          <w:p w14:paraId="0C098518" w14:textId="77777777" w:rsidR="005F446F" w:rsidRPr="006424C2" w:rsidRDefault="005F446F" w:rsidP="00EE2DF4">
            <w:pPr>
              <w:spacing w:before="0" w:after="0"/>
              <w:jc w:val="left"/>
              <w:rPr>
                <w:rFonts w:eastAsia="Calibri"/>
                <w:sz w:val="22"/>
                <w:lang w:val="sr-Cyrl-RS"/>
              </w:rPr>
            </w:pPr>
          </w:p>
        </w:tc>
        <w:tc>
          <w:tcPr>
            <w:tcW w:w="5528" w:type="dxa"/>
            <w:shd w:val="clear" w:color="auto" w:fill="FFD966" w:themeFill="accent4" w:themeFillTint="99"/>
            <w:vAlign w:val="center"/>
          </w:tcPr>
          <w:p w14:paraId="64439806"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p>
          <w:p w14:paraId="102C01C3"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АБС</w:t>
            </w:r>
          </w:p>
        </w:tc>
      </w:tr>
      <w:tr w:rsidR="005F446F" w:rsidRPr="006424C2" w14:paraId="0A6CD31C" w14:textId="77777777" w:rsidTr="006C36FD">
        <w:trPr>
          <w:trHeight w:val="568"/>
          <w:jc w:val="center"/>
        </w:trPr>
        <w:tc>
          <w:tcPr>
            <w:tcW w:w="3261" w:type="dxa"/>
            <w:vMerge/>
            <w:shd w:val="clear" w:color="auto" w:fill="FFD966" w:themeFill="accent4" w:themeFillTint="99"/>
            <w:vAlign w:val="center"/>
          </w:tcPr>
          <w:p w14:paraId="770BBF02" w14:textId="77777777" w:rsidR="005F446F" w:rsidRPr="006424C2" w:rsidRDefault="005F446F" w:rsidP="00EE2DF4">
            <w:pPr>
              <w:spacing w:before="0" w:after="0"/>
              <w:jc w:val="left"/>
              <w:rPr>
                <w:rFonts w:eastAsia="Calibri"/>
                <w:sz w:val="22"/>
                <w:lang w:val="sr-Cyrl-RS"/>
              </w:rPr>
            </w:pPr>
          </w:p>
        </w:tc>
        <w:tc>
          <w:tcPr>
            <w:tcW w:w="5528" w:type="dxa"/>
            <w:shd w:val="clear" w:color="auto" w:fill="FFD966" w:themeFill="accent4" w:themeFillTint="99"/>
            <w:vAlign w:val="center"/>
          </w:tcPr>
          <w:p w14:paraId="18AB9B2D" w14:textId="3729532C" w:rsidR="005F446F" w:rsidRPr="006424C2" w:rsidRDefault="005F446F" w:rsidP="00825B21">
            <w:pPr>
              <w:spacing w:before="0" w:after="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r w:rsidR="00CD65FA">
              <w:rPr>
                <w:rFonts w:eastAsia="Calibri"/>
                <w:sz w:val="22"/>
                <w:lang w:val="sr-Cyrl-RS"/>
              </w:rPr>
              <w:t>13</w:t>
            </w:r>
            <w:r w:rsidR="006C36FD" w:rsidRPr="006424C2">
              <w:rPr>
                <w:rFonts w:eastAsia="Calibri"/>
                <w:sz w:val="22"/>
                <w:lang w:val="sr-Cyrl-RS"/>
              </w:rPr>
              <w:t xml:space="preserve"> милиона</w:t>
            </w:r>
            <w:r w:rsidRPr="006424C2">
              <w:rPr>
                <w:rFonts w:eastAsia="Calibri"/>
                <w:sz w:val="22"/>
                <w:lang w:val="sr-Cyrl-RS"/>
              </w:rPr>
              <w:t xml:space="preserve"> РСД</w:t>
            </w:r>
          </w:p>
        </w:tc>
      </w:tr>
      <w:tr w:rsidR="005F446F" w:rsidRPr="006424C2" w14:paraId="210F0F12" w14:textId="77777777" w:rsidTr="006C36FD">
        <w:trPr>
          <w:trHeight w:val="967"/>
          <w:jc w:val="center"/>
        </w:trPr>
        <w:tc>
          <w:tcPr>
            <w:tcW w:w="3261" w:type="dxa"/>
            <w:vMerge w:val="restart"/>
            <w:shd w:val="clear" w:color="auto" w:fill="FFD966" w:themeFill="accent4" w:themeFillTint="99"/>
            <w:vAlign w:val="center"/>
          </w:tcPr>
          <w:p w14:paraId="55ACB60F" w14:textId="77777777" w:rsidR="005F446F" w:rsidRPr="006424C2" w:rsidRDefault="005F446F" w:rsidP="00EE2DF4">
            <w:pPr>
              <w:spacing w:before="0" w:after="0"/>
              <w:jc w:val="left"/>
              <w:rPr>
                <w:rFonts w:eastAsia="Calibri"/>
                <w:sz w:val="22"/>
                <w:lang w:val="sr-Cyrl-RS"/>
              </w:rPr>
            </w:pPr>
            <w:r w:rsidRPr="006424C2">
              <w:rPr>
                <w:sz w:val="22"/>
                <w:lang w:val="sr-Cyrl-RS"/>
              </w:rPr>
              <w:t>МЕРА 5.3. Успостављање савременог квалитетног комуникационог система</w:t>
            </w:r>
          </w:p>
        </w:tc>
        <w:tc>
          <w:tcPr>
            <w:tcW w:w="5528" w:type="dxa"/>
            <w:shd w:val="clear" w:color="auto" w:fill="auto"/>
            <w:vAlign w:val="center"/>
          </w:tcPr>
          <w:p w14:paraId="5DD142C0" w14:textId="77777777" w:rsidR="005F446F" w:rsidRPr="006424C2" w:rsidRDefault="005F446F" w:rsidP="00705F1E">
            <w:pPr>
              <w:spacing w:before="0" w:after="60"/>
              <w:rPr>
                <w:rFonts w:eastAsia="Calibri"/>
                <w:sz w:val="22"/>
                <w:szCs w:val="24"/>
                <w:lang w:val="sr-Cyrl-RS"/>
              </w:rPr>
            </w:pPr>
            <w:r w:rsidRPr="006424C2">
              <w:rPr>
                <w:rFonts w:eastAsia="Calibri"/>
                <w:sz w:val="22"/>
                <w:szCs w:val="24"/>
                <w:lang w:val="sr-Cyrl-RS"/>
              </w:rPr>
              <w:t>Проценат ЈЛС које имају успостављен заједнички систем тетра радио везе између свих хитних служби</w:t>
            </w:r>
          </w:p>
          <w:p w14:paraId="3FFAAFC5" w14:textId="77777777" w:rsidR="005F446F" w:rsidRPr="006424C2" w:rsidRDefault="005F446F" w:rsidP="001A0767">
            <w:pPr>
              <w:spacing w:before="0" w:after="0"/>
              <w:jc w:val="right"/>
              <w:rPr>
                <w:rFonts w:eastAsia="Calibri"/>
                <w:sz w:val="22"/>
                <w:szCs w:val="24"/>
                <w:lang w:val="sr-Cyrl-RS"/>
              </w:rPr>
            </w:pPr>
            <w:r w:rsidRPr="006424C2">
              <w:rPr>
                <w:rFonts w:eastAsia="Calibri"/>
                <w:sz w:val="22"/>
                <w:szCs w:val="24"/>
                <w:lang w:val="sr-Cyrl-RS"/>
              </w:rPr>
              <w:t xml:space="preserve">(почетна вредност 2021: 1,3%, </w:t>
            </w:r>
          </w:p>
          <w:p w14:paraId="0F35E140" w14:textId="2C6543BD" w:rsidR="005F446F" w:rsidRPr="006424C2" w:rsidRDefault="005F446F" w:rsidP="001A0767">
            <w:pPr>
              <w:spacing w:before="0" w:after="0"/>
              <w:jc w:val="right"/>
              <w:rPr>
                <w:rFonts w:eastAsia="Calibri"/>
                <w:sz w:val="22"/>
                <w:szCs w:val="24"/>
                <w:lang w:val="sr-Cyrl-RS"/>
              </w:rPr>
            </w:pPr>
            <w:r w:rsidRPr="006424C2">
              <w:rPr>
                <w:rFonts w:eastAsia="Calibri"/>
                <w:sz w:val="22"/>
                <w:szCs w:val="24"/>
                <w:lang w:val="sr-Cyrl-RS"/>
              </w:rPr>
              <w:t>циљна вредност 20</w:t>
            </w:r>
            <w:r w:rsidR="00CA748A">
              <w:rPr>
                <w:rFonts w:eastAsia="Calibri"/>
                <w:sz w:val="22"/>
                <w:szCs w:val="24"/>
                <w:lang w:val="sr-Cyrl-RS"/>
              </w:rPr>
              <w:t>25</w:t>
            </w:r>
            <w:r w:rsidRPr="006424C2">
              <w:rPr>
                <w:rFonts w:eastAsia="Calibri"/>
                <w:sz w:val="22"/>
                <w:szCs w:val="24"/>
                <w:lang w:val="sr-Cyrl-RS"/>
              </w:rPr>
              <w:t xml:space="preserve">: 100%) </w:t>
            </w:r>
          </w:p>
        </w:tc>
      </w:tr>
      <w:tr w:rsidR="005F446F" w:rsidRPr="006424C2" w14:paraId="33845EB0" w14:textId="77777777" w:rsidTr="006C36FD">
        <w:trPr>
          <w:trHeight w:val="468"/>
          <w:jc w:val="center"/>
        </w:trPr>
        <w:tc>
          <w:tcPr>
            <w:tcW w:w="3261" w:type="dxa"/>
            <w:vMerge/>
            <w:shd w:val="clear" w:color="auto" w:fill="FFD966" w:themeFill="accent4" w:themeFillTint="99"/>
            <w:vAlign w:val="center"/>
          </w:tcPr>
          <w:p w14:paraId="59C1EF91" w14:textId="77777777" w:rsidR="005F446F" w:rsidRPr="006424C2" w:rsidRDefault="005F446F" w:rsidP="00EE2DF4">
            <w:pPr>
              <w:spacing w:before="0" w:after="0"/>
              <w:jc w:val="left"/>
              <w:rPr>
                <w:rFonts w:eastAsia="Calibri"/>
                <w:sz w:val="22"/>
                <w:lang w:val="sr-Cyrl-RS"/>
              </w:rPr>
            </w:pPr>
          </w:p>
        </w:tc>
        <w:tc>
          <w:tcPr>
            <w:tcW w:w="5528" w:type="dxa"/>
            <w:shd w:val="clear" w:color="auto" w:fill="auto"/>
            <w:vAlign w:val="center"/>
          </w:tcPr>
          <w:p w14:paraId="00107934" w14:textId="77777777" w:rsidR="005F446F" w:rsidRPr="006424C2" w:rsidRDefault="005F446F" w:rsidP="00705F1E">
            <w:pPr>
              <w:spacing w:before="0" w:after="60"/>
              <w:rPr>
                <w:sz w:val="22"/>
                <w:lang w:val="sr-Cyrl-RS"/>
              </w:rPr>
            </w:pPr>
            <w:r w:rsidRPr="006424C2">
              <w:rPr>
                <w:sz w:val="22"/>
                <w:lang w:val="sr-Cyrl-RS"/>
              </w:rPr>
              <w:t>Успостављен информациони систем који омогућава квалитетну видео везу и брзо слање и пријем података између хитних служби, односно јединица хитних служби, као и успостављање система који омогућује поуздан пријем дојаве о саобраћајној незгоди (ГПС позиционирање позиваоца, eCall систем, итд.)</w:t>
            </w:r>
          </w:p>
          <w:p w14:paraId="1306661B" w14:textId="77777777" w:rsidR="005F446F" w:rsidRPr="006424C2" w:rsidRDefault="005F446F" w:rsidP="00EE2DF4">
            <w:pPr>
              <w:spacing w:before="0" w:after="0"/>
              <w:jc w:val="right"/>
              <w:rPr>
                <w:rFonts w:eastAsia="Calibri"/>
                <w:sz w:val="22"/>
                <w:szCs w:val="24"/>
                <w:lang w:val="sr-Cyrl-RS"/>
              </w:rPr>
            </w:pPr>
            <w:r w:rsidRPr="006424C2">
              <w:rPr>
                <w:rFonts w:eastAsia="Calibri"/>
                <w:sz w:val="22"/>
                <w:szCs w:val="24"/>
                <w:lang w:val="sr-Cyrl-RS"/>
              </w:rPr>
              <w:t xml:space="preserve">(почетна вредност 2021: не, </w:t>
            </w:r>
          </w:p>
          <w:p w14:paraId="7787E5B6" w14:textId="77777777" w:rsidR="005F446F" w:rsidRPr="006424C2" w:rsidRDefault="005F446F" w:rsidP="00EE2DF4">
            <w:pPr>
              <w:spacing w:before="0" w:after="0"/>
              <w:jc w:val="right"/>
              <w:rPr>
                <w:rFonts w:eastAsia="Calibri"/>
                <w:sz w:val="22"/>
                <w:szCs w:val="24"/>
                <w:lang w:val="sr-Cyrl-RS"/>
              </w:rPr>
            </w:pPr>
            <w:r w:rsidRPr="006424C2">
              <w:rPr>
                <w:rFonts w:eastAsia="Calibri"/>
                <w:sz w:val="22"/>
                <w:szCs w:val="24"/>
                <w:lang w:val="sr-Cyrl-RS"/>
              </w:rPr>
              <w:t>циљна вредност 2025: да)</w:t>
            </w:r>
          </w:p>
        </w:tc>
      </w:tr>
      <w:tr w:rsidR="005F446F" w:rsidRPr="006424C2" w14:paraId="5E28603D" w14:textId="77777777" w:rsidTr="006C36FD">
        <w:trPr>
          <w:trHeight w:val="467"/>
          <w:jc w:val="center"/>
        </w:trPr>
        <w:tc>
          <w:tcPr>
            <w:tcW w:w="3261" w:type="dxa"/>
            <w:vMerge/>
            <w:shd w:val="clear" w:color="auto" w:fill="FFD966" w:themeFill="accent4" w:themeFillTint="99"/>
            <w:vAlign w:val="center"/>
          </w:tcPr>
          <w:p w14:paraId="78315908" w14:textId="77777777" w:rsidR="005F446F" w:rsidRPr="006424C2" w:rsidRDefault="005F446F" w:rsidP="00EE2DF4">
            <w:pPr>
              <w:spacing w:before="0" w:after="0"/>
              <w:jc w:val="left"/>
              <w:rPr>
                <w:rFonts w:eastAsia="Calibri"/>
                <w:sz w:val="22"/>
                <w:lang w:val="sr-Cyrl-RS"/>
              </w:rPr>
            </w:pPr>
          </w:p>
        </w:tc>
        <w:tc>
          <w:tcPr>
            <w:tcW w:w="5528" w:type="dxa"/>
            <w:shd w:val="clear" w:color="auto" w:fill="FFD966" w:themeFill="accent4" w:themeFillTint="99"/>
            <w:vAlign w:val="center"/>
          </w:tcPr>
          <w:p w14:paraId="1831729B"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p>
          <w:p w14:paraId="3C0670F6" w14:textId="77777777" w:rsidR="005F446F" w:rsidRPr="006424C2" w:rsidRDefault="005F446F" w:rsidP="00EE2DF4">
            <w:pPr>
              <w:spacing w:before="0" w:after="0"/>
              <w:jc w:val="right"/>
              <w:rPr>
                <w:rFonts w:eastAsia="Calibri"/>
                <w:sz w:val="22"/>
                <w:szCs w:val="24"/>
                <w:lang w:val="sr-Cyrl-RS"/>
              </w:rPr>
            </w:pPr>
            <w:r w:rsidRPr="006424C2">
              <w:rPr>
                <w:rFonts w:eastAsia="Calibri"/>
                <w:sz w:val="22"/>
                <w:lang w:val="sr-Cyrl-RS"/>
              </w:rPr>
              <w:t>АБС</w:t>
            </w:r>
            <w:r w:rsidRPr="006424C2">
              <w:rPr>
                <w:rFonts w:eastAsia="Calibri"/>
                <w:sz w:val="22"/>
                <w:szCs w:val="24"/>
                <w:lang w:val="sr-Cyrl-RS"/>
              </w:rPr>
              <w:t xml:space="preserve">  </w:t>
            </w:r>
          </w:p>
        </w:tc>
      </w:tr>
      <w:tr w:rsidR="005F446F" w:rsidRPr="006424C2" w14:paraId="07CAA42F" w14:textId="77777777" w:rsidTr="006C36FD">
        <w:trPr>
          <w:trHeight w:val="467"/>
          <w:jc w:val="center"/>
        </w:trPr>
        <w:tc>
          <w:tcPr>
            <w:tcW w:w="3261" w:type="dxa"/>
            <w:vMerge/>
            <w:shd w:val="clear" w:color="auto" w:fill="FFD966" w:themeFill="accent4" w:themeFillTint="99"/>
            <w:vAlign w:val="center"/>
          </w:tcPr>
          <w:p w14:paraId="14C68452" w14:textId="77777777" w:rsidR="005F446F" w:rsidRPr="006424C2" w:rsidRDefault="005F446F" w:rsidP="00EE2DF4">
            <w:pPr>
              <w:spacing w:before="0" w:after="0"/>
              <w:jc w:val="left"/>
              <w:rPr>
                <w:rFonts w:eastAsia="Calibri"/>
                <w:sz w:val="22"/>
                <w:lang w:val="sr-Cyrl-RS"/>
              </w:rPr>
            </w:pPr>
          </w:p>
        </w:tc>
        <w:tc>
          <w:tcPr>
            <w:tcW w:w="5528" w:type="dxa"/>
            <w:shd w:val="clear" w:color="auto" w:fill="FFD966" w:themeFill="accent4" w:themeFillTint="99"/>
            <w:vAlign w:val="center"/>
          </w:tcPr>
          <w:p w14:paraId="1ECF0A4B" w14:textId="06DFEBC0" w:rsidR="005F446F" w:rsidRPr="006424C2" w:rsidRDefault="005F446F" w:rsidP="006C36FD">
            <w:pPr>
              <w:spacing w:before="0" w:after="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r w:rsidR="006C36FD" w:rsidRPr="006424C2">
              <w:rPr>
                <w:rFonts w:eastAsia="Calibri"/>
                <w:sz w:val="22"/>
                <w:lang w:val="sr-Cyrl-RS"/>
              </w:rPr>
              <w:t>106 милиона</w:t>
            </w:r>
            <w:r w:rsidRPr="006424C2">
              <w:rPr>
                <w:rFonts w:eastAsia="Calibri"/>
                <w:sz w:val="22"/>
                <w:lang w:val="sr-Cyrl-RS"/>
              </w:rPr>
              <w:t xml:space="preserve"> РСД</w:t>
            </w:r>
          </w:p>
        </w:tc>
      </w:tr>
      <w:tr w:rsidR="005F446F" w:rsidRPr="006424C2" w14:paraId="026E1EC7" w14:textId="77777777" w:rsidTr="006C36FD">
        <w:trPr>
          <w:trHeight w:val="742"/>
          <w:jc w:val="center"/>
        </w:trPr>
        <w:tc>
          <w:tcPr>
            <w:tcW w:w="3261" w:type="dxa"/>
            <w:vMerge w:val="restart"/>
            <w:shd w:val="clear" w:color="auto" w:fill="FFD966" w:themeFill="accent4" w:themeFillTint="99"/>
            <w:vAlign w:val="center"/>
          </w:tcPr>
          <w:p w14:paraId="4E00D9F4" w14:textId="77777777" w:rsidR="005F446F" w:rsidRPr="006424C2" w:rsidRDefault="005F446F" w:rsidP="00EE2DF4">
            <w:pPr>
              <w:spacing w:before="0" w:after="0"/>
              <w:jc w:val="left"/>
              <w:rPr>
                <w:rFonts w:eastAsia="Calibri"/>
                <w:sz w:val="22"/>
                <w:lang w:val="sr-Cyrl-RS"/>
              </w:rPr>
            </w:pPr>
            <w:r w:rsidRPr="006424C2">
              <w:rPr>
                <w:sz w:val="22"/>
                <w:lang w:val="sr-Cyrl-RS"/>
              </w:rPr>
              <w:t xml:space="preserve">МЕРА 5.4. </w:t>
            </w:r>
            <w:r w:rsidRPr="006424C2">
              <w:rPr>
                <w:bCs/>
                <w:spacing w:val="-4"/>
                <w:sz w:val="22"/>
                <w:lang w:val="sr-Cyrl-RS"/>
              </w:rPr>
              <w:t>Успостављање службе хеликоптерске хитне медицинске помоћи</w:t>
            </w:r>
          </w:p>
        </w:tc>
        <w:tc>
          <w:tcPr>
            <w:tcW w:w="5528" w:type="dxa"/>
            <w:shd w:val="clear" w:color="auto" w:fill="auto"/>
            <w:vAlign w:val="center"/>
          </w:tcPr>
          <w:p w14:paraId="11B63EA9" w14:textId="134AD6A6" w:rsidR="005F446F" w:rsidRPr="006424C2" w:rsidRDefault="002E3CAE" w:rsidP="00705F1E">
            <w:pPr>
              <w:spacing w:before="0" w:after="60"/>
              <w:rPr>
                <w:rFonts w:eastAsia="Calibri"/>
                <w:sz w:val="22"/>
                <w:szCs w:val="24"/>
                <w:lang w:val="sr-Cyrl-RS"/>
              </w:rPr>
            </w:pPr>
            <w:r w:rsidRPr="006424C2">
              <w:rPr>
                <w:rFonts w:eastAsia="Calibri"/>
                <w:sz w:val="22"/>
                <w:szCs w:val="24"/>
                <w:lang w:val="sr-Cyrl-RS"/>
              </w:rPr>
              <w:t>Успостављена служба хеликоптерске хитне медицинске помоћи</w:t>
            </w:r>
          </w:p>
          <w:p w14:paraId="178E84C8" w14:textId="77777777" w:rsidR="005F446F" w:rsidRPr="006424C2" w:rsidRDefault="005F446F" w:rsidP="00EE2DF4">
            <w:pPr>
              <w:spacing w:before="0" w:after="0"/>
              <w:jc w:val="right"/>
              <w:rPr>
                <w:rFonts w:eastAsia="Calibri"/>
                <w:sz w:val="22"/>
                <w:szCs w:val="24"/>
                <w:lang w:val="sr-Cyrl-RS"/>
              </w:rPr>
            </w:pPr>
            <w:r w:rsidRPr="006424C2">
              <w:rPr>
                <w:rFonts w:eastAsia="Calibri"/>
                <w:sz w:val="22"/>
                <w:szCs w:val="24"/>
                <w:lang w:val="sr-Cyrl-RS"/>
              </w:rPr>
              <w:t xml:space="preserve">(почетна вредност 2021: не, </w:t>
            </w:r>
          </w:p>
          <w:p w14:paraId="5188A6A6" w14:textId="77777777" w:rsidR="005F446F" w:rsidRPr="006424C2" w:rsidRDefault="005F446F" w:rsidP="00EE2DF4">
            <w:pPr>
              <w:spacing w:before="0" w:after="0"/>
              <w:jc w:val="right"/>
              <w:rPr>
                <w:rFonts w:eastAsia="Calibri"/>
                <w:sz w:val="22"/>
                <w:szCs w:val="24"/>
                <w:lang w:val="sr-Cyrl-RS"/>
              </w:rPr>
            </w:pPr>
            <w:r w:rsidRPr="006424C2">
              <w:rPr>
                <w:rFonts w:eastAsia="Calibri"/>
                <w:sz w:val="22"/>
                <w:szCs w:val="24"/>
                <w:lang w:val="sr-Cyrl-RS"/>
              </w:rPr>
              <w:t>циљна вредност 2025: да)</w:t>
            </w:r>
          </w:p>
        </w:tc>
      </w:tr>
      <w:tr w:rsidR="005F446F" w:rsidRPr="006424C2" w14:paraId="45C061A3" w14:textId="77777777" w:rsidTr="006C36FD">
        <w:trPr>
          <w:trHeight w:val="522"/>
          <w:jc w:val="center"/>
        </w:trPr>
        <w:tc>
          <w:tcPr>
            <w:tcW w:w="3261" w:type="dxa"/>
            <w:vMerge/>
            <w:shd w:val="clear" w:color="auto" w:fill="FFD966" w:themeFill="accent4" w:themeFillTint="99"/>
            <w:vAlign w:val="center"/>
          </w:tcPr>
          <w:p w14:paraId="559F5E0E" w14:textId="77777777" w:rsidR="005F446F" w:rsidRPr="006424C2" w:rsidRDefault="005F446F" w:rsidP="00EE2DF4">
            <w:pPr>
              <w:spacing w:before="0" w:after="0"/>
              <w:jc w:val="left"/>
              <w:rPr>
                <w:rFonts w:eastAsia="Calibri"/>
                <w:sz w:val="22"/>
                <w:lang w:val="sr-Cyrl-RS"/>
              </w:rPr>
            </w:pPr>
          </w:p>
        </w:tc>
        <w:tc>
          <w:tcPr>
            <w:tcW w:w="5528" w:type="dxa"/>
            <w:shd w:val="clear" w:color="auto" w:fill="FFD966" w:themeFill="accent4" w:themeFillTint="99"/>
            <w:vAlign w:val="center"/>
          </w:tcPr>
          <w:p w14:paraId="5DE82DE8"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p>
          <w:p w14:paraId="2F360090" w14:textId="77777777" w:rsidR="005F446F" w:rsidRPr="006424C2" w:rsidRDefault="005F446F" w:rsidP="00EE2DF4">
            <w:pPr>
              <w:spacing w:before="0" w:after="0"/>
              <w:jc w:val="right"/>
              <w:rPr>
                <w:rFonts w:eastAsia="Calibri"/>
                <w:sz w:val="22"/>
                <w:szCs w:val="24"/>
                <w:lang w:val="sr-Cyrl-RS"/>
              </w:rPr>
            </w:pPr>
            <w:r w:rsidRPr="006424C2">
              <w:rPr>
                <w:rFonts w:eastAsia="Calibri"/>
                <w:sz w:val="22"/>
                <w:lang w:val="sr-Cyrl-RS"/>
              </w:rPr>
              <w:t>АБС</w:t>
            </w:r>
          </w:p>
        </w:tc>
      </w:tr>
      <w:tr w:rsidR="005F446F" w:rsidRPr="006424C2" w14:paraId="60F42681" w14:textId="77777777" w:rsidTr="006C36FD">
        <w:trPr>
          <w:trHeight w:val="522"/>
          <w:jc w:val="center"/>
        </w:trPr>
        <w:tc>
          <w:tcPr>
            <w:tcW w:w="3261" w:type="dxa"/>
            <w:vMerge/>
            <w:shd w:val="clear" w:color="auto" w:fill="FFD966" w:themeFill="accent4" w:themeFillTint="99"/>
            <w:vAlign w:val="center"/>
          </w:tcPr>
          <w:p w14:paraId="5CBF00E7" w14:textId="77777777" w:rsidR="005F446F" w:rsidRPr="006424C2" w:rsidRDefault="005F446F" w:rsidP="00EE2DF4">
            <w:pPr>
              <w:spacing w:before="0" w:after="0"/>
              <w:jc w:val="left"/>
              <w:rPr>
                <w:rFonts w:eastAsia="Calibri"/>
                <w:sz w:val="22"/>
                <w:lang w:val="sr-Cyrl-RS"/>
              </w:rPr>
            </w:pPr>
          </w:p>
        </w:tc>
        <w:tc>
          <w:tcPr>
            <w:tcW w:w="5528" w:type="dxa"/>
            <w:shd w:val="clear" w:color="auto" w:fill="FFD966" w:themeFill="accent4" w:themeFillTint="99"/>
            <w:vAlign w:val="center"/>
          </w:tcPr>
          <w:p w14:paraId="26929894" w14:textId="54611121" w:rsidR="005F446F" w:rsidRPr="006424C2" w:rsidRDefault="005F446F" w:rsidP="006B0468">
            <w:pPr>
              <w:spacing w:before="0" w:after="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r w:rsidR="006B0468">
              <w:rPr>
                <w:rFonts w:eastAsia="Calibri"/>
                <w:sz w:val="22"/>
                <w:lang w:val="sr-Cyrl-RS"/>
              </w:rPr>
              <w:t>13</w:t>
            </w:r>
            <w:r w:rsidR="00632F58" w:rsidRPr="006424C2">
              <w:rPr>
                <w:rFonts w:eastAsia="Calibri"/>
                <w:sz w:val="22"/>
                <w:lang w:val="sr-Cyrl-RS"/>
              </w:rPr>
              <w:t xml:space="preserve"> милиона</w:t>
            </w:r>
            <w:r w:rsidRPr="006424C2">
              <w:rPr>
                <w:rFonts w:eastAsia="Calibri"/>
                <w:sz w:val="22"/>
                <w:lang w:val="sr-Cyrl-RS"/>
              </w:rPr>
              <w:t xml:space="preserve"> РСД</w:t>
            </w:r>
          </w:p>
        </w:tc>
      </w:tr>
      <w:tr w:rsidR="005F446F" w:rsidRPr="006424C2" w14:paraId="4DEC29E2" w14:textId="77777777" w:rsidTr="006C36FD">
        <w:trPr>
          <w:trHeight w:val="650"/>
          <w:jc w:val="center"/>
        </w:trPr>
        <w:tc>
          <w:tcPr>
            <w:tcW w:w="3261" w:type="dxa"/>
            <w:vMerge w:val="restart"/>
            <w:shd w:val="clear" w:color="auto" w:fill="FFD966" w:themeFill="accent4" w:themeFillTint="99"/>
            <w:vAlign w:val="center"/>
          </w:tcPr>
          <w:p w14:paraId="006E9571" w14:textId="77777777" w:rsidR="005F446F" w:rsidRPr="006424C2" w:rsidRDefault="005F446F" w:rsidP="00EE2DF4">
            <w:pPr>
              <w:spacing w:before="0" w:after="0"/>
              <w:jc w:val="left"/>
              <w:rPr>
                <w:rFonts w:eastAsia="Calibri"/>
                <w:sz w:val="22"/>
                <w:lang w:val="sr-Cyrl-RS"/>
              </w:rPr>
            </w:pPr>
            <w:r w:rsidRPr="006424C2">
              <w:rPr>
                <w:sz w:val="22"/>
                <w:lang w:val="sr-Cyrl-RS"/>
              </w:rPr>
              <w:t>МЕРА 5.5. Унапређење стручности, оспособљености и увежбаности припадника хитних служби за деловање након саобраћајне незгоде</w:t>
            </w:r>
          </w:p>
        </w:tc>
        <w:tc>
          <w:tcPr>
            <w:tcW w:w="5528" w:type="dxa"/>
            <w:shd w:val="clear" w:color="auto" w:fill="auto"/>
            <w:vAlign w:val="center"/>
          </w:tcPr>
          <w:p w14:paraId="2D67C0C1" w14:textId="77777777" w:rsidR="005F446F" w:rsidRPr="006424C2" w:rsidRDefault="005F446F" w:rsidP="00705F1E">
            <w:pPr>
              <w:spacing w:before="0" w:after="60"/>
              <w:rPr>
                <w:rFonts w:eastAsia="Calibri"/>
                <w:sz w:val="22"/>
                <w:szCs w:val="24"/>
                <w:lang w:val="sr-Cyrl-RS"/>
              </w:rPr>
            </w:pPr>
            <w:r w:rsidRPr="006424C2">
              <w:rPr>
                <w:rFonts w:eastAsia="Calibri"/>
                <w:sz w:val="22"/>
                <w:szCs w:val="24"/>
                <w:lang w:val="sr-Cyrl-RS"/>
              </w:rPr>
              <w:t>Проценат/ број иновираних образовних, наставних и стручних планова и програма</w:t>
            </w:r>
          </w:p>
          <w:p w14:paraId="005A8881" w14:textId="77777777" w:rsidR="005F446F" w:rsidRPr="006424C2" w:rsidRDefault="005F446F" w:rsidP="00EE2DF4">
            <w:pPr>
              <w:spacing w:before="0" w:after="0"/>
              <w:jc w:val="right"/>
              <w:rPr>
                <w:rFonts w:eastAsia="Calibri"/>
                <w:sz w:val="22"/>
                <w:szCs w:val="24"/>
                <w:lang w:val="sr-Cyrl-RS"/>
              </w:rPr>
            </w:pPr>
            <w:r w:rsidRPr="006424C2">
              <w:rPr>
                <w:rFonts w:eastAsia="Calibri"/>
                <w:sz w:val="22"/>
                <w:szCs w:val="24"/>
                <w:lang w:val="sr-Cyrl-RS"/>
              </w:rPr>
              <w:t xml:space="preserve">(почетна вредност 2021: не, </w:t>
            </w:r>
          </w:p>
          <w:p w14:paraId="2C337A6B" w14:textId="77777777" w:rsidR="005F446F" w:rsidRPr="006424C2" w:rsidRDefault="005F446F" w:rsidP="00EE2DF4">
            <w:pPr>
              <w:spacing w:before="0" w:after="0"/>
              <w:jc w:val="right"/>
              <w:rPr>
                <w:rFonts w:eastAsia="Calibri"/>
                <w:sz w:val="22"/>
                <w:szCs w:val="24"/>
                <w:lang w:val="sr-Cyrl-RS"/>
              </w:rPr>
            </w:pPr>
            <w:r w:rsidRPr="006424C2">
              <w:rPr>
                <w:rFonts w:eastAsia="Calibri"/>
                <w:sz w:val="22"/>
                <w:szCs w:val="24"/>
                <w:lang w:val="sr-Cyrl-RS"/>
              </w:rPr>
              <w:t>циљна вредност 2030: да)</w:t>
            </w:r>
          </w:p>
        </w:tc>
      </w:tr>
      <w:tr w:rsidR="005F446F" w:rsidRPr="006424C2" w14:paraId="5AB50469" w14:textId="77777777" w:rsidTr="006C36FD">
        <w:trPr>
          <w:trHeight w:val="650"/>
          <w:jc w:val="center"/>
        </w:trPr>
        <w:tc>
          <w:tcPr>
            <w:tcW w:w="3261" w:type="dxa"/>
            <w:vMerge/>
            <w:shd w:val="clear" w:color="auto" w:fill="FFD966" w:themeFill="accent4" w:themeFillTint="99"/>
            <w:vAlign w:val="center"/>
          </w:tcPr>
          <w:p w14:paraId="780FACDC" w14:textId="77777777" w:rsidR="005F446F" w:rsidRPr="006424C2" w:rsidRDefault="005F446F" w:rsidP="00EE2DF4">
            <w:pPr>
              <w:spacing w:before="0" w:after="0"/>
              <w:jc w:val="left"/>
              <w:rPr>
                <w:sz w:val="22"/>
                <w:lang w:val="sr-Cyrl-RS"/>
              </w:rPr>
            </w:pPr>
          </w:p>
        </w:tc>
        <w:tc>
          <w:tcPr>
            <w:tcW w:w="5528" w:type="dxa"/>
            <w:shd w:val="clear" w:color="auto" w:fill="auto"/>
            <w:vAlign w:val="center"/>
          </w:tcPr>
          <w:p w14:paraId="0C676FB5" w14:textId="77777777" w:rsidR="005F446F" w:rsidRPr="006424C2" w:rsidRDefault="005F446F" w:rsidP="00705F1E">
            <w:pPr>
              <w:spacing w:before="0" w:after="60"/>
              <w:rPr>
                <w:rFonts w:eastAsia="Calibri"/>
                <w:sz w:val="22"/>
                <w:szCs w:val="24"/>
                <w:lang w:val="sr-Cyrl-RS"/>
              </w:rPr>
            </w:pPr>
            <w:r w:rsidRPr="006424C2">
              <w:rPr>
                <w:rFonts w:eastAsia="Calibri"/>
                <w:sz w:val="22"/>
                <w:szCs w:val="24"/>
                <w:lang w:val="sr-Cyrl-RS"/>
              </w:rPr>
              <w:t>Проценат хитних служби које најмање два пута реализују заједничке вежбе</w:t>
            </w:r>
          </w:p>
          <w:p w14:paraId="773528ED" w14:textId="77777777" w:rsidR="005F446F" w:rsidRPr="006424C2" w:rsidRDefault="005F446F" w:rsidP="00EE2DF4">
            <w:pPr>
              <w:spacing w:before="0" w:after="0"/>
              <w:jc w:val="right"/>
              <w:rPr>
                <w:rFonts w:eastAsia="Calibri"/>
                <w:sz w:val="22"/>
                <w:szCs w:val="24"/>
                <w:lang w:val="sr-Cyrl-RS"/>
              </w:rPr>
            </w:pPr>
            <w:r w:rsidRPr="006424C2">
              <w:rPr>
                <w:rFonts w:eastAsia="Calibri"/>
                <w:sz w:val="22"/>
                <w:szCs w:val="24"/>
                <w:lang w:val="sr-Cyrl-RS"/>
              </w:rPr>
              <w:t xml:space="preserve">(почетна вредност 2021: 0%, </w:t>
            </w:r>
          </w:p>
          <w:p w14:paraId="4D6FF273" w14:textId="77777777" w:rsidR="005F446F" w:rsidRPr="006424C2" w:rsidRDefault="005F446F" w:rsidP="00EE2DF4">
            <w:pPr>
              <w:spacing w:before="0"/>
              <w:jc w:val="right"/>
              <w:rPr>
                <w:rFonts w:eastAsia="Calibri"/>
                <w:sz w:val="22"/>
                <w:szCs w:val="24"/>
                <w:highlight w:val="yellow"/>
                <w:lang w:val="sr-Cyrl-RS"/>
              </w:rPr>
            </w:pPr>
            <w:r w:rsidRPr="006424C2">
              <w:rPr>
                <w:rFonts w:eastAsia="Calibri"/>
                <w:sz w:val="22"/>
                <w:szCs w:val="24"/>
                <w:lang w:val="sr-Cyrl-RS"/>
              </w:rPr>
              <w:t>циљна вредност 2030: 100% )</w:t>
            </w:r>
          </w:p>
        </w:tc>
      </w:tr>
      <w:tr w:rsidR="002E3CAE" w:rsidRPr="006424C2" w14:paraId="408CB4A3" w14:textId="77777777" w:rsidTr="006C36FD">
        <w:trPr>
          <w:trHeight w:val="284"/>
          <w:jc w:val="center"/>
        </w:trPr>
        <w:tc>
          <w:tcPr>
            <w:tcW w:w="3261" w:type="dxa"/>
            <w:vMerge/>
            <w:shd w:val="clear" w:color="auto" w:fill="FFD966" w:themeFill="accent4" w:themeFillTint="99"/>
            <w:vAlign w:val="center"/>
          </w:tcPr>
          <w:p w14:paraId="16F29012" w14:textId="77777777" w:rsidR="002E3CAE" w:rsidRPr="006424C2" w:rsidRDefault="002E3CAE" w:rsidP="00EE2DF4">
            <w:pPr>
              <w:spacing w:before="0" w:after="0"/>
              <w:jc w:val="left"/>
              <w:rPr>
                <w:sz w:val="22"/>
                <w:lang w:val="sr-Cyrl-RS"/>
              </w:rPr>
            </w:pPr>
          </w:p>
        </w:tc>
        <w:tc>
          <w:tcPr>
            <w:tcW w:w="5528" w:type="dxa"/>
            <w:shd w:val="clear" w:color="auto" w:fill="auto"/>
            <w:vAlign w:val="center"/>
          </w:tcPr>
          <w:p w14:paraId="016AF538" w14:textId="7B32AB70" w:rsidR="002E3CAE" w:rsidRPr="006424C2" w:rsidRDefault="002E3CAE" w:rsidP="00705F1E">
            <w:pPr>
              <w:spacing w:before="0" w:after="60"/>
              <w:rPr>
                <w:rFonts w:eastAsia="Calibri"/>
                <w:sz w:val="22"/>
                <w:szCs w:val="24"/>
                <w:lang w:val="sr-Cyrl-RS"/>
              </w:rPr>
            </w:pPr>
            <w:r w:rsidRPr="006424C2">
              <w:rPr>
                <w:rFonts w:eastAsia="Calibri"/>
                <w:sz w:val="22"/>
                <w:szCs w:val="24"/>
                <w:lang w:val="sr-Cyrl-RS"/>
              </w:rPr>
              <w:t xml:space="preserve">Изграђен, опремљен, </w:t>
            </w:r>
            <w:r w:rsidR="00B2295B" w:rsidRPr="006424C2">
              <w:rPr>
                <w:rFonts w:eastAsia="Calibri"/>
                <w:sz w:val="22"/>
                <w:szCs w:val="24"/>
                <w:lang w:val="sr-Cyrl-RS"/>
              </w:rPr>
              <w:t>оспособљен</w:t>
            </w:r>
            <w:r w:rsidRPr="006424C2">
              <w:rPr>
                <w:rFonts w:eastAsia="Calibri"/>
                <w:sz w:val="22"/>
                <w:szCs w:val="24"/>
                <w:lang w:val="sr-Cyrl-RS"/>
              </w:rPr>
              <w:t xml:space="preserve"> и пуштен у рад тренинг центар за заједничку обуку и увежбавање свих хитних служби</w:t>
            </w:r>
          </w:p>
          <w:p w14:paraId="4E21D00A" w14:textId="1F9247F7" w:rsidR="002E3CAE" w:rsidRPr="006424C2" w:rsidRDefault="002E3CAE" w:rsidP="002E3CAE">
            <w:pPr>
              <w:spacing w:before="0" w:after="0"/>
              <w:jc w:val="right"/>
              <w:rPr>
                <w:rFonts w:eastAsia="Calibri"/>
                <w:sz w:val="22"/>
                <w:szCs w:val="24"/>
                <w:lang w:val="sr-Cyrl-RS"/>
              </w:rPr>
            </w:pPr>
            <w:r w:rsidRPr="006424C2">
              <w:rPr>
                <w:rFonts w:eastAsia="Calibri"/>
                <w:sz w:val="22"/>
                <w:szCs w:val="24"/>
                <w:lang w:val="sr-Cyrl-RS"/>
              </w:rPr>
              <w:t xml:space="preserve">(почетна вредност 2021: не, </w:t>
            </w:r>
          </w:p>
          <w:p w14:paraId="728DAF58" w14:textId="2CCA02E3" w:rsidR="002E3CAE" w:rsidRPr="006424C2" w:rsidRDefault="002E3CAE" w:rsidP="00705F1E">
            <w:pPr>
              <w:spacing w:before="0" w:after="0"/>
              <w:jc w:val="right"/>
              <w:rPr>
                <w:rFonts w:eastAsia="Calibri"/>
                <w:sz w:val="22"/>
                <w:szCs w:val="24"/>
                <w:lang w:val="sr-Cyrl-RS"/>
              </w:rPr>
            </w:pPr>
            <w:r w:rsidRPr="006424C2">
              <w:rPr>
                <w:rFonts w:eastAsia="Calibri"/>
                <w:sz w:val="22"/>
                <w:szCs w:val="24"/>
                <w:lang w:val="sr-Cyrl-RS"/>
              </w:rPr>
              <w:t>циљна вредност 20</w:t>
            </w:r>
            <w:r w:rsidR="00CA748A">
              <w:rPr>
                <w:rFonts w:eastAsia="Calibri"/>
                <w:sz w:val="22"/>
                <w:szCs w:val="24"/>
                <w:lang w:val="sr-Cyrl-RS"/>
              </w:rPr>
              <w:t>25</w:t>
            </w:r>
            <w:r w:rsidRPr="006424C2">
              <w:rPr>
                <w:rFonts w:eastAsia="Calibri"/>
                <w:sz w:val="22"/>
                <w:szCs w:val="24"/>
                <w:lang w:val="sr-Cyrl-RS"/>
              </w:rPr>
              <w:t xml:space="preserve">: </w:t>
            </w:r>
            <w:r w:rsidR="00705F1E" w:rsidRPr="006424C2">
              <w:rPr>
                <w:rFonts w:eastAsia="Calibri"/>
                <w:sz w:val="22"/>
                <w:szCs w:val="24"/>
                <w:lang w:val="sr-Cyrl-RS"/>
              </w:rPr>
              <w:t>да</w:t>
            </w:r>
            <w:r w:rsidRPr="006424C2">
              <w:rPr>
                <w:rFonts w:eastAsia="Calibri"/>
                <w:sz w:val="22"/>
                <w:szCs w:val="24"/>
                <w:lang w:val="sr-Cyrl-RS"/>
              </w:rPr>
              <w:t xml:space="preserve"> )</w:t>
            </w:r>
          </w:p>
        </w:tc>
      </w:tr>
      <w:tr w:rsidR="005F446F" w:rsidRPr="006424C2" w14:paraId="3BEA482D" w14:textId="77777777" w:rsidTr="006C36FD">
        <w:trPr>
          <w:trHeight w:val="291"/>
          <w:jc w:val="center"/>
        </w:trPr>
        <w:tc>
          <w:tcPr>
            <w:tcW w:w="3261" w:type="dxa"/>
            <w:vMerge/>
            <w:shd w:val="clear" w:color="auto" w:fill="FFD966" w:themeFill="accent4" w:themeFillTint="99"/>
            <w:vAlign w:val="center"/>
          </w:tcPr>
          <w:p w14:paraId="6D7719CA" w14:textId="77777777" w:rsidR="005F446F" w:rsidRPr="006424C2" w:rsidRDefault="005F446F" w:rsidP="00EE2DF4">
            <w:pPr>
              <w:spacing w:before="0" w:after="0"/>
              <w:jc w:val="left"/>
              <w:rPr>
                <w:rFonts w:eastAsia="Calibri"/>
                <w:sz w:val="22"/>
                <w:lang w:val="sr-Cyrl-RS"/>
              </w:rPr>
            </w:pPr>
          </w:p>
        </w:tc>
        <w:tc>
          <w:tcPr>
            <w:tcW w:w="5528" w:type="dxa"/>
            <w:shd w:val="clear" w:color="auto" w:fill="FFD966" w:themeFill="accent4" w:themeFillTint="99"/>
            <w:vAlign w:val="center"/>
          </w:tcPr>
          <w:p w14:paraId="0D255EEF"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p>
          <w:p w14:paraId="6DB7B6BC" w14:textId="77777777" w:rsidR="005F446F" w:rsidRPr="006424C2" w:rsidRDefault="005F446F" w:rsidP="00EE2DF4">
            <w:pPr>
              <w:spacing w:before="0" w:after="0"/>
              <w:jc w:val="right"/>
              <w:rPr>
                <w:rFonts w:eastAsia="Calibri"/>
                <w:sz w:val="22"/>
                <w:szCs w:val="24"/>
                <w:lang w:val="sr-Cyrl-RS"/>
              </w:rPr>
            </w:pPr>
            <w:r w:rsidRPr="006424C2">
              <w:rPr>
                <w:rFonts w:eastAsia="Calibri"/>
                <w:sz w:val="22"/>
                <w:lang w:val="sr-Cyrl-RS"/>
              </w:rPr>
              <w:t>АБС</w:t>
            </w:r>
          </w:p>
        </w:tc>
      </w:tr>
      <w:tr w:rsidR="005F446F" w:rsidRPr="006424C2" w14:paraId="01830C6B" w14:textId="77777777" w:rsidTr="006C36FD">
        <w:trPr>
          <w:trHeight w:val="291"/>
          <w:jc w:val="center"/>
        </w:trPr>
        <w:tc>
          <w:tcPr>
            <w:tcW w:w="3261" w:type="dxa"/>
            <w:vMerge/>
            <w:shd w:val="clear" w:color="auto" w:fill="FFD966" w:themeFill="accent4" w:themeFillTint="99"/>
            <w:vAlign w:val="center"/>
          </w:tcPr>
          <w:p w14:paraId="0790FE35" w14:textId="77777777" w:rsidR="005F446F" w:rsidRPr="006424C2" w:rsidRDefault="005F446F" w:rsidP="00EE2DF4">
            <w:pPr>
              <w:spacing w:before="0" w:after="0"/>
              <w:jc w:val="left"/>
              <w:rPr>
                <w:rFonts w:eastAsia="Calibri"/>
                <w:sz w:val="22"/>
                <w:lang w:val="sr-Cyrl-RS"/>
              </w:rPr>
            </w:pPr>
          </w:p>
        </w:tc>
        <w:tc>
          <w:tcPr>
            <w:tcW w:w="5528" w:type="dxa"/>
            <w:shd w:val="clear" w:color="auto" w:fill="FFD966" w:themeFill="accent4" w:themeFillTint="99"/>
            <w:vAlign w:val="center"/>
          </w:tcPr>
          <w:p w14:paraId="6074F25F" w14:textId="0AE3EB2E"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r w:rsidR="00C367C9" w:rsidRPr="00C367C9">
              <w:rPr>
                <w:rFonts w:eastAsia="Calibri"/>
                <w:sz w:val="22"/>
                <w:lang w:val="sr-Cyrl-RS"/>
              </w:rPr>
              <w:t>24</w:t>
            </w:r>
            <w:r w:rsidR="00632F58" w:rsidRPr="00C367C9">
              <w:rPr>
                <w:rFonts w:eastAsia="Calibri"/>
                <w:sz w:val="22"/>
                <w:lang w:val="sr-Cyrl-RS"/>
              </w:rPr>
              <w:t xml:space="preserve"> милиона</w:t>
            </w:r>
            <w:r w:rsidRPr="00C367C9">
              <w:rPr>
                <w:rFonts w:eastAsia="Calibri"/>
                <w:sz w:val="22"/>
                <w:lang w:val="sr-Cyrl-RS"/>
              </w:rPr>
              <w:t xml:space="preserve"> РСД</w:t>
            </w:r>
          </w:p>
        </w:tc>
      </w:tr>
      <w:tr w:rsidR="005F446F" w:rsidRPr="006424C2" w14:paraId="4296D368" w14:textId="77777777" w:rsidTr="006C36FD">
        <w:trPr>
          <w:trHeight w:val="291"/>
          <w:jc w:val="center"/>
        </w:trPr>
        <w:tc>
          <w:tcPr>
            <w:tcW w:w="3261" w:type="dxa"/>
            <w:vMerge w:val="restart"/>
            <w:tcBorders>
              <w:top w:val="single" w:sz="4" w:space="0" w:color="auto"/>
              <w:right w:val="nil"/>
            </w:tcBorders>
            <w:shd w:val="clear" w:color="auto" w:fill="FFD966" w:themeFill="accent4" w:themeFillTint="99"/>
            <w:vAlign w:val="center"/>
          </w:tcPr>
          <w:p w14:paraId="25DFC62F" w14:textId="77777777" w:rsidR="005F446F" w:rsidRPr="006424C2" w:rsidRDefault="005F446F" w:rsidP="00EE2DF4">
            <w:pPr>
              <w:spacing w:before="0" w:after="0"/>
              <w:jc w:val="left"/>
              <w:rPr>
                <w:rFonts w:eastAsia="Calibri"/>
                <w:sz w:val="22"/>
                <w:lang w:val="sr-Cyrl-RS"/>
              </w:rPr>
            </w:pPr>
            <w:r w:rsidRPr="006424C2">
              <w:rPr>
                <w:sz w:val="22"/>
                <w:lang w:val="sr-Cyrl-RS"/>
              </w:rPr>
              <w:t>МЕРА 5.6. Успостављање база података о дејствима хитних служби након саобраћајне незгоде</w:t>
            </w:r>
          </w:p>
        </w:tc>
        <w:tc>
          <w:tcPr>
            <w:tcW w:w="5528" w:type="dxa"/>
            <w:tcBorders>
              <w:top w:val="single" w:sz="4" w:space="0" w:color="auto"/>
              <w:left w:val="nil"/>
              <w:bottom w:val="single" w:sz="4" w:space="0" w:color="auto"/>
            </w:tcBorders>
            <w:shd w:val="clear" w:color="auto" w:fill="FFFFFF" w:themeFill="background1"/>
            <w:vAlign w:val="center"/>
          </w:tcPr>
          <w:p w14:paraId="14C2B8C4" w14:textId="77777777" w:rsidR="005F446F" w:rsidRPr="006424C2" w:rsidRDefault="005F446F" w:rsidP="00705F1E">
            <w:pPr>
              <w:spacing w:before="0" w:after="60"/>
              <w:rPr>
                <w:rFonts w:eastAsia="Calibri"/>
                <w:sz w:val="22"/>
                <w:lang w:val="sr-Cyrl-RS"/>
              </w:rPr>
            </w:pPr>
            <w:r w:rsidRPr="006424C2">
              <w:rPr>
                <w:rFonts w:eastAsia="Calibri"/>
                <w:sz w:val="22"/>
                <w:lang w:val="sr-Cyrl-RS"/>
              </w:rPr>
              <w:t>Број хитних служби које су успоставиле базу података</w:t>
            </w:r>
          </w:p>
          <w:p w14:paraId="0D36F9D1"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 (почетна вредност 2021: 0, </w:t>
            </w:r>
          </w:p>
          <w:p w14:paraId="111A8CC3" w14:textId="381DE891" w:rsidR="005F446F" w:rsidRPr="006424C2" w:rsidRDefault="005F446F" w:rsidP="00EE2DF4">
            <w:pPr>
              <w:spacing w:before="0" w:after="0"/>
              <w:jc w:val="right"/>
              <w:rPr>
                <w:rFonts w:eastAsia="Calibri"/>
                <w:sz w:val="22"/>
                <w:lang w:val="sr-Cyrl-RS"/>
              </w:rPr>
            </w:pPr>
            <w:r w:rsidRPr="006424C2">
              <w:rPr>
                <w:rFonts w:eastAsia="Calibri"/>
                <w:sz w:val="22"/>
                <w:lang w:val="sr-Cyrl-RS"/>
              </w:rPr>
              <w:t>циљна вредност 20</w:t>
            </w:r>
            <w:r w:rsidR="00CA748A">
              <w:rPr>
                <w:rFonts w:eastAsia="Calibri"/>
                <w:sz w:val="22"/>
                <w:lang w:val="sr-Cyrl-RS"/>
              </w:rPr>
              <w:t>25</w:t>
            </w:r>
            <w:r w:rsidRPr="006424C2">
              <w:rPr>
                <w:rFonts w:eastAsia="Calibri"/>
                <w:sz w:val="22"/>
                <w:lang w:val="sr-Cyrl-RS"/>
              </w:rPr>
              <w:t>: 4)</w:t>
            </w:r>
          </w:p>
        </w:tc>
      </w:tr>
      <w:tr w:rsidR="005F446F" w:rsidRPr="006424C2" w14:paraId="513B9225" w14:textId="77777777" w:rsidTr="006C36FD">
        <w:trPr>
          <w:trHeight w:val="291"/>
          <w:jc w:val="center"/>
        </w:trPr>
        <w:tc>
          <w:tcPr>
            <w:tcW w:w="3261" w:type="dxa"/>
            <w:vMerge/>
            <w:tcBorders>
              <w:right w:val="nil"/>
            </w:tcBorders>
            <w:shd w:val="clear" w:color="auto" w:fill="FFD966" w:themeFill="accent4" w:themeFillTint="99"/>
            <w:vAlign w:val="center"/>
          </w:tcPr>
          <w:p w14:paraId="2F3909F5" w14:textId="77777777" w:rsidR="005F446F" w:rsidRPr="006424C2" w:rsidRDefault="005F446F" w:rsidP="00EE2DF4">
            <w:pPr>
              <w:spacing w:before="0" w:after="0"/>
              <w:jc w:val="left"/>
              <w:rPr>
                <w:sz w:val="22"/>
                <w:lang w:val="sr-Cyrl-RS"/>
              </w:rPr>
            </w:pPr>
          </w:p>
        </w:tc>
        <w:tc>
          <w:tcPr>
            <w:tcW w:w="5528" w:type="dxa"/>
            <w:tcBorders>
              <w:top w:val="single" w:sz="4" w:space="0" w:color="auto"/>
              <w:left w:val="nil"/>
              <w:bottom w:val="single" w:sz="4" w:space="0" w:color="auto"/>
            </w:tcBorders>
            <w:shd w:val="clear" w:color="auto" w:fill="FFFFFF" w:themeFill="background1"/>
            <w:vAlign w:val="center"/>
          </w:tcPr>
          <w:p w14:paraId="3A3FD94A" w14:textId="77777777" w:rsidR="005F446F" w:rsidRPr="006424C2" w:rsidRDefault="005F446F" w:rsidP="00EE2DF4">
            <w:pPr>
              <w:spacing w:before="0" w:after="0"/>
              <w:jc w:val="left"/>
              <w:rPr>
                <w:rFonts w:eastAsia="Calibri"/>
                <w:sz w:val="22"/>
                <w:lang w:val="sr-Cyrl-RS"/>
              </w:rPr>
            </w:pPr>
            <w:r w:rsidRPr="006424C2">
              <w:rPr>
                <w:rFonts w:eastAsia="Calibri"/>
                <w:sz w:val="22"/>
                <w:lang w:val="sr-Cyrl-RS"/>
              </w:rPr>
              <w:t>Успостављена јединствена база података</w:t>
            </w:r>
          </w:p>
          <w:p w14:paraId="3E7FCB31"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(почетна вредност 2021: не, </w:t>
            </w:r>
          </w:p>
          <w:p w14:paraId="47A2F270" w14:textId="52775C20" w:rsidR="005F446F" w:rsidRPr="006424C2" w:rsidRDefault="005F446F" w:rsidP="00EE2DF4">
            <w:pPr>
              <w:spacing w:before="0" w:after="0"/>
              <w:jc w:val="right"/>
              <w:rPr>
                <w:rFonts w:eastAsia="Calibri"/>
                <w:sz w:val="22"/>
                <w:lang w:val="sr-Cyrl-RS"/>
              </w:rPr>
            </w:pPr>
            <w:r w:rsidRPr="006424C2">
              <w:rPr>
                <w:rFonts w:eastAsia="Calibri"/>
                <w:sz w:val="22"/>
                <w:lang w:val="sr-Cyrl-RS"/>
              </w:rPr>
              <w:t>циљна вредност 20</w:t>
            </w:r>
            <w:r w:rsidR="00CA748A">
              <w:rPr>
                <w:rFonts w:eastAsia="Calibri"/>
                <w:sz w:val="22"/>
                <w:lang w:val="sr-Cyrl-RS"/>
              </w:rPr>
              <w:t>25</w:t>
            </w:r>
            <w:r w:rsidRPr="006424C2">
              <w:rPr>
                <w:rFonts w:eastAsia="Calibri"/>
                <w:sz w:val="22"/>
                <w:lang w:val="sr-Cyrl-RS"/>
              </w:rPr>
              <w:t>: да</w:t>
            </w:r>
          </w:p>
        </w:tc>
      </w:tr>
      <w:tr w:rsidR="005F446F" w:rsidRPr="006424C2" w14:paraId="54FB7296" w14:textId="77777777" w:rsidTr="006C36FD">
        <w:trPr>
          <w:trHeight w:val="291"/>
          <w:jc w:val="center"/>
        </w:trPr>
        <w:tc>
          <w:tcPr>
            <w:tcW w:w="3261" w:type="dxa"/>
            <w:vMerge/>
            <w:tcBorders>
              <w:right w:val="nil"/>
            </w:tcBorders>
            <w:shd w:val="clear" w:color="auto" w:fill="FFD966" w:themeFill="accent4" w:themeFillTint="99"/>
            <w:vAlign w:val="center"/>
          </w:tcPr>
          <w:p w14:paraId="75627F03" w14:textId="77777777" w:rsidR="005F446F" w:rsidRPr="006424C2" w:rsidRDefault="005F446F" w:rsidP="00EE2DF4">
            <w:pPr>
              <w:spacing w:before="0" w:after="0"/>
              <w:jc w:val="left"/>
              <w:rPr>
                <w:rFonts w:eastAsia="Calibri"/>
                <w:sz w:val="22"/>
                <w:lang w:val="sr-Cyrl-RS"/>
              </w:rPr>
            </w:pPr>
          </w:p>
        </w:tc>
        <w:tc>
          <w:tcPr>
            <w:tcW w:w="5528" w:type="dxa"/>
            <w:tcBorders>
              <w:top w:val="single" w:sz="4" w:space="0" w:color="auto"/>
              <w:left w:val="nil"/>
              <w:bottom w:val="single" w:sz="4" w:space="0" w:color="auto"/>
            </w:tcBorders>
            <w:shd w:val="clear" w:color="auto" w:fill="FFD966" w:themeFill="accent4" w:themeFillTint="99"/>
            <w:vAlign w:val="center"/>
          </w:tcPr>
          <w:p w14:paraId="5EAF93AB"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p>
          <w:p w14:paraId="10C0F173"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АБС</w:t>
            </w:r>
          </w:p>
        </w:tc>
      </w:tr>
      <w:tr w:rsidR="005F446F" w:rsidRPr="006424C2" w14:paraId="2524C5DB" w14:textId="77777777" w:rsidTr="006C36FD">
        <w:trPr>
          <w:trHeight w:val="291"/>
          <w:jc w:val="center"/>
        </w:trPr>
        <w:tc>
          <w:tcPr>
            <w:tcW w:w="3261" w:type="dxa"/>
            <w:vMerge/>
            <w:tcBorders>
              <w:bottom w:val="single" w:sz="4" w:space="0" w:color="auto"/>
              <w:right w:val="nil"/>
            </w:tcBorders>
            <w:shd w:val="clear" w:color="auto" w:fill="FFD966" w:themeFill="accent4" w:themeFillTint="99"/>
            <w:vAlign w:val="center"/>
          </w:tcPr>
          <w:p w14:paraId="691B6883" w14:textId="77777777" w:rsidR="005F446F" w:rsidRPr="006424C2" w:rsidRDefault="005F446F" w:rsidP="00EE2DF4">
            <w:pPr>
              <w:spacing w:before="0" w:after="0"/>
              <w:jc w:val="left"/>
              <w:rPr>
                <w:rFonts w:eastAsia="Calibri"/>
                <w:sz w:val="22"/>
                <w:lang w:val="sr-Cyrl-RS"/>
              </w:rPr>
            </w:pPr>
          </w:p>
        </w:tc>
        <w:tc>
          <w:tcPr>
            <w:tcW w:w="5528" w:type="dxa"/>
            <w:tcBorders>
              <w:top w:val="single" w:sz="4" w:space="0" w:color="auto"/>
              <w:left w:val="nil"/>
              <w:bottom w:val="single" w:sz="4" w:space="0" w:color="auto"/>
            </w:tcBorders>
            <w:shd w:val="clear" w:color="auto" w:fill="FFD966" w:themeFill="accent4" w:themeFillTint="99"/>
            <w:vAlign w:val="center"/>
          </w:tcPr>
          <w:p w14:paraId="5B855543" w14:textId="1A6538AB"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r w:rsidR="004675F8">
              <w:rPr>
                <w:rFonts w:eastAsia="Calibri"/>
                <w:sz w:val="22"/>
                <w:lang w:val="sr-Cyrl-RS"/>
              </w:rPr>
              <w:t>16</w:t>
            </w:r>
            <w:r w:rsidR="00632F58" w:rsidRPr="006424C2">
              <w:rPr>
                <w:rFonts w:eastAsia="Calibri"/>
                <w:sz w:val="22"/>
                <w:lang w:val="sr-Cyrl-RS"/>
              </w:rPr>
              <w:t xml:space="preserve"> милиона</w:t>
            </w:r>
            <w:r w:rsidRPr="006424C2">
              <w:rPr>
                <w:rFonts w:eastAsia="Calibri"/>
                <w:sz w:val="22"/>
                <w:lang w:val="sr-Cyrl-RS"/>
              </w:rPr>
              <w:t xml:space="preserve"> РСД</w:t>
            </w:r>
          </w:p>
        </w:tc>
      </w:tr>
      <w:tr w:rsidR="005F446F" w:rsidRPr="006424C2" w14:paraId="33140240" w14:textId="77777777" w:rsidTr="006C36FD">
        <w:trPr>
          <w:trHeight w:val="291"/>
          <w:jc w:val="center"/>
        </w:trPr>
        <w:tc>
          <w:tcPr>
            <w:tcW w:w="3261" w:type="dxa"/>
            <w:vMerge w:val="restart"/>
            <w:tcBorders>
              <w:top w:val="single" w:sz="4" w:space="0" w:color="auto"/>
              <w:right w:val="nil"/>
            </w:tcBorders>
            <w:shd w:val="clear" w:color="auto" w:fill="FFD966" w:themeFill="accent4" w:themeFillTint="99"/>
            <w:vAlign w:val="center"/>
          </w:tcPr>
          <w:p w14:paraId="4D67CBF8" w14:textId="77777777" w:rsidR="005F446F" w:rsidRPr="006424C2" w:rsidRDefault="005F446F" w:rsidP="00EE2DF4">
            <w:pPr>
              <w:spacing w:before="0" w:after="0"/>
              <w:jc w:val="left"/>
              <w:rPr>
                <w:rFonts w:eastAsia="Calibri"/>
                <w:sz w:val="22"/>
                <w:lang w:val="sr-Cyrl-RS"/>
              </w:rPr>
            </w:pPr>
            <w:r w:rsidRPr="006424C2">
              <w:rPr>
                <w:sz w:val="22"/>
                <w:lang w:val="sr-Cyrl-RS"/>
              </w:rPr>
              <w:t>МЕРА 5.7. Опремање хитних служби опремом за брзо и квалитетно деловање након саобраћајне незгоде</w:t>
            </w:r>
          </w:p>
        </w:tc>
        <w:tc>
          <w:tcPr>
            <w:tcW w:w="5528" w:type="dxa"/>
            <w:tcBorders>
              <w:top w:val="single" w:sz="4" w:space="0" w:color="auto"/>
              <w:left w:val="nil"/>
              <w:bottom w:val="single" w:sz="4" w:space="0" w:color="auto"/>
            </w:tcBorders>
            <w:shd w:val="clear" w:color="auto" w:fill="FFFFFF" w:themeFill="background1"/>
            <w:vAlign w:val="center"/>
          </w:tcPr>
          <w:p w14:paraId="2208BD04" w14:textId="77777777" w:rsidR="005F446F" w:rsidRPr="006424C2" w:rsidRDefault="005F446F" w:rsidP="00705F1E">
            <w:pPr>
              <w:spacing w:before="0" w:after="60"/>
              <w:rPr>
                <w:rFonts w:eastAsia="Calibri"/>
                <w:sz w:val="22"/>
                <w:lang w:val="sr-Cyrl-RS"/>
              </w:rPr>
            </w:pPr>
            <w:r w:rsidRPr="006424C2">
              <w:rPr>
                <w:rFonts w:eastAsia="Calibri"/>
                <w:sz w:val="22"/>
                <w:lang w:val="sr-Cyrl-RS"/>
              </w:rPr>
              <w:t>Проценат јединица хитних служби које су опремљене прописаном опремом</w:t>
            </w:r>
          </w:p>
          <w:p w14:paraId="444806B6"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(почетна вредност 2021: није мерено, </w:t>
            </w:r>
          </w:p>
          <w:p w14:paraId="1A36602B"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циљна вредност 2030: 100%)</w:t>
            </w:r>
          </w:p>
        </w:tc>
      </w:tr>
      <w:tr w:rsidR="005F446F" w:rsidRPr="006424C2" w14:paraId="6D798F15" w14:textId="77777777" w:rsidTr="006C36FD">
        <w:trPr>
          <w:trHeight w:val="291"/>
          <w:jc w:val="center"/>
        </w:trPr>
        <w:tc>
          <w:tcPr>
            <w:tcW w:w="3261" w:type="dxa"/>
            <w:vMerge/>
            <w:tcBorders>
              <w:right w:val="nil"/>
            </w:tcBorders>
            <w:shd w:val="clear" w:color="auto" w:fill="FFD966" w:themeFill="accent4" w:themeFillTint="99"/>
            <w:vAlign w:val="center"/>
          </w:tcPr>
          <w:p w14:paraId="21A726AC" w14:textId="77777777" w:rsidR="005F446F" w:rsidRPr="006424C2" w:rsidRDefault="005F446F" w:rsidP="00EE2DF4">
            <w:pPr>
              <w:spacing w:before="0" w:after="0"/>
              <w:jc w:val="left"/>
              <w:rPr>
                <w:rFonts w:eastAsia="Calibri"/>
                <w:sz w:val="22"/>
                <w:lang w:val="sr-Cyrl-RS"/>
              </w:rPr>
            </w:pPr>
          </w:p>
        </w:tc>
        <w:tc>
          <w:tcPr>
            <w:tcW w:w="5528" w:type="dxa"/>
            <w:tcBorders>
              <w:top w:val="single" w:sz="4" w:space="0" w:color="auto"/>
              <w:left w:val="nil"/>
              <w:bottom w:val="single" w:sz="4" w:space="0" w:color="auto"/>
            </w:tcBorders>
            <w:shd w:val="clear" w:color="auto" w:fill="FFD966" w:themeFill="accent4" w:themeFillTint="99"/>
            <w:vAlign w:val="center"/>
          </w:tcPr>
          <w:p w14:paraId="24834AA9"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p>
          <w:p w14:paraId="5BD3F562"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АБС</w:t>
            </w:r>
          </w:p>
        </w:tc>
      </w:tr>
      <w:tr w:rsidR="005F446F" w:rsidRPr="006424C2" w14:paraId="57A1205D" w14:textId="77777777" w:rsidTr="006C36FD">
        <w:trPr>
          <w:trHeight w:val="291"/>
          <w:jc w:val="center"/>
        </w:trPr>
        <w:tc>
          <w:tcPr>
            <w:tcW w:w="3261" w:type="dxa"/>
            <w:vMerge/>
            <w:tcBorders>
              <w:bottom w:val="single" w:sz="4" w:space="0" w:color="auto"/>
              <w:right w:val="nil"/>
            </w:tcBorders>
            <w:shd w:val="clear" w:color="auto" w:fill="FFD966" w:themeFill="accent4" w:themeFillTint="99"/>
            <w:vAlign w:val="center"/>
          </w:tcPr>
          <w:p w14:paraId="4ACBB831" w14:textId="77777777" w:rsidR="005F446F" w:rsidRPr="006424C2" w:rsidRDefault="005F446F" w:rsidP="00EE2DF4">
            <w:pPr>
              <w:spacing w:before="0" w:after="0"/>
              <w:jc w:val="left"/>
              <w:rPr>
                <w:rFonts w:eastAsia="Calibri"/>
                <w:sz w:val="22"/>
                <w:lang w:val="sr-Cyrl-RS"/>
              </w:rPr>
            </w:pPr>
          </w:p>
        </w:tc>
        <w:tc>
          <w:tcPr>
            <w:tcW w:w="5528" w:type="dxa"/>
            <w:tcBorders>
              <w:top w:val="single" w:sz="4" w:space="0" w:color="auto"/>
              <w:left w:val="nil"/>
              <w:bottom w:val="single" w:sz="4" w:space="0" w:color="auto"/>
            </w:tcBorders>
            <w:shd w:val="clear" w:color="auto" w:fill="FFD966" w:themeFill="accent4" w:themeFillTint="99"/>
            <w:vAlign w:val="center"/>
          </w:tcPr>
          <w:p w14:paraId="0465FCD5" w14:textId="6947D2E8"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r w:rsidR="00B47A75">
              <w:rPr>
                <w:rFonts w:eastAsia="Calibri"/>
                <w:sz w:val="22"/>
                <w:lang w:val="sr-Cyrl-RS"/>
              </w:rPr>
              <w:t>34</w:t>
            </w:r>
            <w:r w:rsidR="00CD65FA">
              <w:rPr>
                <w:rFonts w:eastAsia="Calibri"/>
                <w:sz w:val="22"/>
                <w:lang w:val="sr-Cyrl-RS"/>
              </w:rPr>
              <w:t>1</w:t>
            </w:r>
            <w:r w:rsidR="006B0468" w:rsidRPr="006424C2">
              <w:rPr>
                <w:rFonts w:eastAsia="Calibri"/>
                <w:sz w:val="22"/>
                <w:lang w:val="sr-Cyrl-RS"/>
              </w:rPr>
              <w:t xml:space="preserve"> милиона РСД</w:t>
            </w:r>
          </w:p>
        </w:tc>
      </w:tr>
      <w:tr w:rsidR="005F446F" w:rsidRPr="006424C2" w14:paraId="3964B9B5" w14:textId="77777777" w:rsidTr="006C36FD">
        <w:trPr>
          <w:trHeight w:val="872"/>
          <w:jc w:val="center"/>
        </w:trPr>
        <w:tc>
          <w:tcPr>
            <w:tcW w:w="3261" w:type="dxa"/>
            <w:vMerge w:val="restart"/>
            <w:tcBorders>
              <w:top w:val="single" w:sz="4" w:space="0" w:color="auto"/>
              <w:right w:val="nil"/>
            </w:tcBorders>
            <w:shd w:val="clear" w:color="auto" w:fill="FFD966" w:themeFill="accent4" w:themeFillTint="99"/>
            <w:vAlign w:val="center"/>
          </w:tcPr>
          <w:p w14:paraId="6B731AB4" w14:textId="77777777" w:rsidR="005F446F" w:rsidRPr="006424C2" w:rsidRDefault="005F446F" w:rsidP="00EE2DF4">
            <w:pPr>
              <w:spacing w:before="0" w:after="0"/>
              <w:jc w:val="left"/>
              <w:rPr>
                <w:rFonts w:eastAsia="Calibri"/>
                <w:sz w:val="22"/>
                <w:lang w:val="sr-Cyrl-RS"/>
              </w:rPr>
            </w:pPr>
            <w:r w:rsidRPr="006424C2">
              <w:rPr>
                <w:sz w:val="22"/>
                <w:lang w:val="sr-Cyrl-RS"/>
              </w:rPr>
              <w:t>МЕРА 5.8. Успостављање система координације за брз и делотворан одговор свих хитних служби на масовне саобраћајне незгоде</w:t>
            </w:r>
          </w:p>
        </w:tc>
        <w:tc>
          <w:tcPr>
            <w:tcW w:w="5528" w:type="dxa"/>
            <w:tcBorders>
              <w:top w:val="single" w:sz="4" w:space="0" w:color="auto"/>
              <w:left w:val="nil"/>
              <w:bottom w:val="single" w:sz="4" w:space="0" w:color="auto"/>
            </w:tcBorders>
            <w:shd w:val="clear" w:color="auto" w:fill="FFFFFF" w:themeFill="background1"/>
            <w:vAlign w:val="center"/>
          </w:tcPr>
          <w:p w14:paraId="39D451D1" w14:textId="77777777" w:rsidR="005F446F" w:rsidRPr="006424C2" w:rsidRDefault="005F446F" w:rsidP="00705F1E">
            <w:pPr>
              <w:spacing w:before="0" w:after="60"/>
              <w:jc w:val="left"/>
              <w:rPr>
                <w:rFonts w:eastAsia="Calibri"/>
                <w:sz w:val="22"/>
                <w:lang w:val="sr-Cyrl-RS"/>
              </w:rPr>
            </w:pPr>
            <w:r w:rsidRPr="006424C2">
              <w:rPr>
                <w:rFonts w:eastAsia="Calibri"/>
                <w:sz w:val="22"/>
                <w:lang w:val="sr-Cyrl-RS"/>
              </w:rPr>
              <w:t>Успостављена мрежа координатора</w:t>
            </w:r>
          </w:p>
          <w:p w14:paraId="2153A475"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 (почетна вредност 2021: не,</w:t>
            </w:r>
          </w:p>
          <w:p w14:paraId="20D8D4B4" w14:textId="159126E6" w:rsidR="005F446F" w:rsidRPr="006424C2" w:rsidRDefault="005F446F" w:rsidP="00EE2DF4">
            <w:pPr>
              <w:spacing w:before="0" w:after="0"/>
              <w:jc w:val="right"/>
              <w:rPr>
                <w:rFonts w:eastAsia="Calibri"/>
                <w:sz w:val="22"/>
                <w:lang w:val="sr-Cyrl-RS"/>
              </w:rPr>
            </w:pPr>
            <w:r w:rsidRPr="006424C2">
              <w:rPr>
                <w:rFonts w:eastAsia="Calibri"/>
                <w:sz w:val="22"/>
                <w:lang w:val="sr-Cyrl-RS"/>
              </w:rPr>
              <w:t>циљна вредност 20</w:t>
            </w:r>
            <w:r w:rsidR="00CA748A">
              <w:rPr>
                <w:rFonts w:eastAsia="Calibri"/>
                <w:sz w:val="22"/>
                <w:lang w:val="sr-Cyrl-RS"/>
              </w:rPr>
              <w:t>25</w:t>
            </w:r>
            <w:r w:rsidRPr="006424C2">
              <w:rPr>
                <w:rFonts w:eastAsia="Calibri"/>
                <w:sz w:val="22"/>
                <w:lang w:val="sr-Cyrl-RS"/>
              </w:rPr>
              <w:t>: да)</w:t>
            </w:r>
          </w:p>
        </w:tc>
      </w:tr>
      <w:tr w:rsidR="005F446F" w:rsidRPr="006424C2" w14:paraId="657D917C" w14:textId="77777777" w:rsidTr="006C36FD">
        <w:trPr>
          <w:trHeight w:val="872"/>
          <w:jc w:val="center"/>
        </w:trPr>
        <w:tc>
          <w:tcPr>
            <w:tcW w:w="3261" w:type="dxa"/>
            <w:vMerge/>
            <w:tcBorders>
              <w:right w:val="nil"/>
            </w:tcBorders>
            <w:shd w:val="clear" w:color="auto" w:fill="FFD966" w:themeFill="accent4" w:themeFillTint="99"/>
            <w:vAlign w:val="center"/>
          </w:tcPr>
          <w:p w14:paraId="6835370F" w14:textId="77777777" w:rsidR="005F446F" w:rsidRPr="006424C2" w:rsidRDefault="005F446F" w:rsidP="00EE2DF4">
            <w:pPr>
              <w:spacing w:before="0" w:after="0"/>
              <w:jc w:val="left"/>
              <w:rPr>
                <w:sz w:val="22"/>
                <w:lang w:val="sr-Cyrl-RS"/>
              </w:rPr>
            </w:pPr>
          </w:p>
        </w:tc>
        <w:tc>
          <w:tcPr>
            <w:tcW w:w="5528" w:type="dxa"/>
            <w:tcBorders>
              <w:top w:val="single" w:sz="4" w:space="0" w:color="auto"/>
              <w:left w:val="nil"/>
              <w:bottom w:val="single" w:sz="4" w:space="0" w:color="auto"/>
            </w:tcBorders>
            <w:shd w:val="clear" w:color="auto" w:fill="FFFFFF" w:themeFill="background1"/>
            <w:vAlign w:val="center"/>
          </w:tcPr>
          <w:p w14:paraId="5C8E2046" w14:textId="77777777" w:rsidR="005F446F" w:rsidRPr="006424C2" w:rsidRDefault="005F446F" w:rsidP="00705F1E">
            <w:pPr>
              <w:spacing w:before="0" w:after="60"/>
              <w:jc w:val="left"/>
              <w:rPr>
                <w:rFonts w:eastAsia="Calibri"/>
                <w:sz w:val="22"/>
                <w:lang w:val="sr-Cyrl-RS"/>
              </w:rPr>
            </w:pPr>
            <w:r w:rsidRPr="006424C2">
              <w:rPr>
                <w:rFonts w:eastAsia="Calibri"/>
                <w:sz w:val="22"/>
                <w:lang w:val="sr-Cyrl-RS"/>
              </w:rPr>
              <w:t>Оцена квалитета координације</w:t>
            </w:r>
          </w:p>
          <w:p w14:paraId="537917DD"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 (почетна вредност 2021: није мерено,</w:t>
            </w:r>
          </w:p>
          <w:p w14:paraId="67954B7B"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циљна вредност 2030: 8/10)</w:t>
            </w:r>
          </w:p>
        </w:tc>
      </w:tr>
      <w:tr w:rsidR="005F446F" w:rsidRPr="006424C2" w14:paraId="32A6C12C" w14:textId="77777777" w:rsidTr="006C36FD">
        <w:trPr>
          <w:trHeight w:val="291"/>
          <w:jc w:val="center"/>
        </w:trPr>
        <w:tc>
          <w:tcPr>
            <w:tcW w:w="3261" w:type="dxa"/>
            <w:vMerge/>
            <w:tcBorders>
              <w:right w:val="nil"/>
            </w:tcBorders>
            <w:shd w:val="clear" w:color="auto" w:fill="FFD966" w:themeFill="accent4" w:themeFillTint="99"/>
            <w:vAlign w:val="center"/>
          </w:tcPr>
          <w:p w14:paraId="1D434027" w14:textId="77777777" w:rsidR="005F446F" w:rsidRPr="006424C2" w:rsidRDefault="005F446F" w:rsidP="00EE2DF4">
            <w:pPr>
              <w:spacing w:before="0" w:after="0"/>
              <w:jc w:val="left"/>
              <w:rPr>
                <w:rFonts w:eastAsia="Calibri"/>
                <w:sz w:val="22"/>
                <w:lang w:val="sr-Cyrl-RS"/>
              </w:rPr>
            </w:pPr>
          </w:p>
        </w:tc>
        <w:tc>
          <w:tcPr>
            <w:tcW w:w="5528" w:type="dxa"/>
            <w:tcBorders>
              <w:top w:val="single" w:sz="4" w:space="0" w:color="auto"/>
              <w:left w:val="nil"/>
              <w:bottom w:val="single" w:sz="4" w:space="0" w:color="auto"/>
            </w:tcBorders>
            <w:shd w:val="clear" w:color="auto" w:fill="FFD966" w:themeFill="accent4" w:themeFillTint="99"/>
            <w:vAlign w:val="center"/>
          </w:tcPr>
          <w:p w14:paraId="3800E68B"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p>
          <w:p w14:paraId="15993C30"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АБС  </w:t>
            </w:r>
          </w:p>
        </w:tc>
      </w:tr>
      <w:tr w:rsidR="005F446F" w:rsidRPr="006424C2" w14:paraId="5BAB6301" w14:textId="77777777" w:rsidTr="006C36FD">
        <w:trPr>
          <w:trHeight w:val="291"/>
          <w:jc w:val="center"/>
        </w:trPr>
        <w:tc>
          <w:tcPr>
            <w:tcW w:w="3261" w:type="dxa"/>
            <w:vMerge/>
            <w:tcBorders>
              <w:bottom w:val="single" w:sz="4" w:space="0" w:color="auto"/>
              <w:right w:val="nil"/>
            </w:tcBorders>
            <w:shd w:val="clear" w:color="auto" w:fill="FFD966" w:themeFill="accent4" w:themeFillTint="99"/>
            <w:vAlign w:val="center"/>
          </w:tcPr>
          <w:p w14:paraId="1EE7B455" w14:textId="77777777" w:rsidR="005F446F" w:rsidRPr="006424C2" w:rsidRDefault="005F446F" w:rsidP="00EE2DF4">
            <w:pPr>
              <w:spacing w:before="0" w:after="0"/>
              <w:jc w:val="left"/>
              <w:rPr>
                <w:rFonts w:eastAsia="Calibri"/>
                <w:sz w:val="22"/>
                <w:lang w:val="sr-Cyrl-RS"/>
              </w:rPr>
            </w:pPr>
          </w:p>
        </w:tc>
        <w:tc>
          <w:tcPr>
            <w:tcW w:w="5528" w:type="dxa"/>
            <w:tcBorders>
              <w:top w:val="single" w:sz="4" w:space="0" w:color="auto"/>
              <w:left w:val="nil"/>
              <w:bottom w:val="single" w:sz="4" w:space="0" w:color="auto"/>
            </w:tcBorders>
            <w:shd w:val="clear" w:color="auto" w:fill="FFD966" w:themeFill="accent4" w:themeFillTint="99"/>
            <w:vAlign w:val="center"/>
          </w:tcPr>
          <w:p w14:paraId="39FDE0F1" w14:textId="47682FB7"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r w:rsidR="004675F8" w:rsidRPr="006424C2">
              <w:rPr>
                <w:sz w:val="22"/>
                <w:lang w:val="sr-Cyrl-RS"/>
              </w:rPr>
              <w:t>Није потребно издвојити додатна финансијска средства</w:t>
            </w:r>
          </w:p>
        </w:tc>
      </w:tr>
      <w:tr w:rsidR="005F446F" w:rsidRPr="006424C2" w14:paraId="33544C56" w14:textId="77777777" w:rsidTr="006C36FD">
        <w:trPr>
          <w:trHeight w:val="291"/>
          <w:jc w:val="center"/>
        </w:trPr>
        <w:tc>
          <w:tcPr>
            <w:tcW w:w="3261" w:type="dxa"/>
            <w:vMerge w:val="restart"/>
            <w:tcBorders>
              <w:top w:val="single" w:sz="4" w:space="0" w:color="auto"/>
              <w:right w:val="nil"/>
            </w:tcBorders>
            <w:shd w:val="clear" w:color="auto" w:fill="FFD966" w:themeFill="accent4" w:themeFillTint="99"/>
            <w:vAlign w:val="center"/>
          </w:tcPr>
          <w:p w14:paraId="424D969E" w14:textId="77777777" w:rsidR="005F446F" w:rsidRPr="006424C2" w:rsidRDefault="005F446F" w:rsidP="00EE2DF4">
            <w:pPr>
              <w:spacing w:before="0" w:after="0"/>
              <w:jc w:val="left"/>
              <w:rPr>
                <w:rFonts w:eastAsia="Calibri"/>
                <w:sz w:val="22"/>
                <w:lang w:val="sr-Cyrl-RS"/>
              </w:rPr>
            </w:pPr>
            <w:r w:rsidRPr="006424C2">
              <w:rPr>
                <w:sz w:val="22"/>
                <w:lang w:val="sr-Cyrl-RS"/>
              </w:rPr>
              <w:t xml:space="preserve">МЕРА 5.9. Успостављање недостајућих јединица хитних </w:t>
            </w:r>
            <w:r w:rsidRPr="006424C2">
              <w:rPr>
                <w:sz w:val="22"/>
                <w:lang w:val="sr-Cyrl-RS"/>
              </w:rPr>
              <w:lastRenderedPageBreak/>
              <w:t>служби за деловање на државним путевима првог реда</w:t>
            </w:r>
          </w:p>
        </w:tc>
        <w:tc>
          <w:tcPr>
            <w:tcW w:w="5528" w:type="dxa"/>
            <w:tcBorders>
              <w:top w:val="single" w:sz="4" w:space="0" w:color="auto"/>
              <w:left w:val="nil"/>
              <w:bottom w:val="single" w:sz="4" w:space="0" w:color="auto"/>
            </w:tcBorders>
            <w:shd w:val="clear" w:color="auto" w:fill="FFFFFF" w:themeFill="background1"/>
            <w:vAlign w:val="center"/>
          </w:tcPr>
          <w:p w14:paraId="3597F8E0" w14:textId="77777777" w:rsidR="005F446F" w:rsidRPr="006424C2" w:rsidRDefault="005F446F" w:rsidP="00705F1E">
            <w:pPr>
              <w:spacing w:before="0" w:after="60"/>
              <w:rPr>
                <w:rFonts w:eastAsia="Calibri"/>
                <w:sz w:val="22"/>
                <w:lang w:val="sr-Cyrl-RS"/>
              </w:rPr>
            </w:pPr>
            <w:r w:rsidRPr="006424C2">
              <w:rPr>
                <w:rFonts w:eastAsia="Calibri"/>
                <w:sz w:val="22"/>
                <w:lang w:val="sr-Cyrl-RS"/>
              </w:rPr>
              <w:lastRenderedPageBreak/>
              <w:t>Проценат успостављених јединица које су недостајале</w:t>
            </w:r>
          </w:p>
          <w:p w14:paraId="22337C2C"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(почетна вредност 2021: 0%, </w:t>
            </w:r>
          </w:p>
          <w:p w14:paraId="2C2F72CF"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lastRenderedPageBreak/>
              <w:t>циљна вредност 2027: 100%)</w:t>
            </w:r>
          </w:p>
        </w:tc>
      </w:tr>
      <w:tr w:rsidR="005F446F" w:rsidRPr="006424C2" w14:paraId="2B6BFA1A" w14:textId="77777777" w:rsidTr="006C36FD">
        <w:trPr>
          <w:trHeight w:val="291"/>
          <w:jc w:val="center"/>
        </w:trPr>
        <w:tc>
          <w:tcPr>
            <w:tcW w:w="3261" w:type="dxa"/>
            <w:vMerge/>
            <w:tcBorders>
              <w:right w:val="nil"/>
            </w:tcBorders>
            <w:shd w:val="clear" w:color="auto" w:fill="FFD966" w:themeFill="accent4" w:themeFillTint="99"/>
            <w:vAlign w:val="center"/>
          </w:tcPr>
          <w:p w14:paraId="4401509D" w14:textId="77777777" w:rsidR="005F446F" w:rsidRPr="006424C2" w:rsidRDefault="005F446F" w:rsidP="00EE2DF4">
            <w:pPr>
              <w:spacing w:before="0" w:after="0"/>
              <w:jc w:val="left"/>
              <w:rPr>
                <w:rFonts w:eastAsia="Calibri"/>
                <w:sz w:val="22"/>
                <w:lang w:val="sr-Cyrl-RS"/>
              </w:rPr>
            </w:pPr>
          </w:p>
        </w:tc>
        <w:tc>
          <w:tcPr>
            <w:tcW w:w="5528" w:type="dxa"/>
            <w:tcBorders>
              <w:top w:val="single" w:sz="4" w:space="0" w:color="auto"/>
              <w:left w:val="nil"/>
              <w:bottom w:val="single" w:sz="4" w:space="0" w:color="auto"/>
            </w:tcBorders>
            <w:shd w:val="clear" w:color="auto" w:fill="FFD966" w:themeFill="accent4" w:themeFillTint="99"/>
            <w:vAlign w:val="center"/>
          </w:tcPr>
          <w:p w14:paraId="017E7AEB"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p>
          <w:p w14:paraId="6C3E41B7"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АБС  </w:t>
            </w:r>
          </w:p>
        </w:tc>
      </w:tr>
      <w:tr w:rsidR="005F446F" w:rsidRPr="006424C2" w14:paraId="239B5CB2" w14:textId="77777777" w:rsidTr="006C36FD">
        <w:trPr>
          <w:trHeight w:val="291"/>
          <w:jc w:val="center"/>
        </w:trPr>
        <w:tc>
          <w:tcPr>
            <w:tcW w:w="3261" w:type="dxa"/>
            <w:vMerge/>
            <w:tcBorders>
              <w:bottom w:val="single" w:sz="4" w:space="0" w:color="auto"/>
              <w:right w:val="nil"/>
            </w:tcBorders>
            <w:shd w:val="clear" w:color="auto" w:fill="FFD966" w:themeFill="accent4" w:themeFillTint="99"/>
            <w:vAlign w:val="center"/>
          </w:tcPr>
          <w:p w14:paraId="648C3D0D" w14:textId="77777777" w:rsidR="005F446F" w:rsidRPr="006424C2" w:rsidRDefault="005F446F" w:rsidP="00EE2DF4">
            <w:pPr>
              <w:spacing w:before="0" w:after="0"/>
              <w:jc w:val="left"/>
              <w:rPr>
                <w:rFonts w:eastAsia="Calibri"/>
                <w:sz w:val="22"/>
                <w:lang w:val="sr-Cyrl-RS"/>
              </w:rPr>
            </w:pPr>
          </w:p>
        </w:tc>
        <w:tc>
          <w:tcPr>
            <w:tcW w:w="5528" w:type="dxa"/>
            <w:tcBorders>
              <w:top w:val="single" w:sz="4" w:space="0" w:color="auto"/>
              <w:left w:val="nil"/>
              <w:bottom w:val="single" w:sz="4" w:space="0" w:color="auto"/>
            </w:tcBorders>
            <w:shd w:val="clear" w:color="auto" w:fill="FFD966" w:themeFill="accent4" w:themeFillTint="99"/>
            <w:vAlign w:val="center"/>
          </w:tcPr>
          <w:p w14:paraId="730F0E0F" w14:textId="4F01DEAE" w:rsidR="005F446F" w:rsidRPr="006424C2" w:rsidRDefault="005F446F" w:rsidP="00632F58">
            <w:pPr>
              <w:spacing w:before="0" w:after="0"/>
              <w:jc w:val="right"/>
              <w:rPr>
                <w:rFonts w:eastAsia="Calibri"/>
                <w:sz w:val="22"/>
                <w:lang w:val="sr-Cyrl-RS"/>
              </w:rPr>
            </w:pPr>
            <w:r w:rsidRPr="006424C2">
              <w:rPr>
                <w:rFonts w:eastAsia="Calibri"/>
                <w:sz w:val="22"/>
                <w:lang w:val="sr-Cyrl-RS"/>
              </w:rPr>
              <w:t xml:space="preserve">Процењена финансијска средстава за реализацију мере: </w:t>
            </w:r>
            <w:r w:rsidR="006B0468">
              <w:rPr>
                <w:rFonts w:eastAsia="Calibri"/>
                <w:sz w:val="22"/>
                <w:lang w:val="sr-Cyrl-RS"/>
              </w:rPr>
              <w:t>1</w:t>
            </w:r>
            <w:r w:rsidR="00632F58" w:rsidRPr="006424C2">
              <w:rPr>
                <w:rFonts w:eastAsia="Calibri"/>
                <w:sz w:val="22"/>
                <w:lang w:val="sr-Cyrl-RS"/>
              </w:rPr>
              <w:t>4 милиона</w:t>
            </w:r>
            <w:r w:rsidRPr="006424C2">
              <w:rPr>
                <w:rFonts w:eastAsia="Calibri"/>
                <w:sz w:val="22"/>
                <w:lang w:val="sr-Cyrl-RS"/>
              </w:rPr>
              <w:t xml:space="preserve"> РСД</w:t>
            </w:r>
          </w:p>
        </w:tc>
      </w:tr>
      <w:tr w:rsidR="005F446F" w:rsidRPr="006424C2" w14:paraId="1BBB79AC" w14:textId="77777777" w:rsidTr="006C36FD">
        <w:trPr>
          <w:trHeight w:val="291"/>
          <w:jc w:val="center"/>
        </w:trPr>
        <w:tc>
          <w:tcPr>
            <w:tcW w:w="3261" w:type="dxa"/>
            <w:vMerge w:val="restart"/>
            <w:tcBorders>
              <w:top w:val="single" w:sz="4" w:space="0" w:color="auto"/>
              <w:right w:val="nil"/>
            </w:tcBorders>
            <w:shd w:val="clear" w:color="auto" w:fill="FFD966" w:themeFill="accent4" w:themeFillTint="99"/>
            <w:vAlign w:val="center"/>
          </w:tcPr>
          <w:p w14:paraId="686676C2" w14:textId="77777777" w:rsidR="005F446F" w:rsidRPr="006424C2" w:rsidRDefault="005F446F" w:rsidP="00EE2DF4">
            <w:pPr>
              <w:spacing w:before="0" w:after="0"/>
              <w:jc w:val="left"/>
              <w:rPr>
                <w:rFonts w:eastAsia="Calibri"/>
                <w:sz w:val="22"/>
                <w:lang w:val="sr-Cyrl-RS"/>
              </w:rPr>
            </w:pPr>
            <w:r w:rsidRPr="006424C2">
              <w:rPr>
                <w:sz w:val="22"/>
                <w:lang w:val="sr-Cyrl-RS"/>
              </w:rPr>
              <w:t>МЕРА 5.10. Успостављање повољног окружења за брзо деловање хитних служби након саобраћајне незгоде</w:t>
            </w:r>
          </w:p>
        </w:tc>
        <w:tc>
          <w:tcPr>
            <w:tcW w:w="5528" w:type="dxa"/>
            <w:tcBorders>
              <w:top w:val="single" w:sz="4" w:space="0" w:color="auto"/>
              <w:left w:val="nil"/>
              <w:bottom w:val="single" w:sz="4" w:space="0" w:color="auto"/>
            </w:tcBorders>
            <w:shd w:val="clear" w:color="auto" w:fill="FFFFFF" w:themeFill="background1"/>
            <w:vAlign w:val="center"/>
          </w:tcPr>
          <w:p w14:paraId="3DE6DCF9" w14:textId="4490C850" w:rsidR="005F446F" w:rsidRPr="006424C2" w:rsidRDefault="006722DE" w:rsidP="00705F1E">
            <w:pPr>
              <w:spacing w:before="0" w:after="60"/>
              <w:jc w:val="left"/>
              <w:rPr>
                <w:rFonts w:eastAsia="Calibri"/>
                <w:sz w:val="22"/>
                <w:lang w:val="sr-Cyrl-RS"/>
              </w:rPr>
            </w:pPr>
            <w:r w:rsidRPr="006424C2">
              <w:rPr>
                <w:rFonts w:eastAsia="Calibri"/>
                <w:sz w:val="22"/>
                <w:lang w:val="sr-Cyrl-RS"/>
              </w:rPr>
              <w:t>Оцена квалитета окружења</w:t>
            </w:r>
          </w:p>
          <w:p w14:paraId="5CB816E5" w14:textId="587D4A62" w:rsidR="005F446F" w:rsidRPr="006424C2" w:rsidRDefault="006722DE" w:rsidP="00EE2DF4">
            <w:pPr>
              <w:spacing w:before="0" w:after="0"/>
              <w:jc w:val="right"/>
              <w:rPr>
                <w:rFonts w:eastAsia="Calibri"/>
                <w:sz w:val="22"/>
                <w:lang w:val="sr-Cyrl-RS"/>
              </w:rPr>
            </w:pPr>
            <w:r w:rsidRPr="006424C2">
              <w:rPr>
                <w:rFonts w:eastAsia="Calibri"/>
                <w:sz w:val="22"/>
                <w:lang w:val="sr-Cyrl-RS"/>
              </w:rPr>
              <w:t>(почетна вредност 2021: није мерено</w:t>
            </w:r>
            <w:r w:rsidR="005F446F" w:rsidRPr="006424C2">
              <w:rPr>
                <w:rFonts w:eastAsia="Calibri"/>
                <w:sz w:val="22"/>
                <w:lang w:val="sr-Cyrl-RS"/>
              </w:rPr>
              <w:t>,</w:t>
            </w:r>
          </w:p>
          <w:p w14:paraId="1D533240" w14:textId="600D219D" w:rsidR="005F446F" w:rsidRPr="006424C2" w:rsidRDefault="006722DE" w:rsidP="006722DE">
            <w:pPr>
              <w:spacing w:before="0" w:after="0"/>
              <w:jc w:val="right"/>
              <w:rPr>
                <w:rFonts w:eastAsia="Calibri"/>
                <w:sz w:val="22"/>
                <w:lang w:val="sr-Cyrl-RS"/>
              </w:rPr>
            </w:pPr>
            <w:r w:rsidRPr="006424C2">
              <w:rPr>
                <w:rFonts w:eastAsia="Calibri"/>
                <w:sz w:val="22"/>
                <w:lang w:val="sr-Cyrl-RS"/>
              </w:rPr>
              <w:t>циљна вредност 2030: 8</w:t>
            </w:r>
            <w:r w:rsidR="005F446F" w:rsidRPr="006424C2">
              <w:rPr>
                <w:rFonts w:eastAsia="Calibri"/>
                <w:sz w:val="22"/>
                <w:lang w:val="sr-Cyrl-RS"/>
              </w:rPr>
              <w:t>)</w:t>
            </w:r>
          </w:p>
        </w:tc>
      </w:tr>
      <w:tr w:rsidR="005F446F" w:rsidRPr="006424C2" w14:paraId="4A0D0DE8" w14:textId="77777777" w:rsidTr="006C36FD">
        <w:trPr>
          <w:trHeight w:val="291"/>
          <w:jc w:val="center"/>
        </w:trPr>
        <w:tc>
          <w:tcPr>
            <w:tcW w:w="3261" w:type="dxa"/>
            <w:vMerge/>
            <w:tcBorders>
              <w:right w:val="nil"/>
            </w:tcBorders>
            <w:shd w:val="clear" w:color="auto" w:fill="FFD966" w:themeFill="accent4" w:themeFillTint="99"/>
            <w:vAlign w:val="center"/>
          </w:tcPr>
          <w:p w14:paraId="02378CB6" w14:textId="77777777" w:rsidR="005F446F" w:rsidRPr="006424C2" w:rsidRDefault="005F446F" w:rsidP="00EE2DF4">
            <w:pPr>
              <w:spacing w:before="0" w:after="0"/>
              <w:jc w:val="left"/>
              <w:rPr>
                <w:rFonts w:eastAsia="Calibri"/>
                <w:sz w:val="22"/>
                <w:lang w:val="sr-Cyrl-RS"/>
              </w:rPr>
            </w:pPr>
          </w:p>
        </w:tc>
        <w:tc>
          <w:tcPr>
            <w:tcW w:w="5528" w:type="dxa"/>
            <w:tcBorders>
              <w:top w:val="single" w:sz="4" w:space="0" w:color="auto"/>
              <w:left w:val="nil"/>
              <w:bottom w:val="single" w:sz="4" w:space="0" w:color="auto"/>
            </w:tcBorders>
            <w:shd w:val="clear" w:color="auto" w:fill="FFD966" w:themeFill="accent4" w:themeFillTint="99"/>
            <w:vAlign w:val="center"/>
          </w:tcPr>
          <w:p w14:paraId="281DD1B3"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p>
          <w:p w14:paraId="1B02809F"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АБС</w:t>
            </w:r>
          </w:p>
        </w:tc>
      </w:tr>
      <w:tr w:rsidR="005F446F" w:rsidRPr="006424C2" w14:paraId="3F51F233" w14:textId="77777777" w:rsidTr="006C36FD">
        <w:trPr>
          <w:trHeight w:val="291"/>
          <w:jc w:val="center"/>
        </w:trPr>
        <w:tc>
          <w:tcPr>
            <w:tcW w:w="3261" w:type="dxa"/>
            <w:vMerge/>
            <w:tcBorders>
              <w:bottom w:val="single" w:sz="4" w:space="0" w:color="auto"/>
              <w:right w:val="nil"/>
            </w:tcBorders>
            <w:shd w:val="clear" w:color="auto" w:fill="FFD966" w:themeFill="accent4" w:themeFillTint="99"/>
            <w:vAlign w:val="center"/>
          </w:tcPr>
          <w:p w14:paraId="26D438C7" w14:textId="77777777" w:rsidR="005F446F" w:rsidRPr="006424C2" w:rsidRDefault="005F446F" w:rsidP="00EE2DF4">
            <w:pPr>
              <w:spacing w:before="0" w:after="0"/>
              <w:jc w:val="left"/>
              <w:rPr>
                <w:rFonts w:eastAsia="Calibri"/>
                <w:sz w:val="22"/>
                <w:highlight w:val="yellow"/>
                <w:lang w:val="sr-Cyrl-RS"/>
              </w:rPr>
            </w:pPr>
          </w:p>
        </w:tc>
        <w:tc>
          <w:tcPr>
            <w:tcW w:w="5528" w:type="dxa"/>
            <w:tcBorders>
              <w:top w:val="single" w:sz="4" w:space="0" w:color="auto"/>
              <w:left w:val="nil"/>
              <w:bottom w:val="single" w:sz="4" w:space="0" w:color="auto"/>
            </w:tcBorders>
            <w:shd w:val="clear" w:color="auto" w:fill="FFD966" w:themeFill="accent4" w:themeFillTint="99"/>
            <w:vAlign w:val="center"/>
          </w:tcPr>
          <w:p w14:paraId="3692F872" w14:textId="5D917343" w:rsidR="005F446F" w:rsidRPr="006424C2" w:rsidRDefault="005F446F" w:rsidP="00EE2DF4">
            <w:pPr>
              <w:spacing w:before="0" w:after="0"/>
              <w:jc w:val="right"/>
              <w:rPr>
                <w:rFonts w:eastAsia="Calibri"/>
                <w:sz w:val="22"/>
                <w:highlight w:val="yellow"/>
                <w:lang w:val="sr-Cyrl-RS"/>
              </w:rPr>
            </w:pPr>
            <w:r w:rsidRPr="006424C2">
              <w:rPr>
                <w:rFonts w:eastAsia="Calibri"/>
                <w:sz w:val="22"/>
                <w:lang w:val="sr-Cyrl-RS"/>
              </w:rPr>
              <w:t xml:space="preserve">Процењена финансијска средстава за реализацију мере: </w:t>
            </w:r>
            <w:r w:rsidR="00632F58" w:rsidRPr="006424C2">
              <w:rPr>
                <w:sz w:val="22"/>
                <w:lang w:val="sr-Cyrl-RS"/>
              </w:rPr>
              <w:t>Није потребно издвојити додатна финансијска средства</w:t>
            </w:r>
            <w:r w:rsidR="00632F58" w:rsidRPr="006424C2">
              <w:rPr>
                <w:rFonts w:eastAsia="Calibri"/>
                <w:sz w:val="22"/>
                <w:lang w:val="sr-Cyrl-RS"/>
              </w:rPr>
              <w:t xml:space="preserve"> </w:t>
            </w:r>
          </w:p>
        </w:tc>
      </w:tr>
      <w:tr w:rsidR="005F446F" w:rsidRPr="006424C2" w14:paraId="6D4C8B14" w14:textId="77777777" w:rsidTr="006C36FD">
        <w:trPr>
          <w:trHeight w:val="291"/>
          <w:jc w:val="center"/>
        </w:trPr>
        <w:tc>
          <w:tcPr>
            <w:tcW w:w="3261" w:type="dxa"/>
            <w:vMerge w:val="restart"/>
            <w:tcBorders>
              <w:top w:val="single" w:sz="4" w:space="0" w:color="auto"/>
              <w:right w:val="nil"/>
            </w:tcBorders>
            <w:shd w:val="clear" w:color="auto" w:fill="FFD966" w:themeFill="accent4" w:themeFillTint="99"/>
            <w:vAlign w:val="center"/>
          </w:tcPr>
          <w:p w14:paraId="71DB5552" w14:textId="77777777" w:rsidR="005F446F" w:rsidRPr="006424C2" w:rsidRDefault="005F446F" w:rsidP="00C769C9">
            <w:pPr>
              <w:spacing w:before="60" w:after="60"/>
              <w:jc w:val="left"/>
              <w:rPr>
                <w:rFonts w:eastAsia="Calibri"/>
                <w:sz w:val="22"/>
                <w:lang w:val="sr-Cyrl-RS"/>
              </w:rPr>
            </w:pPr>
            <w:r w:rsidRPr="006424C2">
              <w:rPr>
                <w:sz w:val="22"/>
                <w:lang w:val="sr-Cyrl-RS"/>
              </w:rPr>
              <w:t>МЕРА 5.11. Успостављање повољног окружења за лаичку помоћ повређенима у саобраћајним незгодама</w:t>
            </w:r>
          </w:p>
        </w:tc>
        <w:tc>
          <w:tcPr>
            <w:tcW w:w="5528" w:type="dxa"/>
            <w:tcBorders>
              <w:top w:val="single" w:sz="4" w:space="0" w:color="auto"/>
              <w:left w:val="nil"/>
              <w:bottom w:val="single" w:sz="4" w:space="0" w:color="auto"/>
            </w:tcBorders>
            <w:shd w:val="clear" w:color="auto" w:fill="FFFFFF" w:themeFill="background1"/>
            <w:vAlign w:val="center"/>
          </w:tcPr>
          <w:p w14:paraId="0665150B" w14:textId="6E94DA13" w:rsidR="005F446F" w:rsidRPr="006424C2" w:rsidRDefault="00690166" w:rsidP="00705F1E">
            <w:pPr>
              <w:spacing w:before="0" w:after="60"/>
              <w:rPr>
                <w:rFonts w:eastAsia="Calibri"/>
                <w:sz w:val="22"/>
                <w:lang w:val="sr-Cyrl-RS"/>
              </w:rPr>
            </w:pPr>
            <w:r>
              <w:rPr>
                <w:rFonts w:eastAsia="Calibri"/>
                <w:sz w:val="22"/>
                <w:lang w:val="sr-Cyrl-RS"/>
              </w:rPr>
              <w:t>Проценат</w:t>
            </w:r>
            <w:r w:rsidR="00EE2DF4" w:rsidRPr="006424C2">
              <w:rPr>
                <w:rFonts w:eastAsia="Calibri"/>
                <w:sz w:val="22"/>
                <w:lang w:val="sr-Cyrl-RS"/>
              </w:rPr>
              <w:t xml:space="preserve"> обучених, оспособљених и увежбаних лица за поступање на лицу места саобраћајне незгоде и пружање прве помоћи</w:t>
            </w:r>
          </w:p>
          <w:p w14:paraId="6EE4E9FC" w14:textId="79CC7C9E" w:rsidR="005F446F" w:rsidRPr="006424C2" w:rsidRDefault="000F3580" w:rsidP="00EE2DF4">
            <w:pPr>
              <w:spacing w:before="0" w:after="0"/>
              <w:jc w:val="right"/>
              <w:rPr>
                <w:rFonts w:eastAsia="Calibri"/>
                <w:sz w:val="22"/>
                <w:lang w:val="sr-Cyrl-RS"/>
              </w:rPr>
            </w:pPr>
            <w:r w:rsidRPr="006424C2">
              <w:rPr>
                <w:rFonts w:eastAsia="Calibri"/>
                <w:sz w:val="22"/>
                <w:lang w:val="sr-Cyrl-RS"/>
              </w:rPr>
              <w:t xml:space="preserve">(почетна вредност 2021: </w:t>
            </w:r>
            <w:r w:rsidR="00690166">
              <w:rPr>
                <w:rFonts w:eastAsia="Calibri"/>
                <w:sz w:val="22"/>
                <w:lang w:val="sr-Cyrl-RS"/>
              </w:rPr>
              <w:t>0% (</w:t>
            </w:r>
            <w:r w:rsidR="00165633">
              <w:rPr>
                <w:rFonts w:eastAsia="Calibri"/>
                <w:sz w:val="22"/>
                <w:lang w:val="sr-Cyrl-RS"/>
              </w:rPr>
              <w:t>21.547</w:t>
            </w:r>
            <w:r w:rsidR="00690166">
              <w:rPr>
                <w:rFonts w:eastAsia="Calibri"/>
                <w:sz w:val="22"/>
                <w:lang w:val="sr-Cyrl-RS"/>
              </w:rPr>
              <w:t>)</w:t>
            </w:r>
            <w:r w:rsidR="005F446F" w:rsidRPr="006424C2">
              <w:rPr>
                <w:rFonts w:eastAsia="Calibri"/>
                <w:sz w:val="22"/>
                <w:lang w:val="sr-Cyrl-RS"/>
              </w:rPr>
              <w:t xml:space="preserve">, </w:t>
            </w:r>
          </w:p>
          <w:p w14:paraId="5EF16214" w14:textId="56BEAC22" w:rsidR="005F446F" w:rsidRPr="006424C2" w:rsidRDefault="00EE2DF4" w:rsidP="00EE2DF4">
            <w:pPr>
              <w:spacing w:before="0" w:after="0"/>
              <w:jc w:val="right"/>
              <w:rPr>
                <w:rFonts w:eastAsia="Calibri"/>
                <w:sz w:val="22"/>
                <w:lang w:val="sr-Cyrl-RS"/>
              </w:rPr>
            </w:pPr>
            <w:r w:rsidRPr="006424C2">
              <w:rPr>
                <w:rFonts w:eastAsia="Calibri"/>
                <w:sz w:val="22"/>
                <w:lang w:val="sr-Cyrl-RS"/>
              </w:rPr>
              <w:t xml:space="preserve">циљна вредност 2030: </w:t>
            </w:r>
            <w:r w:rsidR="00690166">
              <w:rPr>
                <w:rFonts w:eastAsia="Calibri"/>
                <w:sz w:val="22"/>
                <w:lang w:val="sr-Cyrl-RS"/>
              </w:rPr>
              <w:t>600% (</w:t>
            </w:r>
            <w:r w:rsidRPr="006424C2">
              <w:rPr>
                <w:rFonts w:eastAsia="Calibri"/>
                <w:sz w:val="22"/>
                <w:lang w:val="sr-Cyrl-RS"/>
              </w:rPr>
              <w:t>140.000</w:t>
            </w:r>
            <w:r w:rsidR="005F446F" w:rsidRPr="006424C2">
              <w:rPr>
                <w:rFonts w:eastAsia="Calibri"/>
                <w:sz w:val="22"/>
                <w:lang w:val="sr-Cyrl-RS"/>
              </w:rPr>
              <w:t>)</w:t>
            </w:r>
          </w:p>
        </w:tc>
      </w:tr>
      <w:tr w:rsidR="005F446F" w:rsidRPr="006424C2" w14:paraId="3C882E9A" w14:textId="77777777" w:rsidTr="006C36FD">
        <w:trPr>
          <w:trHeight w:val="291"/>
          <w:jc w:val="center"/>
        </w:trPr>
        <w:tc>
          <w:tcPr>
            <w:tcW w:w="3261" w:type="dxa"/>
            <w:vMerge/>
            <w:tcBorders>
              <w:right w:val="nil"/>
            </w:tcBorders>
            <w:shd w:val="clear" w:color="auto" w:fill="FFD966" w:themeFill="accent4" w:themeFillTint="99"/>
            <w:vAlign w:val="center"/>
          </w:tcPr>
          <w:p w14:paraId="2C807B19" w14:textId="77777777" w:rsidR="005F446F" w:rsidRPr="006424C2" w:rsidRDefault="005F446F" w:rsidP="00EE2DF4">
            <w:pPr>
              <w:spacing w:before="0" w:after="0"/>
              <w:jc w:val="left"/>
              <w:rPr>
                <w:rFonts w:eastAsia="Calibri"/>
                <w:sz w:val="22"/>
                <w:lang w:val="sr-Cyrl-RS"/>
              </w:rPr>
            </w:pPr>
          </w:p>
        </w:tc>
        <w:tc>
          <w:tcPr>
            <w:tcW w:w="5528" w:type="dxa"/>
            <w:tcBorders>
              <w:top w:val="single" w:sz="4" w:space="0" w:color="auto"/>
              <w:left w:val="nil"/>
              <w:bottom w:val="single" w:sz="4" w:space="0" w:color="auto"/>
            </w:tcBorders>
            <w:shd w:val="clear" w:color="auto" w:fill="FFD966" w:themeFill="accent4" w:themeFillTint="99"/>
            <w:vAlign w:val="center"/>
          </w:tcPr>
          <w:p w14:paraId="57FF393C"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 xml:space="preserve">Институција задужена за праћење реализације мере: </w:t>
            </w:r>
          </w:p>
          <w:p w14:paraId="754393C0" w14:textId="77777777" w:rsidR="005F446F" w:rsidRPr="006424C2" w:rsidRDefault="005F446F" w:rsidP="00EE2DF4">
            <w:pPr>
              <w:spacing w:before="0" w:after="0"/>
              <w:jc w:val="right"/>
              <w:rPr>
                <w:rFonts w:eastAsia="Calibri"/>
                <w:sz w:val="22"/>
                <w:lang w:val="sr-Cyrl-RS"/>
              </w:rPr>
            </w:pPr>
            <w:r w:rsidRPr="006424C2">
              <w:rPr>
                <w:rFonts w:eastAsia="Calibri"/>
                <w:sz w:val="22"/>
                <w:lang w:val="sr-Cyrl-RS"/>
              </w:rPr>
              <w:t>АБС</w:t>
            </w:r>
          </w:p>
        </w:tc>
      </w:tr>
      <w:tr w:rsidR="005F446F" w:rsidRPr="006424C2" w14:paraId="5EACBA29" w14:textId="77777777" w:rsidTr="006C36FD">
        <w:trPr>
          <w:trHeight w:val="291"/>
          <w:jc w:val="center"/>
        </w:trPr>
        <w:tc>
          <w:tcPr>
            <w:tcW w:w="3261" w:type="dxa"/>
            <w:vMerge/>
            <w:tcBorders>
              <w:bottom w:val="single" w:sz="4" w:space="0" w:color="auto"/>
              <w:right w:val="nil"/>
            </w:tcBorders>
            <w:shd w:val="clear" w:color="auto" w:fill="FFD966" w:themeFill="accent4" w:themeFillTint="99"/>
            <w:vAlign w:val="center"/>
          </w:tcPr>
          <w:p w14:paraId="1D60EF31" w14:textId="77777777" w:rsidR="005F446F" w:rsidRPr="006424C2" w:rsidRDefault="005F446F" w:rsidP="00EE2DF4">
            <w:pPr>
              <w:spacing w:before="0" w:after="0"/>
              <w:jc w:val="left"/>
              <w:rPr>
                <w:rFonts w:eastAsia="Calibri"/>
                <w:sz w:val="22"/>
                <w:highlight w:val="yellow"/>
                <w:lang w:val="sr-Cyrl-RS"/>
              </w:rPr>
            </w:pPr>
          </w:p>
        </w:tc>
        <w:tc>
          <w:tcPr>
            <w:tcW w:w="5528" w:type="dxa"/>
            <w:tcBorders>
              <w:top w:val="single" w:sz="4" w:space="0" w:color="auto"/>
              <w:left w:val="nil"/>
              <w:bottom w:val="single" w:sz="4" w:space="0" w:color="auto"/>
            </w:tcBorders>
            <w:shd w:val="clear" w:color="auto" w:fill="FFD966" w:themeFill="accent4" w:themeFillTint="99"/>
            <w:vAlign w:val="center"/>
          </w:tcPr>
          <w:p w14:paraId="2AC4E5B2" w14:textId="7ECC99E6" w:rsidR="005F446F" w:rsidRPr="006424C2" w:rsidRDefault="005F446F" w:rsidP="00EE2DF4">
            <w:pPr>
              <w:spacing w:before="0" w:after="0"/>
              <w:jc w:val="right"/>
              <w:rPr>
                <w:rFonts w:eastAsia="Calibri"/>
                <w:sz w:val="22"/>
                <w:highlight w:val="yellow"/>
                <w:lang w:val="sr-Cyrl-RS"/>
              </w:rPr>
            </w:pPr>
            <w:r w:rsidRPr="006424C2">
              <w:rPr>
                <w:rFonts w:eastAsia="Calibri"/>
                <w:sz w:val="22"/>
                <w:lang w:val="sr-Cyrl-RS"/>
              </w:rPr>
              <w:t xml:space="preserve">Процењена финансијска средстава за реализацију мере: </w:t>
            </w:r>
            <w:r w:rsidR="004675F8" w:rsidRPr="006424C2">
              <w:rPr>
                <w:sz w:val="22"/>
                <w:lang w:val="sr-Cyrl-RS"/>
              </w:rPr>
              <w:t>Није потребно издвојити додатна финансијска средства</w:t>
            </w:r>
          </w:p>
        </w:tc>
      </w:tr>
    </w:tbl>
    <w:p w14:paraId="79A6A661" w14:textId="5FCAA564" w:rsidR="00B11EB9" w:rsidRPr="006424C2" w:rsidRDefault="00A95980" w:rsidP="004E1112">
      <w:pPr>
        <w:pStyle w:val="1Glava"/>
      </w:pPr>
      <w:r w:rsidRPr="006424C2">
        <w:br w:type="page"/>
      </w:r>
      <w:bookmarkStart w:id="118" w:name="_Toc89947074"/>
      <w:bookmarkStart w:id="119" w:name="_Toc93313098"/>
      <w:bookmarkStart w:id="120" w:name="_Toc94521698"/>
      <w:bookmarkStart w:id="121" w:name="_Toc94521804"/>
      <w:bookmarkStart w:id="122" w:name="_Toc145365490"/>
      <w:r w:rsidR="00B11EB9" w:rsidRPr="006424C2">
        <w:lastRenderedPageBreak/>
        <w:t>НАЈВАЖНИЈИ ПРИНЦИПИ РАДА У БЕЗБЕДНОСТИ САОБРАЋАЈА</w:t>
      </w:r>
      <w:bookmarkEnd w:id="118"/>
      <w:bookmarkEnd w:id="119"/>
      <w:bookmarkEnd w:id="120"/>
      <w:bookmarkEnd w:id="121"/>
      <w:bookmarkEnd w:id="122"/>
      <w:r w:rsidR="00B11EB9" w:rsidRPr="006424C2">
        <w:t xml:space="preserve"> </w:t>
      </w:r>
    </w:p>
    <w:p w14:paraId="0949D126" w14:textId="03987600" w:rsidR="00B11EB9" w:rsidRPr="006424C2" w:rsidRDefault="00B11EB9" w:rsidP="00B117AF">
      <w:pPr>
        <w:spacing w:after="0"/>
        <w:rPr>
          <w:lang w:val="sr-Cyrl-RS"/>
        </w:rPr>
      </w:pPr>
      <w:r w:rsidRPr="006424C2">
        <w:rPr>
          <w:lang w:val="sr-Cyrl-RS"/>
        </w:rPr>
        <w:t>Стратегија, у свим својим деловима, подржава приступ безбедног система (</w:t>
      </w:r>
      <w:r w:rsidR="00B2295B" w:rsidRPr="006424C2">
        <w:rPr>
          <w:lang w:val="sr-Cyrl-RS"/>
        </w:rPr>
        <w:t>енгл.</w:t>
      </w:r>
      <w:r w:rsidR="000F7D10" w:rsidRPr="006424C2">
        <w:rPr>
          <w:lang w:val="sr-Cyrl-RS"/>
        </w:rPr>
        <w:t xml:space="preserve"> </w:t>
      </w:r>
      <w:r w:rsidRPr="006424C2">
        <w:rPr>
          <w:i/>
          <w:iCs/>
          <w:lang w:val="sr-Cyrl-RS"/>
        </w:rPr>
        <w:t>Safe System Approach</w:t>
      </w:r>
      <w:r w:rsidRPr="006424C2">
        <w:rPr>
          <w:lang w:val="sr-Cyrl-RS"/>
        </w:rPr>
        <w:t xml:space="preserve">) и следеће принципе: </w:t>
      </w:r>
    </w:p>
    <w:p w14:paraId="6FE966A9" w14:textId="39202D74" w:rsidR="00B11EB9" w:rsidRPr="006424C2" w:rsidRDefault="00B11EB9" w:rsidP="00300AD1">
      <w:pPr>
        <w:numPr>
          <w:ilvl w:val="0"/>
          <w:numId w:val="12"/>
        </w:numPr>
        <w:rPr>
          <w:szCs w:val="24"/>
          <w:lang w:val="sr-Cyrl-RS"/>
        </w:rPr>
      </w:pPr>
      <w:r w:rsidRPr="006424C2">
        <w:rPr>
          <w:szCs w:val="24"/>
          <w:lang w:val="sr-Cyrl-RS"/>
        </w:rPr>
        <w:t xml:space="preserve">принцип, </w:t>
      </w:r>
      <w:r w:rsidRPr="006424C2">
        <w:rPr>
          <w:b/>
          <w:bCs/>
          <w:szCs w:val="24"/>
          <w:lang w:val="sr-Cyrl-RS"/>
        </w:rPr>
        <w:t>Поштовање и спровођење свих међународних докумената</w:t>
      </w:r>
      <w:r w:rsidRPr="006424C2">
        <w:rPr>
          <w:szCs w:val="24"/>
          <w:lang w:val="sr-Cyrl-RS"/>
        </w:rPr>
        <w:t xml:space="preserve"> који се могу повезати са безбедношћу саобраћаја</w:t>
      </w:r>
      <w:r w:rsidR="00A17B15" w:rsidRPr="006424C2">
        <w:rPr>
          <w:szCs w:val="24"/>
          <w:lang w:val="sr-Cyrl-RS"/>
        </w:rPr>
        <w:t>;</w:t>
      </w:r>
      <w:r w:rsidRPr="006424C2">
        <w:rPr>
          <w:szCs w:val="24"/>
          <w:lang w:val="sr-Cyrl-RS"/>
        </w:rPr>
        <w:t xml:space="preserve"> </w:t>
      </w:r>
    </w:p>
    <w:p w14:paraId="681442A6" w14:textId="236207F4" w:rsidR="00B11EB9" w:rsidRPr="006424C2" w:rsidRDefault="00B11EB9" w:rsidP="00300AD1">
      <w:pPr>
        <w:numPr>
          <w:ilvl w:val="0"/>
          <w:numId w:val="12"/>
        </w:numPr>
        <w:rPr>
          <w:szCs w:val="24"/>
          <w:lang w:val="sr-Cyrl-RS"/>
        </w:rPr>
      </w:pPr>
      <w:r w:rsidRPr="006424C2">
        <w:rPr>
          <w:szCs w:val="24"/>
          <w:lang w:val="sr-Cyrl-RS"/>
        </w:rPr>
        <w:t xml:space="preserve">принцип, </w:t>
      </w:r>
      <w:r w:rsidRPr="006424C2">
        <w:rPr>
          <w:b/>
          <w:bCs/>
          <w:szCs w:val="24"/>
          <w:lang w:val="sr-Cyrl-RS"/>
        </w:rPr>
        <w:t>Нити смрт, нити тешке тел</w:t>
      </w:r>
      <w:r w:rsidR="000A4D48">
        <w:rPr>
          <w:b/>
          <w:bCs/>
          <w:szCs w:val="24"/>
          <w:lang w:val="sr-Cyrl-RS"/>
        </w:rPr>
        <w:t>есне повреде у виду инвалидитета</w:t>
      </w:r>
      <w:r w:rsidRPr="006424C2">
        <w:rPr>
          <w:b/>
          <w:bCs/>
          <w:szCs w:val="24"/>
          <w:lang w:val="sr-Cyrl-RS"/>
        </w:rPr>
        <w:t xml:space="preserve"> нису прихватљиви у саобраћају</w:t>
      </w:r>
      <w:r w:rsidRPr="006424C2">
        <w:rPr>
          <w:szCs w:val="24"/>
          <w:lang w:val="sr-Cyrl-RS"/>
        </w:rPr>
        <w:t>, тј. не постоји ниједна вредност у саобраћају којом се могу опр</w:t>
      </w:r>
      <w:r w:rsidR="000A4D48">
        <w:rPr>
          <w:szCs w:val="24"/>
          <w:lang w:val="sr-Cyrl-RS"/>
        </w:rPr>
        <w:t>авдати смрт или тешке повреде у виду инвалидитета</w:t>
      </w:r>
      <w:r w:rsidRPr="006424C2">
        <w:rPr>
          <w:szCs w:val="24"/>
          <w:lang w:val="sr-Cyrl-RS"/>
        </w:rPr>
        <w:t xml:space="preserve"> у саобраћају;</w:t>
      </w:r>
    </w:p>
    <w:p w14:paraId="6C4DD1D0" w14:textId="77777777" w:rsidR="00B11EB9" w:rsidRPr="006424C2" w:rsidRDefault="00B11EB9" w:rsidP="00300AD1">
      <w:pPr>
        <w:numPr>
          <w:ilvl w:val="0"/>
          <w:numId w:val="12"/>
        </w:numPr>
        <w:rPr>
          <w:szCs w:val="24"/>
          <w:lang w:val="sr-Cyrl-RS"/>
        </w:rPr>
      </w:pPr>
      <w:r w:rsidRPr="006424C2">
        <w:rPr>
          <w:szCs w:val="24"/>
          <w:lang w:val="sr-Cyrl-RS"/>
        </w:rPr>
        <w:t xml:space="preserve">принцип, </w:t>
      </w:r>
      <w:r w:rsidRPr="006424C2">
        <w:rPr>
          <w:b/>
          <w:bCs/>
          <w:szCs w:val="24"/>
          <w:lang w:val="sr-Cyrl-RS"/>
        </w:rPr>
        <w:t>Људски је грешити</w:t>
      </w:r>
      <w:r w:rsidRPr="006424C2">
        <w:rPr>
          <w:szCs w:val="24"/>
          <w:lang w:val="sr-Cyrl-RS"/>
        </w:rPr>
        <w:t xml:space="preserve"> и људи ће увек грешити у саобраћају; </w:t>
      </w:r>
    </w:p>
    <w:p w14:paraId="00770DE8" w14:textId="77777777" w:rsidR="00B11EB9" w:rsidRPr="006424C2" w:rsidRDefault="00B11EB9" w:rsidP="00300AD1">
      <w:pPr>
        <w:numPr>
          <w:ilvl w:val="0"/>
          <w:numId w:val="12"/>
        </w:numPr>
        <w:rPr>
          <w:szCs w:val="24"/>
          <w:lang w:val="sr-Cyrl-RS"/>
        </w:rPr>
      </w:pPr>
      <w:r w:rsidRPr="006424C2">
        <w:rPr>
          <w:szCs w:val="24"/>
          <w:lang w:val="sr-Cyrl-RS"/>
        </w:rPr>
        <w:t xml:space="preserve">принцип, </w:t>
      </w:r>
      <w:r w:rsidRPr="006424C2">
        <w:rPr>
          <w:b/>
          <w:bCs/>
          <w:szCs w:val="24"/>
          <w:lang w:val="sr-Cyrl-RS"/>
        </w:rPr>
        <w:t>Постоји граница људске толеранције на силу</w:t>
      </w:r>
      <w:r w:rsidRPr="006424C2">
        <w:rPr>
          <w:szCs w:val="24"/>
          <w:lang w:val="sr-Cyrl-RS"/>
        </w:rPr>
        <w:t xml:space="preserve">, после које човек задобија тешке повреде или гине; Систем треба да буде такав да се не никад прелази ова граница; </w:t>
      </w:r>
    </w:p>
    <w:p w14:paraId="725D1BC6" w14:textId="77777777" w:rsidR="00B11EB9" w:rsidRPr="006424C2" w:rsidRDefault="00B11EB9" w:rsidP="00300AD1">
      <w:pPr>
        <w:numPr>
          <w:ilvl w:val="0"/>
          <w:numId w:val="12"/>
        </w:numPr>
        <w:rPr>
          <w:szCs w:val="24"/>
          <w:lang w:val="sr-Cyrl-RS"/>
        </w:rPr>
      </w:pPr>
      <w:r w:rsidRPr="006424C2">
        <w:rPr>
          <w:szCs w:val="24"/>
          <w:lang w:val="sr-Cyrl-RS"/>
        </w:rPr>
        <w:t xml:space="preserve">принцип </w:t>
      </w:r>
      <w:r w:rsidRPr="006424C2">
        <w:rPr>
          <w:b/>
          <w:bCs/>
          <w:szCs w:val="24"/>
          <w:lang w:val="sr-Cyrl-RS"/>
        </w:rPr>
        <w:t>Подељене одговорности</w:t>
      </w:r>
      <w:r w:rsidRPr="006424C2">
        <w:rPr>
          <w:szCs w:val="24"/>
          <w:lang w:val="sr-Cyrl-RS"/>
        </w:rPr>
        <w:t xml:space="preserve"> - за саобраћајне незгоде су одговорни креатори система (да креирају безбедан систем, укључујући и прописе) и учесници (да поштују прописана правила учешћа у саобраћају), </w:t>
      </w:r>
    </w:p>
    <w:p w14:paraId="78FF785C" w14:textId="77777777" w:rsidR="00B11EB9" w:rsidRPr="006424C2" w:rsidRDefault="00B11EB9" w:rsidP="00300AD1">
      <w:pPr>
        <w:numPr>
          <w:ilvl w:val="0"/>
          <w:numId w:val="12"/>
        </w:numPr>
        <w:rPr>
          <w:szCs w:val="24"/>
          <w:lang w:val="sr-Cyrl-RS"/>
        </w:rPr>
      </w:pPr>
      <w:r w:rsidRPr="006424C2">
        <w:rPr>
          <w:szCs w:val="24"/>
          <w:lang w:val="sr-Cyrl-RS"/>
        </w:rPr>
        <w:t xml:space="preserve">принцип </w:t>
      </w:r>
      <w:r w:rsidRPr="006424C2">
        <w:rPr>
          <w:b/>
          <w:bCs/>
          <w:szCs w:val="24"/>
          <w:lang w:val="sr-Cyrl-RS"/>
        </w:rPr>
        <w:t>Проширене одговорности</w:t>
      </w:r>
      <w:r w:rsidRPr="006424C2">
        <w:rPr>
          <w:szCs w:val="24"/>
          <w:lang w:val="sr-Cyrl-RS"/>
        </w:rPr>
        <w:t xml:space="preserve"> – поред правне, треба редовно анализирати и ванправну одговорност: стручну, моралну и политичку одговорност за безбедност саобраћаја;</w:t>
      </w:r>
    </w:p>
    <w:p w14:paraId="7BB94958" w14:textId="302835EB" w:rsidR="00B11EB9" w:rsidRPr="006424C2" w:rsidRDefault="00B11EB9" w:rsidP="00300AD1">
      <w:pPr>
        <w:numPr>
          <w:ilvl w:val="0"/>
          <w:numId w:val="12"/>
        </w:numPr>
        <w:rPr>
          <w:szCs w:val="24"/>
          <w:lang w:val="sr-Cyrl-RS"/>
        </w:rPr>
      </w:pPr>
      <w:r w:rsidRPr="006424C2">
        <w:rPr>
          <w:szCs w:val="24"/>
          <w:lang w:val="sr-Cyrl-RS"/>
        </w:rPr>
        <w:t xml:space="preserve">принцип, </w:t>
      </w:r>
      <w:r w:rsidRPr="006424C2">
        <w:rPr>
          <w:b/>
          <w:bCs/>
          <w:szCs w:val="24"/>
          <w:lang w:val="sr-Cyrl-RS"/>
        </w:rPr>
        <w:t>Систем треба да опрашта грешке</w:t>
      </w:r>
      <w:r w:rsidRPr="006424C2">
        <w:rPr>
          <w:szCs w:val="24"/>
          <w:lang w:val="sr-Cyrl-RS"/>
        </w:rPr>
        <w:t xml:space="preserve"> – у случају отказа или грешке једног елемента система, остали елементи система треб</w:t>
      </w:r>
      <w:r w:rsidR="000A4D48">
        <w:rPr>
          <w:szCs w:val="24"/>
          <w:lang w:val="sr-Cyrl-RS"/>
        </w:rPr>
        <w:t>а да спрече смрт и тешку</w:t>
      </w:r>
      <w:r w:rsidRPr="006424C2">
        <w:rPr>
          <w:szCs w:val="24"/>
          <w:lang w:val="sr-Cyrl-RS"/>
        </w:rPr>
        <w:t xml:space="preserve"> повреду; </w:t>
      </w:r>
    </w:p>
    <w:p w14:paraId="0E3FB2C7" w14:textId="77777777" w:rsidR="00B11EB9" w:rsidRPr="006424C2" w:rsidRDefault="00B11EB9" w:rsidP="00300AD1">
      <w:pPr>
        <w:numPr>
          <w:ilvl w:val="0"/>
          <w:numId w:val="12"/>
        </w:numPr>
        <w:rPr>
          <w:szCs w:val="24"/>
          <w:lang w:val="sr-Cyrl-RS"/>
        </w:rPr>
      </w:pPr>
      <w:r w:rsidRPr="006424C2">
        <w:rPr>
          <w:szCs w:val="24"/>
          <w:lang w:val="sr-Cyrl-RS"/>
        </w:rPr>
        <w:t xml:space="preserve">принцип </w:t>
      </w:r>
      <w:r w:rsidRPr="006424C2">
        <w:rPr>
          <w:b/>
          <w:bCs/>
          <w:szCs w:val="24"/>
          <w:lang w:val="sr-Cyrl-RS"/>
        </w:rPr>
        <w:t>Превентивног деловања</w:t>
      </w:r>
      <w:r w:rsidRPr="006424C2">
        <w:rPr>
          <w:szCs w:val="24"/>
          <w:lang w:val="sr-Cyrl-RS"/>
        </w:rPr>
        <w:t xml:space="preserve"> – редовно и систематски, у континуитету се спроводе прописане процедуре откривања и отклањања (смањивања) ризика у саобраћају, а свак</w:t>
      </w:r>
      <w:r w:rsidR="003E6B61" w:rsidRPr="006424C2">
        <w:rPr>
          <w:szCs w:val="24"/>
          <w:lang w:val="sr-Cyrl-RS"/>
        </w:rPr>
        <w:t>у</w:t>
      </w:r>
      <w:r w:rsidRPr="006424C2">
        <w:rPr>
          <w:szCs w:val="24"/>
          <w:lang w:val="sr-Cyrl-RS"/>
        </w:rPr>
        <w:t xml:space="preserve"> саобраћајн</w:t>
      </w:r>
      <w:r w:rsidR="003E6B61" w:rsidRPr="006424C2">
        <w:rPr>
          <w:szCs w:val="24"/>
          <w:lang w:val="sr-Cyrl-RS"/>
        </w:rPr>
        <w:t>у</w:t>
      </w:r>
      <w:r w:rsidRPr="006424C2">
        <w:rPr>
          <w:szCs w:val="24"/>
          <w:lang w:val="sr-Cyrl-RS"/>
        </w:rPr>
        <w:t xml:space="preserve"> незгод</w:t>
      </w:r>
      <w:r w:rsidR="003E6B61" w:rsidRPr="006424C2">
        <w:rPr>
          <w:szCs w:val="24"/>
          <w:lang w:val="sr-Cyrl-RS"/>
        </w:rPr>
        <w:t>у</w:t>
      </w:r>
      <w:r w:rsidRPr="006424C2">
        <w:rPr>
          <w:szCs w:val="24"/>
          <w:lang w:val="sr-Cyrl-RS"/>
        </w:rPr>
        <w:t xml:space="preserve"> са </w:t>
      </w:r>
      <w:r w:rsidR="009C137C" w:rsidRPr="006424C2">
        <w:rPr>
          <w:szCs w:val="24"/>
          <w:lang w:val="sr-Cyrl-RS"/>
        </w:rPr>
        <w:t>озбиљним</w:t>
      </w:r>
      <w:r w:rsidRPr="006424C2">
        <w:rPr>
          <w:szCs w:val="24"/>
          <w:lang w:val="sr-Cyrl-RS"/>
        </w:rPr>
        <w:t xml:space="preserve"> последицама корис</w:t>
      </w:r>
      <w:r w:rsidR="003E6B61" w:rsidRPr="006424C2">
        <w:rPr>
          <w:szCs w:val="24"/>
          <w:lang w:val="sr-Cyrl-RS"/>
        </w:rPr>
        <w:t>ти</w:t>
      </w:r>
      <w:r w:rsidRPr="006424C2">
        <w:rPr>
          <w:szCs w:val="24"/>
          <w:lang w:val="sr-Cyrl-RS"/>
        </w:rPr>
        <w:t xml:space="preserve">ти за учење и унапређење система; </w:t>
      </w:r>
    </w:p>
    <w:p w14:paraId="3CBA2EDF" w14:textId="7BD0656D" w:rsidR="00B11EB9" w:rsidRPr="006424C2" w:rsidRDefault="00B11EB9" w:rsidP="00300AD1">
      <w:pPr>
        <w:numPr>
          <w:ilvl w:val="0"/>
          <w:numId w:val="12"/>
        </w:numPr>
        <w:rPr>
          <w:szCs w:val="24"/>
          <w:lang w:val="sr-Cyrl-RS"/>
        </w:rPr>
      </w:pPr>
      <w:r w:rsidRPr="006424C2">
        <w:rPr>
          <w:szCs w:val="24"/>
          <w:lang w:val="sr-Cyrl-RS"/>
        </w:rPr>
        <w:t xml:space="preserve">принцип, </w:t>
      </w:r>
      <w:r w:rsidR="00032614" w:rsidRPr="006424C2">
        <w:rPr>
          <w:b/>
          <w:bCs/>
          <w:szCs w:val="24"/>
          <w:lang w:val="sr-Cyrl-RS"/>
        </w:rPr>
        <w:t>Б</w:t>
      </w:r>
      <w:r w:rsidRPr="006424C2">
        <w:rPr>
          <w:b/>
          <w:bCs/>
          <w:szCs w:val="24"/>
          <w:lang w:val="sr-Cyrl-RS"/>
        </w:rPr>
        <w:t>езбедности саобраћаја заснована на подацима</w:t>
      </w:r>
      <w:r w:rsidR="000A4D48">
        <w:rPr>
          <w:szCs w:val="24"/>
          <w:lang w:val="sr-Cyrl-RS"/>
        </w:rPr>
        <w:t xml:space="preserve"> – п</w:t>
      </w:r>
      <w:r w:rsidRPr="006424C2">
        <w:rPr>
          <w:szCs w:val="24"/>
          <w:lang w:val="sr-Cyrl-RS"/>
        </w:rPr>
        <w:t>рикупљање, систематизовање и аутоматска обрада података (о изло</w:t>
      </w:r>
      <w:r w:rsidR="00B2295B">
        <w:rPr>
          <w:szCs w:val="24"/>
          <w:lang w:val="sr-Cyrl-RS"/>
        </w:rPr>
        <w:t>жености, ставовима, самопријављ</w:t>
      </w:r>
      <w:r w:rsidRPr="006424C2">
        <w:rPr>
          <w:szCs w:val="24"/>
          <w:lang w:val="sr-Cyrl-RS"/>
        </w:rPr>
        <w:t xml:space="preserve">еном понашању, индикаторима безбедности саобраћаја, саобраћајним незгодама и њиховим последицама) су основа за стручно планирање и спровођење оптималних мера </w:t>
      </w:r>
      <w:r w:rsidR="000A4D48">
        <w:rPr>
          <w:szCs w:val="24"/>
          <w:lang w:val="sr-Cyrl-RS"/>
        </w:rPr>
        <w:t>у циљу унапређења безбедности саобраћаја</w:t>
      </w:r>
      <w:r w:rsidRPr="006424C2">
        <w:rPr>
          <w:szCs w:val="24"/>
          <w:lang w:val="sr-Cyrl-RS"/>
        </w:rPr>
        <w:t xml:space="preserve">; </w:t>
      </w:r>
    </w:p>
    <w:p w14:paraId="4DA4EBCA" w14:textId="2415A315" w:rsidR="00B11EB9" w:rsidRPr="006424C2" w:rsidRDefault="00B11EB9" w:rsidP="00300AD1">
      <w:pPr>
        <w:numPr>
          <w:ilvl w:val="0"/>
          <w:numId w:val="12"/>
        </w:numPr>
        <w:rPr>
          <w:szCs w:val="24"/>
          <w:lang w:val="sr-Cyrl-RS"/>
        </w:rPr>
      </w:pPr>
      <w:r w:rsidRPr="006424C2">
        <w:rPr>
          <w:szCs w:val="24"/>
          <w:lang w:val="sr-Cyrl-RS"/>
        </w:rPr>
        <w:t xml:space="preserve"> принцип, </w:t>
      </w:r>
      <w:r w:rsidR="00032614" w:rsidRPr="006424C2">
        <w:rPr>
          <w:b/>
          <w:bCs/>
          <w:szCs w:val="24"/>
          <w:lang w:val="sr-Cyrl-RS"/>
        </w:rPr>
        <w:t>Б</w:t>
      </w:r>
      <w:r w:rsidRPr="006424C2">
        <w:rPr>
          <w:b/>
          <w:bCs/>
          <w:szCs w:val="24"/>
          <w:lang w:val="sr-Cyrl-RS"/>
        </w:rPr>
        <w:t>езбедност саобраћаја заснована на науци</w:t>
      </w:r>
      <w:r w:rsidR="000A4D48">
        <w:rPr>
          <w:szCs w:val="24"/>
          <w:lang w:val="sr-Cyrl-RS"/>
        </w:rPr>
        <w:t xml:space="preserve"> – з</w:t>
      </w:r>
      <w:r w:rsidRPr="006424C2">
        <w:rPr>
          <w:szCs w:val="24"/>
          <w:lang w:val="sr-Cyrl-RS"/>
        </w:rPr>
        <w:t>нање у безбедности саобраћаја је скупо и плаћа се жртва</w:t>
      </w:r>
      <w:r w:rsidR="000A4D48">
        <w:rPr>
          <w:szCs w:val="24"/>
          <w:lang w:val="sr-Cyrl-RS"/>
        </w:rPr>
        <w:t>ма у саобраћајним незгодама; с</w:t>
      </w:r>
      <w:r w:rsidRPr="006424C2">
        <w:rPr>
          <w:szCs w:val="24"/>
          <w:lang w:val="sr-Cyrl-RS"/>
        </w:rPr>
        <w:t>истематск</w:t>
      </w:r>
      <w:r w:rsidR="00C42794" w:rsidRPr="006424C2">
        <w:rPr>
          <w:szCs w:val="24"/>
          <w:lang w:val="sr-Cyrl-RS"/>
        </w:rPr>
        <w:t>о</w:t>
      </w:r>
      <w:r w:rsidRPr="006424C2">
        <w:rPr>
          <w:szCs w:val="24"/>
          <w:lang w:val="sr-Cyrl-RS"/>
        </w:rPr>
        <w:t xml:space="preserve"> </w:t>
      </w:r>
      <w:r w:rsidR="00C42794" w:rsidRPr="006424C2">
        <w:rPr>
          <w:szCs w:val="24"/>
          <w:lang w:val="sr-Cyrl-RS"/>
        </w:rPr>
        <w:t xml:space="preserve">вршење </w:t>
      </w:r>
      <w:r w:rsidRPr="006424C2">
        <w:rPr>
          <w:szCs w:val="24"/>
          <w:lang w:val="sr-Cyrl-RS"/>
        </w:rPr>
        <w:t>трансфер</w:t>
      </w:r>
      <w:r w:rsidR="00C42794" w:rsidRPr="006424C2">
        <w:rPr>
          <w:szCs w:val="24"/>
          <w:lang w:val="sr-Cyrl-RS"/>
        </w:rPr>
        <w:t>а</w:t>
      </w:r>
      <w:r w:rsidRPr="006424C2">
        <w:rPr>
          <w:szCs w:val="24"/>
          <w:lang w:val="sr-Cyrl-RS"/>
        </w:rPr>
        <w:t xml:space="preserve"> знања, креирање нових знања, ширење знања из области безбедности саобраћаја, а посебно у вези доказаних и успешних иницијатива, обезбедиће примену најбољих знања и искустава у Републици Србији; </w:t>
      </w:r>
    </w:p>
    <w:p w14:paraId="4AF688DC" w14:textId="3570CC93" w:rsidR="00B11EB9" w:rsidRPr="006424C2" w:rsidRDefault="00B11EB9" w:rsidP="00300AD1">
      <w:pPr>
        <w:numPr>
          <w:ilvl w:val="0"/>
          <w:numId w:val="12"/>
        </w:numPr>
        <w:rPr>
          <w:szCs w:val="24"/>
          <w:lang w:val="sr-Cyrl-RS"/>
        </w:rPr>
      </w:pPr>
      <w:r w:rsidRPr="006424C2">
        <w:rPr>
          <w:szCs w:val="24"/>
          <w:lang w:val="sr-Cyrl-RS"/>
        </w:rPr>
        <w:t xml:space="preserve">принцип </w:t>
      </w:r>
      <w:r w:rsidRPr="006424C2">
        <w:rPr>
          <w:b/>
          <w:bCs/>
          <w:szCs w:val="24"/>
          <w:lang w:val="sr-Cyrl-RS"/>
        </w:rPr>
        <w:t>Редовна комуникација</w:t>
      </w:r>
      <w:r w:rsidRPr="006424C2">
        <w:rPr>
          <w:szCs w:val="24"/>
          <w:lang w:val="sr-Cyrl-RS"/>
        </w:rPr>
        <w:t xml:space="preserve"> између субј</w:t>
      </w:r>
      <w:r w:rsidR="000A4D48">
        <w:rPr>
          <w:szCs w:val="24"/>
          <w:lang w:val="sr-Cyrl-RS"/>
        </w:rPr>
        <w:t>еката безбедности саобраћаја – у</w:t>
      </w:r>
      <w:r w:rsidRPr="006424C2">
        <w:rPr>
          <w:szCs w:val="24"/>
          <w:lang w:val="sr-Cyrl-RS"/>
        </w:rPr>
        <w:t>споставља</w:t>
      </w:r>
      <w:r w:rsidR="00292FB8" w:rsidRPr="006424C2">
        <w:rPr>
          <w:szCs w:val="24"/>
          <w:lang w:val="sr-Cyrl-RS"/>
        </w:rPr>
        <w:t xml:space="preserve">ти и </w:t>
      </w:r>
      <w:r w:rsidR="00B2295B" w:rsidRPr="006424C2">
        <w:rPr>
          <w:szCs w:val="24"/>
          <w:lang w:val="sr-Cyrl-RS"/>
        </w:rPr>
        <w:t>одржавати</w:t>
      </w:r>
      <w:r w:rsidR="00292FB8" w:rsidRPr="006424C2">
        <w:rPr>
          <w:szCs w:val="24"/>
          <w:lang w:val="sr-Cyrl-RS"/>
        </w:rPr>
        <w:t xml:space="preserve"> </w:t>
      </w:r>
      <w:r w:rsidRPr="006424C2">
        <w:rPr>
          <w:szCs w:val="24"/>
          <w:lang w:val="sr-Cyrl-RS"/>
        </w:rPr>
        <w:t>канал</w:t>
      </w:r>
      <w:r w:rsidR="00292FB8" w:rsidRPr="006424C2">
        <w:rPr>
          <w:szCs w:val="24"/>
          <w:lang w:val="sr-Cyrl-RS"/>
        </w:rPr>
        <w:t>е</w:t>
      </w:r>
      <w:r w:rsidRPr="006424C2">
        <w:rPr>
          <w:szCs w:val="24"/>
          <w:lang w:val="sr-Cyrl-RS"/>
        </w:rPr>
        <w:t xml:space="preserve"> редовне размене информација између субјеката, у оквиру заједничких мултисекторских тела и редовних састанака и комуникација;</w:t>
      </w:r>
    </w:p>
    <w:p w14:paraId="6EED5003" w14:textId="15B2B56C" w:rsidR="00B11EB9" w:rsidRPr="006424C2" w:rsidRDefault="00B11EB9" w:rsidP="00300AD1">
      <w:pPr>
        <w:numPr>
          <w:ilvl w:val="0"/>
          <w:numId w:val="12"/>
        </w:numPr>
        <w:rPr>
          <w:szCs w:val="24"/>
          <w:lang w:val="sr-Cyrl-RS"/>
        </w:rPr>
      </w:pPr>
      <w:r w:rsidRPr="006424C2">
        <w:rPr>
          <w:szCs w:val="24"/>
          <w:lang w:val="sr-Cyrl-RS"/>
        </w:rPr>
        <w:t xml:space="preserve">принцип </w:t>
      </w:r>
      <w:r w:rsidRPr="006424C2">
        <w:rPr>
          <w:b/>
          <w:bCs/>
          <w:szCs w:val="24"/>
          <w:lang w:val="sr-Cyrl-RS"/>
        </w:rPr>
        <w:t>Вертикална и хоризонтална координација (усаглашавање)</w:t>
      </w:r>
      <w:r w:rsidRPr="006424C2">
        <w:rPr>
          <w:szCs w:val="24"/>
          <w:lang w:val="sr-Cyrl-RS"/>
        </w:rPr>
        <w:t xml:space="preserve"> у раду субјеката и појединаца</w:t>
      </w:r>
      <w:r w:rsidR="000A4D48">
        <w:rPr>
          <w:szCs w:val="24"/>
          <w:lang w:val="sr-Cyrl-RS"/>
        </w:rPr>
        <w:t xml:space="preserve"> – Хоризонтална координација - с</w:t>
      </w:r>
      <w:r w:rsidRPr="006424C2">
        <w:rPr>
          <w:szCs w:val="24"/>
          <w:lang w:val="sr-Cyrl-RS"/>
        </w:rPr>
        <w:t xml:space="preserve">убјекти на истом нивоу (држава, јединица локалне самоуправе) усаглашавају своје активности на извршавању заједничких задатака и достизању јединствених циљева безбедности </w:t>
      </w:r>
      <w:r w:rsidRPr="006424C2">
        <w:rPr>
          <w:szCs w:val="24"/>
          <w:lang w:val="sr-Cyrl-RS"/>
        </w:rPr>
        <w:lastRenderedPageBreak/>
        <w:t xml:space="preserve">саобраћаја. Вертикална координација - надлежне државне институције (министарства и др.) обезбеђују координирано спровођење мера и активности на свим нивоима; </w:t>
      </w:r>
    </w:p>
    <w:p w14:paraId="2123791B" w14:textId="4AB3D1FD" w:rsidR="00B11EB9" w:rsidRPr="006424C2" w:rsidRDefault="00B11EB9" w:rsidP="00300AD1">
      <w:pPr>
        <w:numPr>
          <w:ilvl w:val="0"/>
          <w:numId w:val="12"/>
        </w:numPr>
        <w:rPr>
          <w:szCs w:val="24"/>
          <w:lang w:val="sr-Cyrl-RS"/>
        </w:rPr>
      </w:pPr>
      <w:r w:rsidRPr="006424C2">
        <w:rPr>
          <w:szCs w:val="24"/>
          <w:lang w:val="sr-Cyrl-RS"/>
        </w:rPr>
        <w:t xml:space="preserve">принцип </w:t>
      </w:r>
      <w:r w:rsidR="000A4D48">
        <w:rPr>
          <w:b/>
          <w:bCs/>
          <w:szCs w:val="24"/>
          <w:lang w:val="sr-Cyrl-RS"/>
        </w:rPr>
        <w:t>Кооперације (сарадње</w:t>
      </w:r>
      <w:r w:rsidRPr="006424C2">
        <w:rPr>
          <w:b/>
          <w:bCs/>
          <w:szCs w:val="24"/>
          <w:lang w:val="sr-Cyrl-RS"/>
        </w:rPr>
        <w:t xml:space="preserve">) између субјеката </w:t>
      </w:r>
      <w:r w:rsidRPr="006424C2">
        <w:rPr>
          <w:b/>
          <w:szCs w:val="24"/>
          <w:lang w:val="sr-Cyrl-RS"/>
        </w:rPr>
        <w:t>безбедности саобраћаја</w:t>
      </w:r>
      <w:r w:rsidR="000A4D48">
        <w:rPr>
          <w:szCs w:val="24"/>
          <w:lang w:val="sr-Cyrl-RS"/>
        </w:rPr>
        <w:t xml:space="preserve"> – с</w:t>
      </w:r>
      <w:r w:rsidRPr="006424C2">
        <w:rPr>
          <w:szCs w:val="24"/>
          <w:lang w:val="sr-Cyrl-RS"/>
        </w:rPr>
        <w:t>ви субјекти који су укључени у поједине активности сарађују и заједнички раде на реализацији задатака и достизању циљева. Носилац активности ради у циљу укључивања свих субјеката који могу помоћи извршењу задатака и ради на</w:t>
      </w:r>
      <w:r w:rsidR="00D432BD" w:rsidRPr="006424C2">
        <w:rPr>
          <w:szCs w:val="24"/>
          <w:lang w:val="sr-Cyrl-RS"/>
        </w:rPr>
        <w:t xml:space="preserve"> </w:t>
      </w:r>
      <w:r w:rsidRPr="006424C2">
        <w:rPr>
          <w:szCs w:val="24"/>
          <w:lang w:val="sr-Cyrl-RS"/>
        </w:rPr>
        <w:t xml:space="preserve">унапређењу посвећености и сарадње, како би се добили оптимални резултати, уз што мање улагање ресурса. </w:t>
      </w:r>
    </w:p>
    <w:p w14:paraId="68E9B794" w14:textId="45B91E8F" w:rsidR="0028195E" w:rsidRPr="006424C2" w:rsidRDefault="007C742C" w:rsidP="004E1112">
      <w:pPr>
        <w:pStyle w:val="1Glava"/>
      </w:pPr>
      <w:r w:rsidRPr="006424C2">
        <w:br w:type="page"/>
      </w:r>
      <w:bookmarkStart w:id="123" w:name="_Toc93313107"/>
      <w:bookmarkStart w:id="124" w:name="_Toc94521699"/>
      <w:bookmarkStart w:id="125" w:name="_Toc94521805"/>
      <w:bookmarkStart w:id="126" w:name="_Toc145365491"/>
      <w:r w:rsidR="007441A3" w:rsidRPr="006424C2">
        <w:lastRenderedPageBreak/>
        <w:t>носиоци активности</w:t>
      </w:r>
      <w:bookmarkEnd w:id="123"/>
      <w:bookmarkEnd w:id="124"/>
      <w:bookmarkEnd w:id="125"/>
      <w:bookmarkEnd w:id="126"/>
    </w:p>
    <w:p w14:paraId="6934A080" w14:textId="7B531C94" w:rsidR="00656990" w:rsidRPr="006424C2" w:rsidRDefault="00656990" w:rsidP="003D4514">
      <w:pPr>
        <w:rPr>
          <w:szCs w:val="24"/>
          <w:lang w:val="sr-Cyrl-RS"/>
        </w:rPr>
      </w:pPr>
      <w:r w:rsidRPr="006424C2">
        <w:rPr>
          <w:lang w:val="sr-Cyrl-RS"/>
        </w:rPr>
        <w:t>Мере и акти</w:t>
      </w:r>
      <w:r w:rsidR="000A4D48">
        <w:rPr>
          <w:lang w:val="sr-Cyrl-RS"/>
        </w:rPr>
        <w:t>вности које су предвиђене С</w:t>
      </w:r>
      <w:r w:rsidRPr="006424C2">
        <w:rPr>
          <w:lang w:val="sr-Cyrl-RS"/>
        </w:rPr>
        <w:t xml:space="preserve">тратегијом реализоваће владине институције, институције </w:t>
      </w:r>
      <w:r w:rsidR="00397E43">
        <w:rPr>
          <w:lang w:val="sr-Cyrl-RS"/>
        </w:rPr>
        <w:t>ЈЛС</w:t>
      </w:r>
      <w:r w:rsidRPr="006424C2">
        <w:rPr>
          <w:lang w:val="sr-Cyrl-RS"/>
        </w:rPr>
        <w:t xml:space="preserve">, привредни субјекти, организације цивилног друштва и други. У акционим плановима безбедности саобраћаја биће одређени носиоци за сваку меру и активност појединачно. Носиоци активности су најодговорнији за покретање и реализацију активности. Они ће, у складу са акционим планом, планирати и благовремено покретати све субјекте који су укључени у реализацију активности, обезбеђивати предуслове за успешну реализацију, реализовати активност, пратити реализацију и извештавати о резултатима. Кад-год је то примерено врсти активности, а посебно када је то предвиђено акционим планом, носилац активности ће у реализацију, благовремено укључивати друге субјекте и старати се о доброј комуникацији, сарадњи </w:t>
      </w:r>
      <w:r w:rsidR="00A541D0">
        <w:rPr>
          <w:lang w:val="sr-Cyrl-RS"/>
        </w:rPr>
        <w:t xml:space="preserve">и </w:t>
      </w:r>
      <w:r w:rsidRPr="006424C2">
        <w:rPr>
          <w:lang w:val="sr-Cyrl-RS"/>
        </w:rPr>
        <w:t>усаглашеном деловању (унапређивати комуникацију</w:t>
      </w:r>
      <w:r w:rsidR="004179B0" w:rsidRPr="006424C2">
        <w:rPr>
          <w:lang w:val="sr-Cyrl-RS"/>
        </w:rPr>
        <w:t xml:space="preserve">, координацију и кооперацију). </w:t>
      </w:r>
    </w:p>
    <w:p w14:paraId="22FE3262" w14:textId="4091F380" w:rsidR="00656990" w:rsidRPr="006424C2" w:rsidRDefault="00656990" w:rsidP="003D4514">
      <w:pPr>
        <w:rPr>
          <w:lang w:val="sr-Cyrl-RS"/>
        </w:rPr>
      </w:pPr>
      <w:r w:rsidRPr="006424C2">
        <w:rPr>
          <w:lang w:val="sr-Cyrl-RS"/>
        </w:rPr>
        <w:t>Други субјекти који могу помоћи успешној реализацији мера и активности, а посебно они чије учешће је предвиђено акционим планом, учествоваће у реализацији, у складу са својим надлежностима, облашћу деловања и могућностима, а све у циљу што успешније реализације и достизања стратешких циљева безбедности саобраћаја. При томе ће носилац активности и сви укључени субјекти радити у складу са принципима безбедног система и другим принц</w:t>
      </w:r>
      <w:r w:rsidR="00A541D0">
        <w:rPr>
          <w:lang w:val="sr-Cyrl-RS"/>
        </w:rPr>
        <w:t xml:space="preserve">ипима на којима се темељи </w:t>
      </w:r>
      <w:r w:rsidRPr="006424C2">
        <w:rPr>
          <w:lang w:val="sr-Cyrl-RS"/>
        </w:rPr>
        <w:t xml:space="preserve">стратегија. </w:t>
      </w:r>
    </w:p>
    <w:p w14:paraId="0CDF91F3" w14:textId="77777777" w:rsidR="004179B0" w:rsidRPr="006424C2" w:rsidRDefault="003D4514" w:rsidP="003D4514">
      <w:pPr>
        <w:rPr>
          <w:lang w:val="sr-Cyrl-RS"/>
        </w:rPr>
      </w:pPr>
      <w:r w:rsidRPr="006424C2">
        <w:rPr>
          <w:lang w:val="sr-Cyrl-RS"/>
        </w:rPr>
        <w:t>Н</w:t>
      </w:r>
      <w:r w:rsidR="00667D82" w:rsidRPr="006424C2">
        <w:rPr>
          <w:lang w:val="sr-Cyrl-RS"/>
        </w:rPr>
        <w:t>осиоци а</w:t>
      </w:r>
      <w:r w:rsidR="00531304" w:rsidRPr="006424C2">
        <w:rPr>
          <w:lang w:val="sr-Cyrl-RS"/>
        </w:rPr>
        <w:t xml:space="preserve">ктивности могу бити препознати </w:t>
      </w:r>
      <w:r w:rsidR="00667D82" w:rsidRPr="006424C2">
        <w:rPr>
          <w:lang w:val="sr-Cyrl-RS"/>
        </w:rPr>
        <w:t xml:space="preserve">у различитим организацијама </w:t>
      </w:r>
      <w:r w:rsidR="00531304" w:rsidRPr="006424C2">
        <w:rPr>
          <w:lang w:val="sr-Cyrl-RS"/>
        </w:rPr>
        <w:t>–</w:t>
      </w:r>
      <w:r w:rsidR="00667D82" w:rsidRPr="006424C2">
        <w:rPr>
          <w:lang w:val="sr-Cyrl-RS"/>
        </w:rPr>
        <w:t xml:space="preserve"> секторима</w:t>
      </w:r>
      <w:r w:rsidR="00531304" w:rsidRPr="006424C2">
        <w:rPr>
          <w:lang w:val="sr-Cyrl-RS"/>
        </w:rPr>
        <w:t xml:space="preserve"> и то:</w:t>
      </w:r>
      <w:r w:rsidR="00667D82" w:rsidRPr="006424C2">
        <w:rPr>
          <w:lang w:val="sr-Cyrl-RS"/>
        </w:rPr>
        <w:t xml:space="preserve"> </w:t>
      </w:r>
      <w:r w:rsidR="004179B0" w:rsidRPr="006424C2">
        <w:rPr>
          <w:lang w:val="sr-Cyrl-RS"/>
        </w:rPr>
        <w:t xml:space="preserve">1) државни (владин) сектор; 2) </w:t>
      </w:r>
      <w:r w:rsidR="00531304" w:rsidRPr="006424C2">
        <w:rPr>
          <w:lang w:val="sr-Cyrl-RS"/>
        </w:rPr>
        <w:t>приватни сектор</w:t>
      </w:r>
      <w:r w:rsidR="004179B0" w:rsidRPr="006424C2">
        <w:rPr>
          <w:lang w:val="sr-Cyrl-RS"/>
        </w:rPr>
        <w:t xml:space="preserve">,; 3) </w:t>
      </w:r>
      <w:r w:rsidR="00531304" w:rsidRPr="006424C2">
        <w:rPr>
          <w:lang w:val="sr-Cyrl-RS"/>
        </w:rPr>
        <w:t>невладин сектор</w:t>
      </w:r>
      <w:r w:rsidR="00667D82" w:rsidRPr="006424C2">
        <w:rPr>
          <w:lang w:val="sr-Cyrl-RS"/>
        </w:rPr>
        <w:t>,</w:t>
      </w:r>
      <w:r w:rsidR="004179B0" w:rsidRPr="006424C2">
        <w:rPr>
          <w:lang w:val="sr-Cyrl-RS"/>
        </w:rPr>
        <w:t xml:space="preserve"> и </w:t>
      </w:r>
      <w:r w:rsidR="00142260" w:rsidRPr="006424C2">
        <w:rPr>
          <w:lang w:val="sr-Cyrl-RS"/>
        </w:rPr>
        <w:t>средства јавног информисања,</w:t>
      </w:r>
      <w:r w:rsidR="00667D82" w:rsidRPr="006424C2">
        <w:rPr>
          <w:lang w:val="sr-Cyrl-RS"/>
        </w:rPr>
        <w:t xml:space="preserve"> итд.</w:t>
      </w:r>
      <w:r w:rsidR="004179B0" w:rsidRPr="006424C2">
        <w:rPr>
          <w:lang w:val="sr-Cyrl-RS"/>
        </w:rPr>
        <w:t xml:space="preserve"> </w:t>
      </w:r>
    </w:p>
    <w:p w14:paraId="77EEE187" w14:textId="77777777" w:rsidR="00667D82" w:rsidRPr="006424C2" w:rsidRDefault="00667D82" w:rsidP="00667D82">
      <w:pPr>
        <w:rPr>
          <w:lang w:val="sr-Cyrl-RS"/>
        </w:rPr>
      </w:pPr>
      <w:r w:rsidRPr="006424C2">
        <w:rPr>
          <w:lang w:val="sr-Cyrl-RS"/>
        </w:rPr>
        <w:t xml:space="preserve">Посебно се истичу следећи субјекти, као кључни носиоци активности: </w:t>
      </w:r>
    </w:p>
    <w:tbl>
      <w:tblPr>
        <w:tblW w:w="8789" w:type="dxa"/>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8789"/>
      </w:tblGrid>
      <w:tr w:rsidR="002E1CB5" w:rsidRPr="006424C2" w14:paraId="4A9EFA52" w14:textId="77777777" w:rsidTr="005119DE">
        <w:trPr>
          <w:trHeight w:val="231"/>
          <w:jc w:val="center"/>
        </w:trPr>
        <w:tc>
          <w:tcPr>
            <w:tcW w:w="8789" w:type="dxa"/>
            <w:shd w:val="clear" w:color="auto" w:fill="D9E2F3"/>
            <w:vAlign w:val="center"/>
          </w:tcPr>
          <w:p w14:paraId="224EF879" w14:textId="77777777" w:rsidR="002E1CB5" w:rsidRPr="006424C2" w:rsidRDefault="00531304" w:rsidP="002A7D14">
            <w:pPr>
              <w:jc w:val="left"/>
              <w:rPr>
                <w:b/>
                <w:lang w:val="sr-Cyrl-RS"/>
              </w:rPr>
            </w:pPr>
            <w:r w:rsidRPr="006424C2">
              <w:rPr>
                <w:b/>
                <w:lang w:val="sr-Cyrl-RS"/>
              </w:rPr>
              <w:t>ДРЖАВНИ (ВЛАДИН) СЕКТОР</w:t>
            </w:r>
          </w:p>
        </w:tc>
      </w:tr>
      <w:tr w:rsidR="00531304" w:rsidRPr="006424C2" w14:paraId="2A081139" w14:textId="77777777" w:rsidTr="00531304">
        <w:trPr>
          <w:trHeight w:val="231"/>
          <w:jc w:val="center"/>
        </w:trPr>
        <w:tc>
          <w:tcPr>
            <w:tcW w:w="8789" w:type="dxa"/>
            <w:shd w:val="clear" w:color="auto" w:fill="auto"/>
            <w:vAlign w:val="center"/>
          </w:tcPr>
          <w:p w14:paraId="4FF5F6C0" w14:textId="77777777" w:rsidR="00531304" w:rsidRPr="006424C2" w:rsidRDefault="00531304" w:rsidP="002A7D14">
            <w:pPr>
              <w:spacing w:before="60" w:after="60"/>
              <w:jc w:val="left"/>
              <w:rPr>
                <w:b/>
                <w:bCs/>
                <w:lang w:val="sr-Cyrl-RS"/>
              </w:rPr>
            </w:pPr>
            <w:r w:rsidRPr="006424C2">
              <w:rPr>
                <w:b/>
                <w:bCs/>
                <w:lang w:val="sr-Cyrl-RS"/>
              </w:rPr>
              <w:t>СУБЈЕКТИ НА ДРЖАВНОМ НИВОУ</w:t>
            </w:r>
          </w:p>
        </w:tc>
      </w:tr>
      <w:tr w:rsidR="002E1CB5" w:rsidRPr="006424C2" w14:paraId="498D7DDB" w14:textId="77777777" w:rsidTr="005119DE">
        <w:trPr>
          <w:trHeight w:val="1035"/>
          <w:jc w:val="center"/>
        </w:trPr>
        <w:tc>
          <w:tcPr>
            <w:tcW w:w="8789" w:type="dxa"/>
            <w:shd w:val="clear" w:color="auto" w:fill="auto"/>
            <w:vAlign w:val="center"/>
          </w:tcPr>
          <w:p w14:paraId="128979A6" w14:textId="77777777" w:rsidR="002E1CB5" w:rsidRPr="006424C2" w:rsidRDefault="002E1CB5" w:rsidP="00531304">
            <w:pPr>
              <w:pStyle w:val="1"/>
              <w:spacing w:after="0"/>
              <w:ind w:left="602" w:hanging="318"/>
              <w:rPr>
                <w:lang w:val="sr-Cyrl-RS"/>
              </w:rPr>
            </w:pPr>
            <w:r w:rsidRPr="006424C2">
              <w:rPr>
                <w:lang w:val="sr-Cyrl-RS"/>
              </w:rPr>
              <w:t>Народна скупштина Републике Србије</w:t>
            </w:r>
          </w:p>
          <w:p w14:paraId="3F0C82C9" w14:textId="77777777" w:rsidR="002E1CB5" w:rsidRPr="006424C2" w:rsidRDefault="002E1CB5" w:rsidP="00813C30">
            <w:pPr>
              <w:pStyle w:val="1"/>
              <w:spacing w:after="0"/>
              <w:ind w:left="602" w:hanging="318"/>
              <w:rPr>
                <w:lang w:val="sr-Cyrl-RS"/>
              </w:rPr>
            </w:pPr>
            <w:r w:rsidRPr="006424C2">
              <w:rPr>
                <w:lang w:val="sr-Cyrl-RS"/>
              </w:rPr>
              <w:t>Влада Републике Србије</w:t>
            </w:r>
            <w:r w:rsidR="00813C30" w:rsidRPr="006424C2">
              <w:rPr>
                <w:lang w:val="sr-Cyrl-RS"/>
              </w:rPr>
              <w:t>, а посебно м</w:t>
            </w:r>
            <w:r w:rsidRPr="006424C2">
              <w:rPr>
                <w:lang w:val="sr-Cyrl-RS"/>
              </w:rPr>
              <w:t>инистарства</w:t>
            </w:r>
            <w:r w:rsidR="00813C30" w:rsidRPr="006424C2">
              <w:rPr>
                <w:lang w:val="sr-Cyrl-RS"/>
              </w:rPr>
              <w:t xml:space="preserve"> чији министри су </w:t>
            </w:r>
            <w:r w:rsidRPr="006424C2">
              <w:rPr>
                <w:lang w:val="sr-Cyrl-RS"/>
              </w:rPr>
              <w:t>чланов</w:t>
            </w:r>
            <w:r w:rsidR="00813C30" w:rsidRPr="006424C2">
              <w:rPr>
                <w:lang w:val="sr-Cyrl-RS"/>
              </w:rPr>
              <w:t>и</w:t>
            </w:r>
            <w:r w:rsidRPr="006424C2">
              <w:rPr>
                <w:lang w:val="sr-Cyrl-RS"/>
              </w:rPr>
              <w:t xml:space="preserve"> Тела за координацију послова безбедности саобраћаја</w:t>
            </w:r>
          </w:p>
          <w:p w14:paraId="5E023CAC" w14:textId="7492CF82" w:rsidR="002E1CB5" w:rsidRPr="006424C2" w:rsidRDefault="002E1CB5" w:rsidP="00531304">
            <w:pPr>
              <w:pStyle w:val="1"/>
              <w:spacing w:after="0"/>
              <w:ind w:left="602" w:hanging="318"/>
              <w:rPr>
                <w:lang w:val="sr-Cyrl-RS"/>
              </w:rPr>
            </w:pPr>
            <w:r w:rsidRPr="006424C2">
              <w:rPr>
                <w:lang w:val="sr-Cyrl-RS"/>
              </w:rPr>
              <w:t xml:space="preserve">Тело за координацију послова безбедности саобраћаја </w:t>
            </w:r>
          </w:p>
          <w:p w14:paraId="16DE82A8" w14:textId="77777777" w:rsidR="002E1CB5" w:rsidRPr="006424C2" w:rsidRDefault="002E1CB5" w:rsidP="00531304">
            <w:pPr>
              <w:pStyle w:val="1"/>
              <w:spacing w:after="0"/>
              <w:ind w:left="602" w:hanging="318"/>
              <w:rPr>
                <w:lang w:val="sr-Cyrl-RS"/>
              </w:rPr>
            </w:pPr>
            <w:r w:rsidRPr="006424C2">
              <w:rPr>
                <w:lang w:val="sr-Cyrl-RS"/>
              </w:rPr>
              <w:t>Колегијум Тела за координацију послова безбедности саобраћаја</w:t>
            </w:r>
          </w:p>
          <w:p w14:paraId="71471748" w14:textId="77777777" w:rsidR="002E1CB5" w:rsidRPr="006424C2" w:rsidRDefault="002E1CB5" w:rsidP="00531304">
            <w:pPr>
              <w:pStyle w:val="1"/>
              <w:spacing w:after="0"/>
              <w:ind w:left="602" w:hanging="318"/>
              <w:rPr>
                <w:lang w:val="sr-Cyrl-RS"/>
              </w:rPr>
            </w:pPr>
            <w:r w:rsidRPr="006424C2">
              <w:rPr>
                <w:lang w:val="sr-Cyrl-RS"/>
              </w:rPr>
              <w:t>Агенција за безбедност саобраћаја</w:t>
            </w:r>
          </w:p>
          <w:p w14:paraId="4F552475" w14:textId="77777777" w:rsidR="002E1CB5" w:rsidRPr="006424C2" w:rsidRDefault="002E1CB5" w:rsidP="00531304">
            <w:pPr>
              <w:pStyle w:val="1"/>
              <w:spacing w:after="0"/>
              <w:ind w:left="602" w:hanging="318"/>
              <w:rPr>
                <w:lang w:val="sr-Cyrl-RS"/>
              </w:rPr>
            </w:pPr>
            <w:r w:rsidRPr="006424C2">
              <w:rPr>
                <w:lang w:val="sr-Cyrl-RS"/>
              </w:rPr>
              <w:t>Јавно предузеће ''Путеви Србије''</w:t>
            </w:r>
          </w:p>
          <w:p w14:paraId="10648DB9" w14:textId="77777777" w:rsidR="002E1CB5" w:rsidRPr="006424C2" w:rsidRDefault="002E1CB5" w:rsidP="00531304">
            <w:pPr>
              <w:pStyle w:val="1"/>
              <w:spacing w:after="0"/>
              <w:ind w:left="602" w:hanging="318"/>
              <w:rPr>
                <w:lang w:val="sr-Cyrl-RS"/>
              </w:rPr>
            </w:pPr>
            <w:r w:rsidRPr="006424C2">
              <w:rPr>
                <w:lang w:val="sr-Cyrl-RS"/>
              </w:rPr>
              <w:t>''Коридори Србије''</w:t>
            </w:r>
          </w:p>
          <w:p w14:paraId="7C9DB74A" w14:textId="77777777" w:rsidR="002E1CB5" w:rsidRPr="006424C2" w:rsidRDefault="002E1CB5" w:rsidP="00531304">
            <w:pPr>
              <w:pStyle w:val="1"/>
              <w:spacing w:after="0"/>
              <w:ind w:left="602" w:hanging="318"/>
              <w:rPr>
                <w:lang w:val="sr-Cyrl-RS"/>
              </w:rPr>
            </w:pPr>
            <w:r w:rsidRPr="006424C2">
              <w:rPr>
                <w:lang w:val="sr-Cyrl-RS"/>
              </w:rPr>
              <w:t>Народна Банка Србије</w:t>
            </w:r>
          </w:p>
        </w:tc>
      </w:tr>
      <w:tr w:rsidR="002E1CB5" w:rsidRPr="006424C2" w14:paraId="38FFAF8A" w14:textId="77777777" w:rsidTr="00531304">
        <w:trPr>
          <w:trHeight w:val="280"/>
          <w:jc w:val="center"/>
        </w:trPr>
        <w:tc>
          <w:tcPr>
            <w:tcW w:w="8789" w:type="dxa"/>
            <w:shd w:val="clear" w:color="auto" w:fill="auto"/>
            <w:vAlign w:val="center"/>
          </w:tcPr>
          <w:p w14:paraId="54220AA8" w14:textId="77777777" w:rsidR="002E1CB5" w:rsidRPr="006424C2" w:rsidRDefault="002E1CB5" w:rsidP="002A7D14">
            <w:pPr>
              <w:spacing w:before="60" w:after="60"/>
              <w:jc w:val="left"/>
              <w:rPr>
                <w:b/>
                <w:lang w:val="sr-Cyrl-RS"/>
              </w:rPr>
            </w:pPr>
            <w:r w:rsidRPr="006424C2">
              <w:rPr>
                <w:b/>
                <w:lang w:val="sr-Cyrl-RS"/>
              </w:rPr>
              <w:t>СУБЈЕКТИ НА НИВОУ АП ВОЈВОДИНА</w:t>
            </w:r>
          </w:p>
        </w:tc>
      </w:tr>
      <w:tr w:rsidR="002E1CB5" w:rsidRPr="006424C2" w14:paraId="4749C599" w14:textId="77777777" w:rsidTr="005119DE">
        <w:trPr>
          <w:trHeight w:val="587"/>
          <w:jc w:val="center"/>
        </w:trPr>
        <w:tc>
          <w:tcPr>
            <w:tcW w:w="8789" w:type="dxa"/>
            <w:shd w:val="clear" w:color="auto" w:fill="auto"/>
            <w:vAlign w:val="center"/>
          </w:tcPr>
          <w:p w14:paraId="418C067C" w14:textId="77777777" w:rsidR="002D5591" w:rsidRDefault="002D5591" w:rsidP="002D5591">
            <w:pPr>
              <w:pStyle w:val="1"/>
              <w:spacing w:after="0"/>
              <w:ind w:left="602" w:hanging="318"/>
              <w:rPr>
                <w:lang w:val="sr-Cyrl-RS"/>
              </w:rPr>
            </w:pPr>
            <w:r w:rsidRPr="002D5591">
              <w:rPr>
                <w:lang w:val="sr-Cyrl-RS"/>
              </w:rPr>
              <w:t>Покрајинска Влада</w:t>
            </w:r>
          </w:p>
          <w:p w14:paraId="65F123F3" w14:textId="33E18B47" w:rsidR="002D5591" w:rsidRPr="002D5591" w:rsidRDefault="002D5591" w:rsidP="002D5591">
            <w:pPr>
              <w:pStyle w:val="1"/>
              <w:spacing w:after="0"/>
              <w:ind w:left="602" w:hanging="318"/>
              <w:rPr>
                <w:lang w:val="sr-Cyrl-RS"/>
              </w:rPr>
            </w:pPr>
            <w:r w:rsidRPr="002D5591">
              <w:rPr>
                <w:lang w:val="sr-Cyrl-RS"/>
              </w:rPr>
              <w:t>Скупштина Аутономне покрајине Војводине</w:t>
            </w:r>
          </w:p>
          <w:p w14:paraId="786EA200" w14:textId="224D631C" w:rsidR="002D5591" w:rsidRPr="002D5591" w:rsidRDefault="002D5591" w:rsidP="002D5591">
            <w:pPr>
              <w:pStyle w:val="1"/>
              <w:spacing w:after="0"/>
              <w:ind w:left="602" w:hanging="318"/>
              <w:rPr>
                <w:lang w:val="sr-Cyrl-RS"/>
              </w:rPr>
            </w:pPr>
            <w:r w:rsidRPr="006424C2">
              <w:rPr>
                <w:lang w:val="sr-Cyrl-RS"/>
              </w:rPr>
              <w:t xml:space="preserve">Покрајинско </w:t>
            </w:r>
            <w:r>
              <w:rPr>
                <w:lang w:val="sr-Cyrl-RS"/>
              </w:rPr>
              <w:t>Тело</w:t>
            </w:r>
            <w:r w:rsidRPr="006424C2">
              <w:rPr>
                <w:lang w:val="sr-Cyrl-RS"/>
              </w:rPr>
              <w:t xml:space="preserve"> за координацију послова безбедности саобраћаја</w:t>
            </w:r>
          </w:p>
        </w:tc>
      </w:tr>
      <w:tr w:rsidR="002E1CB5" w:rsidRPr="006424C2" w14:paraId="301183C5" w14:textId="77777777" w:rsidTr="00531304">
        <w:trPr>
          <w:trHeight w:val="293"/>
          <w:jc w:val="center"/>
        </w:trPr>
        <w:tc>
          <w:tcPr>
            <w:tcW w:w="8789" w:type="dxa"/>
            <w:shd w:val="clear" w:color="auto" w:fill="auto"/>
            <w:vAlign w:val="center"/>
          </w:tcPr>
          <w:p w14:paraId="742E5220" w14:textId="77777777" w:rsidR="002E1CB5" w:rsidRPr="006424C2" w:rsidRDefault="002E1CB5" w:rsidP="002A7D14">
            <w:pPr>
              <w:pStyle w:val="1"/>
              <w:numPr>
                <w:ilvl w:val="0"/>
                <w:numId w:val="0"/>
              </w:numPr>
              <w:spacing w:before="60"/>
              <w:ind w:left="34"/>
              <w:jc w:val="left"/>
              <w:rPr>
                <w:b/>
                <w:lang w:val="sr-Cyrl-RS"/>
              </w:rPr>
            </w:pPr>
            <w:r w:rsidRPr="006424C2">
              <w:rPr>
                <w:b/>
                <w:lang w:val="sr-Cyrl-RS"/>
              </w:rPr>
              <w:t>СУБЈЕКТИ НА ЛОКАЛНОМ НИВОУ</w:t>
            </w:r>
          </w:p>
        </w:tc>
      </w:tr>
      <w:tr w:rsidR="002E1CB5" w:rsidRPr="006424C2" w14:paraId="56C00C8E" w14:textId="77777777" w:rsidTr="005119DE">
        <w:trPr>
          <w:trHeight w:val="587"/>
          <w:jc w:val="center"/>
        </w:trPr>
        <w:tc>
          <w:tcPr>
            <w:tcW w:w="8789" w:type="dxa"/>
            <w:shd w:val="clear" w:color="auto" w:fill="auto"/>
            <w:vAlign w:val="center"/>
          </w:tcPr>
          <w:p w14:paraId="2AF8F702" w14:textId="77777777" w:rsidR="002E1CB5" w:rsidRPr="006424C2" w:rsidRDefault="002E1CB5" w:rsidP="00531304">
            <w:pPr>
              <w:pStyle w:val="1"/>
              <w:spacing w:after="0"/>
              <w:ind w:left="602" w:hanging="318"/>
              <w:rPr>
                <w:lang w:val="sr-Cyrl-RS"/>
              </w:rPr>
            </w:pPr>
            <w:r w:rsidRPr="006424C2">
              <w:rPr>
                <w:lang w:val="sr-Cyrl-RS"/>
              </w:rPr>
              <w:t>Скупштине јединица локалне самоуправе (општина, градова и Града Београда)</w:t>
            </w:r>
          </w:p>
          <w:p w14:paraId="2C28C46C" w14:textId="77777777" w:rsidR="002E1CB5" w:rsidRPr="006424C2" w:rsidRDefault="002E1CB5" w:rsidP="00531304">
            <w:pPr>
              <w:pStyle w:val="1"/>
              <w:spacing w:after="0"/>
              <w:ind w:left="602" w:hanging="318"/>
              <w:rPr>
                <w:lang w:val="sr-Cyrl-RS"/>
              </w:rPr>
            </w:pPr>
            <w:r w:rsidRPr="006424C2">
              <w:rPr>
                <w:lang w:val="sr-Cyrl-RS"/>
              </w:rPr>
              <w:t>Извршни органи (Већа) јединица локалних самоуправа</w:t>
            </w:r>
          </w:p>
          <w:p w14:paraId="33041BA8" w14:textId="77777777" w:rsidR="00813C30" w:rsidRPr="006424C2" w:rsidRDefault="002E1CB5" w:rsidP="002F4578">
            <w:pPr>
              <w:pStyle w:val="1"/>
              <w:spacing w:after="0"/>
              <w:ind w:left="602" w:hanging="318"/>
              <w:rPr>
                <w:lang w:val="sr-Cyrl-RS"/>
              </w:rPr>
            </w:pPr>
            <w:r w:rsidRPr="006424C2">
              <w:rPr>
                <w:lang w:val="sr-Cyrl-RS"/>
              </w:rPr>
              <w:t xml:space="preserve">Тела за координацију послова безбедности саобраћаја </w:t>
            </w:r>
          </w:p>
          <w:p w14:paraId="3FA5CD41" w14:textId="77777777" w:rsidR="002E1CB5" w:rsidRPr="006424C2" w:rsidRDefault="002E1CB5" w:rsidP="004179B0">
            <w:pPr>
              <w:pStyle w:val="1"/>
              <w:spacing w:after="0"/>
              <w:ind w:left="602" w:hanging="318"/>
              <w:rPr>
                <w:lang w:val="sr-Cyrl-RS"/>
              </w:rPr>
            </w:pPr>
            <w:r w:rsidRPr="006424C2">
              <w:rPr>
                <w:lang w:val="sr-Cyrl-RS"/>
              </w:rPr>
              <w:lastRenderedPageBreak/>
              <w:t>Управљачи општинских путева и улица</w:t>
            </w:r>
          </w:p>
        </w:tc>
      </w:tr>
      <w:tr w:rsidR="002E1CB5" w:rsidRPr="006424C2" w14:paraId="630599A3" w14:textId="77777777" w:rsidTr="00531304">
        <w:trPr>
          <w:trHeight w:val="301"/>
          <w:jc w:val="center"/>
        </w:trPr>
        <w:tc>
          <w:tcPr>
            <w:tcW w:w="8789" w:type="dxa"/>
            <w:shd w:val="clear" w:color="auto" w:fill="auto"/>
            <w:vAlign w:val="center"/>
          </w:tcPr>
          <w:p w14:paraId="20AE8A8A" w14:textId="77777777" w:rsidR="002E1CB5" w:rsidRPr="006424C2" w:rsidRDefault="003F5F88" w:rsidP="002A7D14">
            <w:pPr>
              <w:spacing w:before="60" w:after="60"/>
              <w:jc w:val="left"/>
              <w:rPr>
                <w:b/>
                <w:lang w:val="sr-Cyrl-RS"/>
              </w:rPr>
            </w:pPr>
            <w:r w:rsidRPr="006424C2">
              <w:rPr>
                <w:b/>
                <w:lang w:val="sr-Cyrl-RS"/>
              </w:rPr>
              <w:lastRenderedPageBreak/>
              <w:t>СЛУЖБЕ СПАСАВАЊА, ЗБРИЊАВАЊА И РЕХАБИЛИТАЦИЈЕ</w:t>
            </w:r>
          </w:p>
        </w:tc>
      </w:tr>
      <w:tr w:rsidR="003F5F88" w:rsidRPr="006424C2" w14:paraId="5C2C4FE4" w14:textId="77777777" w:rsidTr="005119DE">
        <w:trPr>
          <w:jc w:val="center"/>
        </w:trPr>
        <w:tc>
          <w:tcPr>
            <w:tcW w:w="8789" w:type="dxa"/>
            <w:shd w:val="clear" w:color="auto" w:fill="auto"/>
            <w:vAlign w:val="center"/>
          </w:tcPr>
          <w:p w14:paraId="68E3E352" w14:textId="6F82C297" w:rsidR="0016778C" w:rsidRPr="006424C2" w:rsidRDefault="0016778C" w:rsidP="002D5591">
            <w:pPr>
              <w:pStyle w:val="1"/>
              <w:spacing w:after="0"/>
              <w:ind w:left="602" w:hanging="318"/>
              <w:rPr>
                <w:lang w:val="sr-Cyrl-RS"/>
              </w:rPr>
            </w:pPr>
            <w:r w:rsidRPr="006424C2">
              <w:rPr>
                <w:lang w:val="sr-Cyrl-RS"/>
              </w:rPr>
              <w:t>Ват</w:t>
            </w:r>
            <w:r w:rsidR="00A541D0">
              <w:rPr>
                <w:lang w:val="sr-Cyrl-RS"/>
              </w:rPr>
              <w:t>рогасно спасилачке јединице Министарство унутрашњих послова</w:t>
            </w:r>
          </w:p>
          <w:p w14:paraId="0994AA38" w14:textId="77777777" w:rsidR="0016778C" w:rsidRPr="006424C2" w:rsidRDefault="0016778C" w:rsidP="002D5591">
            <w:pPr>
              <w:pStyle w:val="1"/>
              <w:spacing w:after="0"/>
              <w:ind w:left="602" w:hanging="318"/>
              <w:rPr>
                <w:lang w:val="sr-Cyrl-RS"/>
              </w:rPr>
            </w:pPr>
            <w:r w:rsidRPr="006424C2">
              <w:rPr>
                <w:lang w:val="sr-Cyrl-RS"/>
              </w:rPr>
              <w:t>Заводи за ургентну медицину и домови здравља</w:t>
            </w:r>
          </w:p>
          <w:p w14:paraId="2752C943" w14:textId="77777777" w:rsidR="0016778C" w:rsidRPr="006424C2" w:rsidRDefault="0016778C" w:rsidP="002D5591">
            <w:pPr>
              <w:pStyle w:val="1"/>
              <w:spacing w:after="0"/>
              <w:ind w:left="602" w:hanging="318"/>
              <w:rPr>
                <w:lang w:val="sr-Cyrl-RS"/>
              </w:rPr>
            </w:pPr>
            <w:r w:rsidRPr="006424C2">
              <w:rPr>
                <w:lang w:val="sr-Cyrl-RS"/>
              </w:rPr>
              <w:t xml:space="preserve">Клинички центри, клиничко болнички центри, опште болнице </w:t>
            </w:r>
          </w:p>
          <w:p w14:paraId="2DFFDB8B" w14:textId="77777777" w:rsidR="0016778C" w:rsidRPr="006424C2" w:rsidRDefault="0016778C" w:rsidP="002D5591">
            <w:pPr>
              <w:pStyle w:val="1"/>
              <w:spacing w:after="0"/>
              <w:ind w:left="602" w:hanging="318"/>
              <w:rPr>
                <w:lang w:val="sr-Cyrl-RS"/>
              </w:rPr>
            </w:pPr>
            <w:r w:rsidRPr="006424C2">
              <w:rPr>
                <w:lang w:val="sr-Cyrl-RS"/>
              </w:rPr>
              <w:t>Здравствени центри</w:t>
            </w:r>
          </w:p>
          <w:p w14:paraId="4B9632EB" w14:textId="77777777" w:rsidR="003F5F88" w:rsidRPr="006424C2" w:rsidRDefault="0016778C" w:rsidP="002D5591">
            <w:pPr>
              <w:pStyle w:val="1"/>
              <w:spacing w:after="0"/>
              <w:ind w:left="602" w:hanging="318"/>
              <w:rPr>
                <w:lang w:val="sr-Cyrl-RS"/>
              </w:rPr>
            </w:pPr>
            <w:r w:rsidRPr="006424C2">
              <w:rPr>
                <w:lang w:val="sr-Cyrl-RS"/>
              </w:rPr>
              <w:t>Горска служба спасавања Србије</w:t>
            </w:r>
          </w:p>
        </w:tc>
      </w:tr>
      <w:tr w:rsidR="00531304" w:rsidRPr="006424C2" w14:paraId="7B7A1218" w14:textId="77777777" w:rsidTr="005119DE">
        <w:trPr>
          <w:jc w:val="center"/>
        </w:trPr>
        <w:tc>
          <w:tcPr>
            <w:tcW w:w="8789" w:type="dxa"/>
            <w:shd w:val="clear" w:color="auto" w:fill="auto"/>
            <w:vAlign w:val="center"/>
          </w:tcPr>
          <w:p w14:paraId="2B01B499" w14:textId="77777777" w:rsidR="00531304" w:rsidRPr="006424C2" w:rsidRDefault="00531304" w:rsidP="002A7D14">
            <w:pPr>
              <w:spacing w:before="60" w:after="60"/>
              <w:jc w:val="left"/>
              <w:rPr>
                <w:b/>
                <w:lang w:val="sr-Cyrl-RS"/>
              </w:rPr>
            </w:pPr>
            <w:r w:rsidRPr="006424C2">
              <w:rPr>
                <w:b/>
                <w:lang w:val="sr-Cyrl-RS"/>
              </w:rPr>
              <w:t>СТРУЧНЕ ОРГАНИЗАЦИЈЕ И УДРУЖЕЊА</w:t>
            </w:r>
          </w:p>
        </w:tc>
      </w:tr>
      <w:tr w:rsidR="00531304" w:rsidRPr="006424C2" w14:paraId="3DBD219D" w14:textId="77777777" w:rsidTr="005119DE">
        <w:trPr>
          <w:jc w:val="center"/>
        </w:trPr>
        <w:tc>
          <w:tcPr>
            <w:tcW w:w="8789" w:type="dxa"/>
            <w:shd w:val="clear" w:color="auto" w:fill="auto"/>
            <w:vAlign w:val="center"/>
          </w:tcPr>
          <w:p w14:paraId="15150B9F" w14:textId="77777777" w:rsidR="00531304" w:rsidRPr="006424C2" w:rsidRDefault="00531304" w:rsidP="00531304">
            <w:pPr>
              <w:pStyle w:val="1"/>
              <w:spacing w:after="0"/>
              <w:ind w:left="602" w:hanging="318"/>
              <w:rPr>
                <w:lang w:val="sr-Cyrl-RS"/>
              </w:rPr>
            </w:pPr>
            <w:r w:rsidRPr="006424C2">
              <w:rPr>
                <w:lang w:val="sr-Cyrl-RS"/>
              </w:rPr>
              <w:t>Привредна комора Србије</w:t>
            </w:r>
          </w:p>
          <w:p w14:paraId="636B91A0" w14:textId="77777777" w:rsidR="00531304" w:rsidRPr="006424C2" w:rsidRDefault="00531304" w:rsidP="00531304">
            <w:pPr>
              <w:pStyle w:val="1"/>
              <w:spacing w:after="0"/>
              <w:ind w:left="602" w:hanging="318"/>
              <w:rPr>
                <w:lang w:val="sr-Cyrl-RS"/>
              </w:rPr>
            </w:pPr>
            <w:r w:rsidRPr="006424C2">
              <w:rPr>
                <w:lang w:val="sr-Cyrl-RS"/>
              </w:rPr>
              <w:t>Локалне привредне коморе</w:t>
            </w:r>
          </w:p>
          <w:p w14:paraId="30BE902D" w14:textId="77777777" w:rsidR="00531304" w:rsidRPr="006424C2" w:rsidRDefault="006A7B39" w:rsidP="00531304">
            <w:pPr>
              <w:pStyle w:val="1"/>
              <w:spacing w:after="0"/>
              <w:ind w:left="602" w:hanging="318"/>
              <w:rPr>
                <w:lang w:val="sr-Cyrl-RS"/>
              </w:rPr>
            </w:pPr>
            <w:r w:rsidRPr="006424C2">
              <w:rPr>
                <w:lang w:val="sr-Cyrl-RS"/>
              </w:rPr>
              <w:t>Инжењерска комора Србије</w:t>
            </w:r>
          </w:p>
          <w:p w14:paraId="50552AD6" w14:textId="77777777" w:rsidR="0016778C" w:rsidRDefault="0016778C" w:rsidP="00531304">
            <w:pPr>
              <w:pStyle w:val="1"/>
              <w:spacing w:after="0"/>
              <w:ind w:left="602" w:hanging="318"/>
              <w:rPr>
                <w:lang w:val="sr-Cyrl-RS"/>
              </w:rPr>
            </w:pPr>
            <w:r w:rsidRPr="006424C2">
              <w:rPr>
                <w:lang w:val="sr-Cyrl-RS"/>
              </w:rPr>
              <w:t>Ауто мото савез Србије</w:t>
            </w:r>
          </w:p>
          <w:p w14:paraId="19ADDB27" w14:textId="5851A99D" w:rsidR="00A536C5" w:rsidRPr="006424C2" w:rsidRDefault="00A536C5" w:rsidP="00531304">
            <w:pPr>
              <w:pStyle w:val="1"/>
              <w:spacing w:after="0"/>
              <w:ind w:left="602" w:hanging="318"/>
              <w:rPr>
                <w:lang w:val="sr-Cyrl-RS"/>
              </w:rPr>
            </w:pPr>
            <w:r>
              <w:rPr>
                <w:lang w:val="sr-Cyrl-RS"/>
              </w:rPr>
              <w:t>Црвени крст Србије</w:t>
            </w:r>
          </w:p>
        </w:tc>
      </w:tr>
      <w:tr w:rsidR="00531304" w:rsidRPr="006424C2" w14:paraId="15A9C142" w14:textId="77777777" w:rsidTr="005119DE">
        <w:trPr>
          <w:jc w:val="center"/>
        </w:trPr>
        <w:tc>
          <w:tcPr>
            <w:tcW w:w="8789" w:type="dxa"/>
            <w:shd w:val="clear" w:color="auto" w:fill="auto"/>
            <w:vAlign w:val="center"/>
          </w:tcPr>
          <w:p w14:paraId="1BBF5197" w14:textId="77777777" w:rsidR="00531304" w:rsidRPr="006424C2" w:rsidRDefault="00531304" w:rsidP="002A7D14">
            <w:pPr>
              <w:spacing w:before="60" w:after="60"/>
              <w:jc w:val="left"/>
              <w:rPr>
                <w:b/>
                <w:lang w:val="sr-Cyrl-RS"/>
              </w:rPr>
            </w:pPr>
            <w:r w:rsidRPr="006424C2">
              <w:rPr>
                <w:b/>
                <w:lang w:val="sr-Cyrl-RS"/>
              </w:rPr>
              <w:t>ОБРАЗОВНО-ВАСПИТНЕ, НАУЧНО-ОБРАЗОВНЕ И НАУЧНО-ИСТРАЖИВАЧКЕ УСТАНОВЕ</w:t>
            </w:r>
          </w:p>
        </w:tc>
      </w:tr>
      <w:tr w:rsidR="00531304" w:rsidRPr="006424C2" w14:paraId="68903964" w14:textId="77777777" w:rsidTr="005119DE">
        <w:trPr>
          <w:jc w:val="center"/>
        </w:trPr>
        <w:tc>
          <w:tcPr>
            <w:tcW w:w="8789" w:type="dxa"/>
            <w:shd w:val="clear" w:color="auto" w:fill="auto"/>
            <w:vAlign w:val="center"/>
          </w:tcPr>
          <w:p w14:paraId="2C67CBAE" w14:textId="77777777" w:rsidR="00531304" w:rsidRPr="006424C2" w:rsidRDefault="00531304" w:rsidP="00531304">
            <w:pPr>
              <w:pStyle w:val="1"/>
              <w:spacing w:after="0"/>
              <w:ind w:left="602" w:hanging="318"/>
              <w:rPr>
                <w:lang w:val="sr-Cyrl-RS"/>
              </w:rPr>
            </w:pPr>
            <w:r w:rsidRPr="006424C2">
              <w:rPr>
                <w:lang w:val="sr-Cyrl-RS"/>
              </w:rPr>
              <w:t>Дечији вртићи и предшколске установе</w:t>
            </w:r>
          </w:p>
          <w:p w14:paraId="24FDAFB9" w14:textId="77777777" w:rsidR="00531304" w:rsidRPr="006424C2" w:rsidRDefault="00531304" w:rsidP="00531304">
            <w:pPr>
              <w:pStyle w:val="1"/>
              <w:spacing w:after="0"/>
              <w:ind w:left="602" w:hanging="318"/>
              <w:rPr>
                <w:lang w:val="sr-Cyrl-RS"/>
              </w:rPr>
            </w:pPr>
            <w:r w:rsidRPr="006424C2">
              <w:rPr>
                <w:lang w:val="sr-Cyrl-RS"/>
              </w:rPr>
              <w:t>Основне и средње школе</w:t>
            </w:r>
          </w:p>
          <w:p w14:paraId="334B1A0F" w14:textId="77777777" w:rsidR="00531304" w:rsidRPr="006424C2" w:rsidRDefault="005873BF" w:rsidP="00531304">
            <w:pPr>
              <w:pStyle w:val="1"/>
              <w:spacing w:after="0"/>
              <w:ind w:left="602" w:hanging="318"/>
              <w:rPr>
                <w:lang w:val="sr-Cyrl-RS"/>
              </w:rPr>
            </w:pPr>
            <w:r w:rsidRPr="006424C2">
              <w:rPr>
                <w:lang w:val="sr-Cyrl-RS"/>
              </w:rPr>
              <w:t>Академије в</w:t>
            </w:r>
            <w:r w:rsidR="00531304" w:rsidRPr="006424C2">
              <w:rPr>
                <w:lang w:val="sr-Cyrl-RS"/>
              </w:rPr>
              <w:t>исок</w:t>
            </w:r>
            <w:r w:rsidRPr="006424C2">
              <w:rPr>
                <w:lang w:val="sr-Cyrl-RS"/>
              </w:rPr>
              <w:t>их</w:t>
            </w:r>
            <w:r w:rsidR="00531304" w:rsidRPr="006424C2">
              <w:rPr>
                <w:lang w:val="sr-Cyrl-RS"/>
              </w:rPr>
              <w:t xml:space="preserve"> школ</w:t>
            </w:r>
            <w:r w:rsidRPr="006424C2">
              <w:rPr>
                <w:lang w:val="sr-Cyrl-RS"/>
              </w:rPr>
              <w:t>а</w:t>
            </w:r>
          </w:p>
          <w:p w14:paraId="633380B9" w14:textId="77777777" w:rsidR="00531304" w:rsidRPr="006424C2" w:rsidRDefault="00531304" w:rsidP="00531304">
            <w:pPr>
              <w:pStyle w:val="1"/>
              <w:spacing w:after="0"/>
              <w:ind w:left="602" w:hanging="318"/>
              <w:rPr>
                <w:lang w:val="sr-Cyrl-RS"/>
              </w:rPr>
            </w:pPr>
            <w:r w:rsidRPr="006424C2">
              <w:rPr>
                <w:lang w:val="sr-Cyrl-RS"/>
              </w:rPr>
              <w:t>Универзитети</w:t>
            </w:r>
          </w:p>
          <w:p w14:paraId="49DE19CA" w14:textId="77777777" w:rsidR="00531304" w:rsidRPr="006424C2" w:rsidRDefault="00531304" w:rsidP="00531304">
            <w:pPr>
              <w:pStyle w:val="1"/>
              <w:spacing w:after="0"/>
              <w:ind w:left="602" w:hanging="318"/>
              <w:rPr>
                <w:lang w:val="sr-Cyrl-RS"/>
              </w:rPr>
            </w:pPr>
            <w:r w:rsidRPr="006424C2">
              <w:rPr>
                <w:lang w:val="sr-Cyrl-RS"/>
              </w:rPr>
              <w:t>Научни институти и др.</w:t>
            </w:r>
          </w:p>
        </w:tc>
      </w:tr>
      <w:tr w:rsidR="00531304" w:rsidRPr="006424C2" w14:paraId="321D2D16" w14:textId="77777777" w:rsidTr="005119DE">
        <w:trPr>
          <w:jc w:val="center"/>
        </w:trPr>
        <w:tc>
          <w:tcPr>
            <w:tcW w:w="8789" w:type="dxa"/>
            <w:shd w:val="clear" w:color="auto" w:fill="auto"/>
            <w:vAlign w:val="center"/>
          </w:tcPr>
          <w:p w14:paraId="7FF69774" w14:textId="77777777" w:rsidR="00531304" w:rsidRPr="006424C2" w:rsidRDefault="00531304" w:rsidP="002A7D14">
            <w:pPr>
              <w:spacing w:before="60" w:after="60"/>
              <w:jc w:val="left"/>
              <w:rPr>
                <w:b/>
                <w:lang w:val="sr-Cyrl-RS"/>
              </w:rPr>
            </w:pPr>
            <w:r w:rsidRPr="006424C2">
              <w:rPr>
                <w:b/>
                <w:lang w:val="sr-Cyrl-RS"/>
              </w:rPr>
              <w:t>ПРАВОСУДНИ ОРГАНИ</w:t>
            </w:r>
          </w:p>
        </w:tc>
      </w:tr>
      <w:tr w:rsidR="00531304" w:rsidRPr="006424C2" w14:paraId="69110619" w14:textId="77777777" w:rsidTr="005119DE">
        <w:trPr>
          <w:jc w:val="center"/>
        </w:trPr>
        <w:tc>
          <w:tcPr>
            <w:tcW w:w="8789" w:type="dxa"/>
            <w:shd w:val="clear" w:color="auto" w:fill="auto"/>
            <w:vAlign w:val="center"/>
          </w:tcPr>
          <w:p w14:paraId="245766DB" w14:textId="77777777" w:rsidR="00531304" w:rsidRPr="006424C2" w:rsidRDefault="00531304" w:rsidP="002D5591">
            <w:pPr>
              <w:pStyle w:val="1"/>
              <w:spacing w:after="0"/>
              <w:ind w:left="601" w:hanging="317"/>
              <w:rPr>
                <w:lang w:val="sr-Cyrl-RS"/>
              </w:rPr>
            </w:pPr>
            <w:r w:rsidRPr="006424C2">
              <w:rPr>
                <w:lang w:val="sr-Cyrl-RS"/>
              </w:rPr>
              <w:t>Тужилаштва</w:t>
            </w:r>
          </w:p>
          <w:p w14:paraId="4811AC6F" w14:textId="77777777" w:rsidR="00531304" w:rsidRPr="006424C2" w:rsidRDefault="00531304" w:rsidP="002D5591">
            <w:pPr>
              <w:pStyle w:val="1"/>
              <w:spacing w:after="0"/>
              <w:ind w:left="601" w:hanging="317"/>
              <w:rPr>
                <w:lang w:val="sr-Cyrl-RS"/>
              </w:rPr>
            </w:pPr>
            <w:r w:rsidRPr="006424C2">
              <w:rPr>
                <w:lang w:val="sr-Cyrl-RS"/>
              </w:rPr>
              <w:t>Судови</w:t>
            </w:r>
          </w:p>
        </w:tc>
      </w:tr>
    </w:tbl>
    <w:p w14:paraId="4D23DCE0" w14:textId="77777777" w:rsidR="00531304" w:rsidRPr="006424C2" w:rsidRDefault="00531304" w:rsidP="004179B0">
      <w:pPr>
        <w:rPr>
          <w:sz w:val="16"/>
          <w:szCs w:val="16"/>
          <w:lang w:val="sr-Cyrl-RS"/>
        </w:rPr>
      </w:pPr>
    </w:p>
    <w:tbl>
      <w:tblPr>
        <w:tblW w:w="8789" w:type="dxa"/>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8789"/>
      </w:tblGrid>
      <w:tr w:rsidR="003F5F88" w:rsidRPr="006424C2" w14:paraId="0D732A23" w14:textId="77777777" w:rsidTr="005119DE">
        <w:trPr>
          <w:jc w:val="center"/>
        </w:trPr>
        <w:tc>
          <w:tcPr>
            <w:tcW w:w="8789" w:type="dxa"/>
            <w:shd w:val="clear" w:color="auto" w:fill="DEEAF6"/>
            <w:vAlign w:val="center"/>
          </w:tcPr>
          <w:p w14:paraId="73DD5783" w14:textId="77777777" w:rsidR="003F5F88" w:rsidRPr="006424C2" w:rsidRDefault="00531304" w:rsidP="002A7D14">
            <w:pPr>
              <w:jc w:val="left"/>
              <w:rPr>
                <w:b/>
                <w:lang w:val="sr-Cyrl-RS"/>
              </w:rPr>
            </w:pPr>
            <w:r w:rsidRPr="006424C2">
              <w:rPr>
                <w:b/>
                <w:lang w:val="sr-Cyrl-RS"/>
              </w:rPr>
              <w:t>ПРИВРЕДНИ СЕКТОР</w:t>
            </w:r>
          </w:p>
        </w:tc>
      </w:tr>
      <w:tr w:rsidR="00531304" w:rsidRPr="006424C2" w14:paraId="092EE83B" w14:textId="77777777" w:rsidTr="00531304">
        <w:trPr>
          <w:jc w:val="center"/>
        </w:trPr>
        <w:tc>
          <w:tcPr>
            <w:tcW w:w="8789" w:type="dxa"/>
            <w:shd w:val="clear" w:color="auto" w:fill="auto"/>
            <w:vAlign w:val="center"/>
          </w:tcPr>
          <w:p w14:paraId="162449C6" w14:textId="77777777" w:rsidR="00531304" w:rsidRPr="006424C2" w:rsidRDefault="00531304" w:rsidP="002A7D14">
            <w:pPr>
              <w:spacing w:before="60" w:after="60"/>
              <w:jc w:val="left"/>
              <w:rPr>
                <w:b/>
                <w:lang w:val="sr-Cyrl-RS"/>
              </w:rPr>
            </w:pPr>
            <w:r w:rsidRPr="006424C2">
              <w:rPr>
                <w:b/>
                <w:lang w:val="sr-Cyrl-RS"/>
              </w:rPr>
              <w:t>ПРИВРЕДНИ СУБЈЕКТИ</w:t>
            </w:r>
          </w:p>
        </w:tc>
      </w:tr>
      <w:tr w:rsidR="003F5F88" w:rsidRPr="006424C2" w14:paraId="3A2BDE05" w14:textId="77777777" w:rsidTr="005119DE">
        <w:trPr>
          <w:jc w:val="center"/>
        </w:trPr>
        <w:tc>
          <w:tcPr>
            <w:tcW w:w="8789" w:type="dxa"/>
            <w:shd w:val="clear" w:color="auto" w:fill="auto"/>
            <w:vAlign w:val="center"/>
          </w:tcPr>
          <w:p w14:paraId="678FD4DB" w14:textId="77777777" w:rsidR="003F5F88" w:rsidRPr="006424C2" w:rsidRDefault="003F5F88" w:rsidP="00531304">
            <w:pPr>
              <w:pStyle w:val="1"/>
              <w:spacing w:after="0"/>
              <w:ind w:left="602" w:hanging="318"/>
              <w:rPr>
                <w:lang w:val="sr-Cyrl-RS"/>
              </w:rPr>
            </w:pPr>
            <w:r w:rsidRPr="006424C2">
              <w:rPr>
                <w:lang w:val="sr-Cyrl-RS"/>
              </w:rPr>
              <w:t>Превозници</w:t>
            </w:r>
          </w:p>
          <w:p w14:paraId="13E5C2F5" w14:textId="77777777" w:rsidR="003F5F88" w:rsidRPr="006424C2" w:rsidRDefault="003F5F88" w:rsidP="00531304">
            <w:pPr>
              <w:pStyle w:val="1"/>
              <w:spacing w:after="0"/>
              <w:ind w:left="602" w:hanging="318"/>
              <w:rPr>
                <w:lang w:val="sr-Cyrl-RS"/>
              </w:rPr>
            </w:pPr>
            <w:r w:rsidRPr="006424C2">
              <w:rPr>
                <w:lang w:val="sr-Cyrl-RS"/>
              </w:rPr>
              <w:t>Ауто-школе</w:t>
            </w:r>
            <w:r w:rsidR="005873BF" w:rsidRPr="006424C2">
              <w:rPr>
                <w:lang w:val="sr-Cyrl-RS"/>
              </w:rPr>
              <w:t xml:space="preserve"> и центри за обуку возача</w:t>
            </w:r>
          </w:p>
          <w:p w14:paraId="7074EBF8" w14:textId="77777777" w:rsidR="003F5F88" w:rsidRPr="006424C2" w:rsidRDefault="003F5F88" w:rsidP="00531304">
            <w:pPr>
              <w:pStyle w:val="1"/>
              <w:spacing w:after="0"/>
              <w:ind w:left="602" w:hanging="318"/>
              <w:rPr>
                <w:lang w:val="sr-Cyrl-RS"/>
              </w:rPr>
            </w:pPr>
            <w:r w:rsidRPr="006424C2">
              <w:rPr>
                <w:lang w:val="sr-Cyrl-RS"/>
              </w:rPr>
              <w:t>Технички прегледи</w:t>
            </w:r>
          </w:p>
          <w:p w14:paraId="508D876C" w14:textId="77777777" w:rsidR="003F5F88" w:rsidRPr="006424C2" w:rsidRDefault="003F5F88" w:rsidP="00531304">
            <w:pPr>
              <w:pStyle w:val="1"/>
              <w:spacing w:after="0"/>
              <w:ind w:left="602" w:hanging="318"/>
              <w:rPr>
                <w:lang w:val="sr-Cyrl-RS"/>
              </w:rPr>
            </w:pPr>
            <w:r w:rsidRPr="006424C2">
              <w:rPr>
                <w:lang w:val="sr-Cyrl-RS"/>
              </w:rPr>
              <w:t>Предузећа за одржавање путева и улица</w:t>
            </w:r>
          </w:p>
          <w:p w14:paraId="60911DAA" w14:textId="77777777" w:rsidR="003F5F88" w:rsidRPr="006424C2" w:rsidRDefault="003F5F88" w:rsidP="00531304">
            <w:pPr>
              <w:pStyle w:val="1"/>
              <w:spacing w:after="0"/>
              <w:ind w:left="602" w:hanging="318"/>
              <w:rPr>
                <w:lang w:val="sr-Cyrl-RS"/>
              </w:rPr>
            </w:pPr>
            <w:r w:rsidRPr="006424C2">
              <w:rPr>
                <w:lang w:val="sr-Cyrl-RS"/>
              </w:rPr>
              <w:t>Планерске и пројектантске агенције и сл.;</w:t>
            </w:r>
          </w:p>
        </w:tc>
      </w:tr>
      <w:tr w:rsidR="003F5F88" w:rsidRPr="006424C2" w14:paraId="268291ED" w14:textId="77777777" w:rsidTr="00142260">
        <w:trPr>
          <w:jc w:val="center"/>
        </w:trPr>
        <w:tc>
          <w:tcPr>
            <w:tcW w:w="8789" w:type="dxa"/>
            <w:shd w:val="clear" w:color="auto" w:fill="auto"/>
            <w:vAlign w:val="center"/>
          </w:tcPr>
          <w:p w14:paraId="3FF148CC" w14:textId="77777777" w:rsidR="003F5F88" w:rsidRPr="006424C2" w:rsidRDefault="003F5F88" w:rsidP="002A7D14">
            <w:pPr>
              <w:spacing w:before="60" w:after="60"/>
              <w:jc w:val="left"/>
              <w:rPr>
                <w:b/>
                <w:lang w:val="sr-Cyrl-RS"/>
              </w:rPr>
            </w:pPr>
            <w:r w:rsidRPr="006424C2">
              <w:rPr>
                <w:b/>
                <w:lang w:val="sr-Cyrl-RS"/>
              </w:rPr>
              <w:t>ОСИГУРАВАЈУЋЕ КОМПАНИЈЕ</w:t>
            </w:r>
          </w:p>
        </w:tc>
      </w:tr>
    </w:tbl>
    <w:p w14:paraId="7A250670" w14:textId="77777777" w:rsidR="004179B0" w:rsidRPr="006424C2" w:rsidRDefault="004179B0">
      <w:pPr>
        <w:rPr>
          <w:sz w:val="16"/>
          <w:szCs w:val="16"/>
          <w:lang w:val="sr-Cyrl-RS"/>
        </w:rPr>
      </w:pPr>
    </w:p>
    <w:tbl>
      <w:tblPr>
        <w:tblW w:w="8789" w:type="dxa"/>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8789"/>
      </w:tblGrid>
      <w:tr w:rsidR="00BC3E6C" w:rsidRPr="006424C2" w14:paraId="168C8206" w14:textId="77777777" w:rsidTr="0005039F">
        <w:trPr>
          <w:jc w:val="center"/>
        </w:trPr>
        <w:tc>
          <w:tcPr>
            <w:tcW w:w="8789" w:type="dxa"/>
            <w:shd w:val="clear" w:color="auto" w:fill="DEEAF6"/>
            <w:vAlign w:val="center"/>
          </w:tcPr>
          <w:p w14:paraId="7974F29E" w14:textId="77777777" w:rsidR="00BC3E6C" w:rsidRPr="006424C2" w:rsidRDefault="004179B0" w:rsidP="004179B0">
            <w:pPr>
              <w:spacing w:before="0" w:after="0"/>
              <w:jc w:val="left"/>
              <w:rPr>
                <w:b/>
                <w:bCs/>
                <w:lang w:val="sr-Cyrl-RS"/>
              </w:rPr>
            </w:pPr>
            <w:r w:rsidRPr="006424C2">
              <w:rPr>
                <w:b/>
                <w:bCs/>
                <w:lang w:val="sr-Cyrl-RS"/>
              </w:rPr>
              <w:t xml:space="preserve">НЕВЛАДИНЕ ОРГАНИЗАЦИЈЕ </w:t>
            </w:r>
            <w:r w:rsidR="006A7B39" w:rsidRPr="006424C2">
              <w:rPr>
                <w:b/>
                <w:bCs/>
                <w:lang w:val="sr-Cyrl-RS"/>
              </w:rPr>
              <w:t>КОЈЕ СУ</w:t>
            </w:r>
            <w:r w:rsidRPr="006424C2">
              <w:rPr>
                <w:b/>
                <w:bCs/>
                <w:lang w:val="sr-Cyrl-RS"/>
              </w:rPr>
              <w:t xml:space="preserve"> </w:t>
            </w:r>
            <w:r w:rsidR="006A7B39" w:rsidRPr="006424C2">
              <w:rPr>
                <w:b/>
                <w:bCs/>
                <w:lang w:val="sr-Cyrl-RS"/>
              </w:rPr>
              <w:t>ПОСВЕЋЕНЕ БЕЗБЕДНОШЋУ САОБРАЋАЈА</w:t>
            </w:r>
          </w:p>
        </w:tc>
      </w:tr>
      <w:tr w:rsidR="00BC3E6C" w:rsidRPr="006424C2" w14:paraId="64D60625" w14:textId="77777777" w:rsidTr="0005039F">
        <w:trPr>
          <w:jc w:val="center"/>
        </w:trPr>
        <w:tc>
          <w:tcPr>
            <w:tcW w:w="8789" w:type="dxa"/>
            <w:shd w:val="clear" w:color="auto" w:fill="DEEAF6"/>
            <w:vAlign w:val="center"/>
          </w:tcPr>
          <w:p w14:paraId="2764E5F1" w14:textId="74477727" w:rsidR="00BC3E6C" w:rsidRPr="006424C2" w:rsidRDefault="004179B0" w:rsidP="004179B0">
            <w:pPr>
              <w:spacing w:before="0" w:after="0"/>
              <w:jc w:val="left"/>
              <w:rPr>
                <w:b/>
                <w:bCs/>
                <w:lang w:val="sr-Cyrl-RS"/>
              </w:rPr>
            </w:pPr>
            <w:r w:rsidRPr="006424C2">
              <w:rPr>
                <w:b/>
                <w:bCs/>
                <w:lang w:val="sr-Cyrl-RS"/>
              </w:rPr>
              <w:t>СРЕДСТВА ЈАВНОГ ИНФОРМИСАЊА, А ПОСЕБНО ЈАВНИ СЕРВИС, РАДИО И ТВ СТАНИЦЕ СА НАЦИОНАЛНОМ ФРЕКВЕНЦИЈОМ</w:t>
            </w:r>
            <w:r w:rsidR="006A7B39" w:rsidRPr="006424C2">
              <w:rPr>
                <w:b/>
                <w:bCs/>
                <w:lang w:val="sr-Cyrl-RS"/>
              </w:rPr>
              <w:t xml:space="preserve">, НАЈПОСЕЋЕНИЈИ </w:t>
            </w:r>
            <w:r w:rsidR="00A541D0">
              <w:rPr>
                <w:b/>
                <w:bCs/>
                <w:lang w:val="sr-Cyrl-RS"/>
              </w:rPr>
              <w:t>ДОМАЋИ ИНФОРМАТИВНИ ИНТЕРНЕТ</w:t>
            </w:r>
            <w:r w:rsidR="003E2D24" w:rsidRPr="006424C2">
              <w:rPr>
                <w:b/>
                <w:bCs/>
                <w:lang w:val="sr-Cyrl-RS"/>
              </w:rPr>
              <w:t xml:space="preserve"> ПОРТАЛИ</w:t>
            </w:r>
          </w:p>
        </w:tc>
      </w:tr>
    </w:tbl>
    <w:p w14:paraId="01B6B11B" w14:textId="24709EF7" w:rsidR="00F9331C" w:rsidRPr="006424C2" w:rsidRDefault="003F5F88" w:rsidP="004E1112">
      <w:pPr>
        <w:pStyle w:val="1Glava"/>
        <w:rPr>
          <w:szCs w:val="24"/>
        </w:rPr>
      </w:pPr>
      <w:r w:rsidRPr="006424C2">
        <w:br w:type="page"/>
      </w:r>
      <w:bookmarkStart w:id="127" w:name="_Toc94521700"/>
      <w:bookmarkStart w:id="128" w:name="_Toc94521806"/>
      <w:bookmarkStart w:id="129" w:name="_Toc145365492"/>
      <w:r w:rsidR="00A61AC0" w:rsidRPr="006424C2">
        <w:lastRenderedPageBreak/>
        <w:t>СТРУЧНО ПРАЋЕЊЕ, ИЗВЕШТАВАЊЕ И ЕВАЛУАЦИЈА</w:t>
      </w:r>
      <w:bookmarkEnd w:id="127"/>
      <w:bookmarkEnd w:id="128"/>
      <w:bookmarkEnd w:id="129"/>
    </w:p>
    <w:p w14:paraId="58B50F5B" w14:textId="14D2B712" w:rsidR="0028195E" w:rsidRPr="006424C2" w:rsidRDefault="007C5216" w:rsidP="005E29CE">
      <w:pPr>
        <w:rPr>
          <w:szCs w:val="24"/>
          <w:lang w:val="sr-Cyrl-RS"/>
        </w:rPr>
      </w:pPr>
      <w:r w:rsidRPr="006424C2">
        <w:rPr>
          <w:noProof/>
          <w:szCs w:val="24"/>
          <w:lang w:val="en-US"/>
        </w:rPr>
        <mc:AlternateContent>
          <mc:Choice Requires="wps">
            <w:drawing>
              <wp:anchor distT="91440" distB="91440" distL="114300" distR="114300" simplePos="0" relativeHeight="251698176" behindDoc="0" locked="0" layoutInCell="1" allowOverlap="1" wp14:anchorId="362C9FDF" wp14:editId="6BCB1067">
                <wp:simplePos x="0" y="0"/>
                <wp:positionH relativeFrom="page">
                  <wp:posOffset>4059555</wp:posOffset>
                </wp:positionH>
                <wp:positionV relativeFrom="paragraph">
                  <wp:posOffset>1365250</wp:posOffset>
                </wp:positionV>
                <wp:extent cx="2611755" cy="1083945"/>
                <wp:effectExtent l="0" t="0" r="0" b="1905"/>
                <wp:wrapThrough wrapText="bothSides">
                  <wp:wrapPolygon edited="0">
                    <wp:start x="473" y="0"/>
                    <wp:lineTo x="473" y="21258"/>
                    <wp:lineTo x="21112" y="21258"/>
                    <wp:lineTo x="21112" y="0"/>
                    <wp:lineTo x="473" y="0"/>
                  </wp:wrapPolygon>
                </wp:wrapThrough>
                <wp:docPr id="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1755" cy="1083945"/>
                        </a:xfrm>
                        <a:prstGeom prst="rect">
                          <a:avLst/>
                        </a:prstGeom>
                        <a:noFill/>
                        <a:ln w="9525">
                          <a:noFill/>
                          <a:miter lim="800000"/>
                          <a:headEnd/>
                          <a:tailEnd/>
                        </a:ln>
                      </wps:spPr>
                      <wps:txbx>
                        <w:txbxContent>
                          <w:p w14:paraId="4B58C260" w14:textId="26A21C63" w:rsidR="00D35FF8" w:rsidRPr="0015423C" w:rsidRDefault="00D35FF8" w:rsidP="007C5216">
                            <w:pPr>
                              <w:pBdr>
                                <w:top w:val="single" w:sz="24" w:space="8" w:color="5B9BD5" w:themeColor="accent1"/>
                                <w:bottom w:val="single" w:sz="24" w:space="8" w:color="5B9BD5" w:themeColor="accent1"/>
                              </w:pBdr>
                              <w:spacing w:before="0" w:after="0"/>
                              <w:jc w:val="center"/>
                              <w:rPr>
                                <w:b/>
                                <w:bCs/>
                                <w:color w:val="5B9BD5" w:themeColor="accent1"/>
                              </w:rPr>
                            </w:pPr>
                            <w:r w:rsidRPr="007C5216">
                              <w:rPr>
                                <w:b/>
                                <w:bCs/>
                                <w:color w:val="5B9BD5" w:themeColor="accent1"/>
                                <w:szCs w:val="24"/>
                                <w:lang w:val="sr-Cyrl-RS"/>
                              </w:rPr>
                              <w:t xml:space="preserve">Праћење </w:t>
                            </w:r>
                            <w:r w:rsidRPr="007C5216">
                              <w:rPr>
                                <w:b/>
                                <w:bCs/>
                                <w:color w:val="5B9BD5" w:themeColor="accent1"/>
                                <w:szCs w:val="24"/>
                                <w:lang w:val="sr-Cyrl-RS"/>
                              </w:rPr>
                              <w:t>стања безбедности саобраћаја представља непрекидан процес који је заснован на подацима и на науци</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2C9FDF" id="_x0000_s1047" type="#_x0000_t202" style="position:absolute;left:0;text-align:left;margin-left:319.65pt;margin-top:107.5pt;width:205.65pt;height:85.35pt;z-index:251698176;visibility:visible;mso-wrap-style:square;mso-width-percent:0;mso-height-percent:0;mso-wrap-distance-left:9pt;mso-wrap-distance-top:7.2pt;mso-wrap-distance-right:9pt;mso-wrap-distance-bottom:7.2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" filled="f" stroked="f">
                <v:textbox>
                  <w:txbxContent>
                    <w:p w14:paraId="4B58C260" w14:textId="26A21C63" w:rsidR="00D35FF8" w:rsidRPr="0015423C" w:rsidRDefault="00D35FF8" w:rsidP="007C5216">
                      <w:pPr>
                        <w:pBdr>
                          <w:top w:val="single" w:sz="24" w:space="8" w:color="5B9BD5" w:themeColor="accent1"/>
                          <w:bottom w:val="single" w:sz="24" w:space="8" w:color="5B9BD5" w:themeColor="accent1"/>
                        </w:pBdr>
                        <w:spacing w:before="0" w:after="0"/>
                        <w:jc w:val="center"/>
                        <w:rPr>
                          <w:b/>
                          <w:bCs/>
                          <w:color w:val="5B9BD5" w:themeColor="accent1"/>
                        </w:rPr>
                      </w:pPr>
                      <w:r w:rsidRPr="007C5216">
                        <w:rPr>
                          <w:b/>
                          <w:bCs/>
                          <w:color w:val="5B9BD5" w:themeColor="accent1"/>
                          <w:szCs w:val="24"/>
                          <w:lang w:val="sr-Cyrl-RS"/>
                        </w:rPr>
                        <w:t xml:space="preserve">Праћење </w:t>
                      </w:r>
                      <w:r w:rsidRPr="007C5216">
                        <w:rPr>
                          <w:b/>
                          <w:bCs/>
                          <w:color w:val="5B9BD5" w:themeColor="accent1"/>
                          <w:szCs w:val="24"/>
                          <w:lang w:val="sr-Cyrl-RS"/>
                        </w:rPr>
                        <w:t>стања безбедности саобраћаја представља непрекидан процес који је заснован на подацима и на науци</w:t>
                      </w:r>
                    </w:p>
                  </w:txbxContent>
                </v:textbox>
                <w10:wrap type="through" anchorx="page"/>
              </v:shape>
            </w:pict>
          </mc:Fallback>
        </mc:AlternateContent>
      </w:r>
      <w:r w:rsidR="0028195E" w:rsidRPr="006424C2">
        <w:rPr>
          <w:szCs w:val="24"/>
          <w:lang w:val="sr-Cyrl-RS"/>
        </w:rPr>
        <w:t>У циљу што ефикаснијег достизања циљева, неопходно је успоставити процес непрекидног, стручног и на науци заснованог праћења стања безбедности саобраћаја и реализације мера</w:t>
      </w:r>
      <w:r w:rsidR="00A541D0">
        <w:rPr>
          <w:szCs w:val="24"/>
          <w:lang w:val="sr-Cyrl-RS"/>
        </w:rPr>
        <w:t xml:space="preserve"> и активности које предвиђа </w:t>
      </w:r>
      <w:r w:rsidR="0028195E" w:rsidRPr="006424C2">
        <w:rPr>
          <w:szCs w:val="24"/>
          <w:lang w:val="sr-Cyrl-RS"/>
        </w:rPr>
        <w:t xml:space="preserve">Стратегија. Од великог значаја за достизање циљева је анализа достизања пролазних циљева на годишњем нивоу и редовно извештавање о стању безбедности саобраћаја на националном и локалном нивоу. Праћење стања безбедности саобраћаја представља непрекидан процес који је заснован на подацима и на науци. На њега се ослања редовно извештавање надлежних институција, стручне и најшире јавности. Праћење стања безбедности саобраћаја подразумева прикупљање, систематизацију и анализу података. Неопходно је успоставити редовно праћење најважнијих обележја безбедности саобраћаја за све територијалне јединице </w:t>
      </w:r>
      <w:r w:rsidR="00B2295B" w:rsidRPr="006424C2">
        <w:rPr>
          <w:szCs w:val="24"/>
          <w:lang w:val="sr-Cyrl-RS"/>
        </w:rPr>
        <w:t>посматрања</w:t>
      </w:r>
      <w:r w:rsidR="0028195E" w:rsidRPr="006424C2">
        <w:rPr>
          <w:szCs w:val="24"/>
          <w:lang w:val="sr-Cyrl-RS"/>
        </w:rPr>
        <w:t xml:space="preserve"> и то: </w:t>
      </w:r>
    </w:p>
    <w:p w14:paraId="351AF8E4" w14:textId="3038BB61" w:rsidR="005E29CE" w:rsidRPr="006424C2" w:rsidRDefault="00A541D0" w:rsidP="00BC3E6C">
      <w:pPr>
        <w:pStyle w:val="00Nabrajanja"/>
      </w:pPr>
      <w:r>
        <w:t>а</w:t>
      </w:r>
      <w:r w:rsidR="0028195E" w:rsidRPr="006424C2">
        <w:t>псолутних и релативних показатеља о саобраћајним незгодама и последицама саобраћајних незгода,</w:t>
      </w:r>
    </w:p>
    <w:p w14:paraId="66CB23B5" w14:textId="474626D6" w:rsidR="0028195E" w:rsidRPr="006424C2" w:rsidRDefault="00A541D0" w:rsidP="00BC3E6C">
      <w:pPr>
        <w:pStyle w:val="00Nabrajanja"/>
      </w:pPr>
      <w:r>
        <w:t>и</w:t>
      </w:r>
      <w:r w:rsidR="0028195E" w:rsidRPr="006424C2">
        <w:t>ндикатора перформанси система безбедности саобраћаја,</w:t>
      </w:r>
    </w:p>
    <w:p w14:paraId="1A25D1A4" w14:textId="3EBAA356" w:rsidR="0028195E" w:rsidRPr="006424C2" w:rsidRDefault="00A541D0" w:rsidP="00BC3E6C">
      <w:pPr>
        <w:pStyle w:val="00Nabrajanja"/>
      </w:pPr>
      <w:r>
        <w:t>и</w:t>
      </w:r>
      <w:r w:rsidR="0028195E" w:rsidRPr="006424C2">
        <w:t>зложености учесника у саобраћају,</w:t>
      </w:r>
    </w:p>
    <w:p w14:paraId="37E82FDC" w14:textId="6DCB9620" w:rsidR="0028195E" w:rsidRPr="006424C2" w:rsidRDefault="00A541D0" w:rsidP="00BC3E6C">
      <w:pPr>
        <w:pStyle w:val="00Nabrajanja"/>
      </w:pPr>
      <w:r>
        <w:t>с</w:t>
      </w:r>
      <w:r w:rsidR="0028195E" w:rsidRPr="006424C2">
        <w:t>тавова о ризицима у саобраћају,</w:t>
      </w:r>
    </w:p>
    <w:p w14:paraId="6180D600" w14:textId="7F95F031" w:rsidR="0028195E" w:rsidRPr="006424C2" w:rsidRDefault="00A541D0" w:rsidP="00BC3E6C">
      <w:pPr>
        <w:pStyle w:val="00Nabrajanja"/>
      </w:pPr>
      <w:r>
        <w:t>п</w:t>
      </w:r>
      <w:r w:rsidR="0028195E" w:rsidRPr="006424C2">
        <w:t>оказатеља о путевима,</w:t>
      </w:r>
    </w:p>
    <w:p w14:paraId="269E97FE" w14:textId="663C3698" w:rsidR="0028195E" w:rsidRPr="006424C2" w:rsidRDefault="00A541D0" w:rsidP="00BC3E6C">
      <w:pPr>
        <w:pStyle w:val="00Nabrajanja"/>
      </w:pPr>
      <w:r>
        <w:t>п</w:t>
      </w:r>
      <w:r w:rsidR="0028195E" w:rsidRPr="006424C2">
        <w:t>оказатеља о возилима,</w:t>
      </w:r>
    </w:p>
    <w:p w14:paraId="2D39A485" w14:textId="44E28A6C" w:rsidR="0028195E" w:rsidRPr="006424C2" w:rsidRDefault="00A541D0" w:rsidP="00BC3E6C">
      <w:pPr>
        <w:pStyle w:val="00Nabrajanja"/>
      </w:pPr>
      <w:r>
        <w:t>с</w:t>
      </w:r>
      <w:r w:rsidR="0028195E" w:rsidRPr="006424C2">
        <w:t>аобраћајних прекршаја и</w:t>
      </w:r>
    </w:p>
    <w:p w14:paraId="17695377" w14:textId="0F4DAE1B" w:rsidR="0028195E" w:rsidRPr="006424C2" w:rsidRDefault="00A541D0" w:rsidP="00BC3E6C">
      <w:pPr>
        <w:pStyle w:val="00Nabrajanja"/>
      </w:pPr>
      <w:r>
        <w:t>с</w:t>
      </w:r>
      <w:r w:rsidR="0028195E" w:rsidRPr="006424C2">
        <w:t>тања капацитета и интегритета најважнијих субјеката на државном и нижим нивоима</w:t>
      </w:r>
      <w:r w:rsidR="005E29CE" w:rsidRPr="006424C2">
        <w:t xml:space="preserve"> и</w:t>
      </w:r>
      <w:r w:rsidR="0028195E" w:rsidRPr="006424C2">
        <w:t xml:space="preserve"> других релевантних показатеља. </w:t>
      </w:r>
    </w:p>
    <w:p w14:paraId="3EB3CB35" w14:textId="1A87F3E1" w:rsidR="0028195E" w:rsidRPr="006424C2" w:rsidRDefault="0028195E" w:rsidP="0028195E">
      <w:pPr>
        <w:widowControl/>
        <w:rPr>
          <w:szCs w:val="24"/>
          <w:lang w:val="sr-Cyrl-RS"/>
        </w:rPr>
      </w:pPr>
      <w:r w:rsidRPr="006424C2">
        <w:rPr>
          <w:szCs w:val="24"/>
          <w:lang w:val="sr-Cyrl-RS"/>
        </w:rPr>
        <w:t>Праћење реализације мера и акт</w:t>
      </w:r>
      <w:r w:rsidR="00A541D0">
        <w:rPr>
          <w:szCs w:val="24"/>
          <w:lang w:val="sr-Cyrl-RS"/>
        </w:rPr>
        <w:t xml:space="preserve">ивности које су предвиђене </w:t>
      </w:r>
      <w:r w:rsidRPr="006424C2">
        <w:rPr>
          <w:szCs w:val="24"/>
          <w:lang w:val="sr-Cyrl-RS"/>
        </w:rPr>
        <w:t>Стратегијом</w:t>
      </w:r>
      <w:r w:rsidR="00D432BD" w:rsidRPr="006424C2">
        <w:rPr>
          <w:szCs w:val="24"/>
          <w:lang w:val="sr-Cyrl-RS"/>
        </w:rPr>
        <w:t xml:space="preserve"> </w:t>
      </w:r>
      <w:r w:rsidRPr="006424C2">
        <w:rPr>
          <w:szCs w:val="24"/>
          <w:lang w:val="sr-Cyrl-RS"/>
        </w:rPr>
        <w:t xml:space="preserve">подразумева да се на годишњем нивоу прати степен реализације мера и активности дефинисаних Акционим планом. </w:t>
      </w:r>
      <w:r w:rsidR="004E64A1" w:rsidRPr="006424C2">
        <w:rPr>
          <w:szCs w:val="24"/>
          <w:lang w:val="sr-Cyrl-RS"/>
        </w:rPr>
        <w:t xml:space="preserve">Агенција ће у року од 120 дана по истеку сваке календарске године од дана усвајања стратегије и акционог плана, припремити извештај о резултатима спровођења акционог плана путем Јединственог информационог система за планирање, праћење спровођења, координацију јавних политика и извештавање, којим администрира Републички секретаријат за јавне политике. </w:t>
      </w:r>
      <w:r w:rsidR="0045430E" w:rsidRPr="006424C2">
        <w:rPr>
          <w:szCs w:val="24"/>
          <w:lang w:val="sr-Cyrl-RS"/>
        </w:rPr>
        <w:t>У оквиру редовног праћења, извештавања и евалуације, Агенција ће након три године спровођења стратегије извршити ex-post анализа стратегије и првог акционог плана.</w:t>
      </w:r>
    </w:p>
    <w:p w14:paraId="128774F7" w14:textId="164B5820" w:rsidR="0028195E" w:rsidRPr="006424C2" w:rsidRDefault="004E64A1" w:rsidP="0028195E">
      <w:pPr>
        <w:widowControl/>
        <w:rPr>
          <w:szCs w:val="24"/>
          <w:lang w:val="sr-Cyrl-RS"/>
        </w:rPr>
      </w:pPr>
      <w:r w:rsidRPr="006424C2">
        <w:rPr>
          <w:szCs w:val="24"/>
          <w:lang w:val="sr-Cyrl-RS"/>
        </w:rPr>
        <w:t xml:space="preserve">Поред тога, </w:t>
      </w:r>
      <w:r w:rsidR="0028195E" w:rsidRPr="006424C2">
        <w:rPr>
          <w:szCs w:val="24"/>
          <w:lang w:val="sr-Cyrl-RS"/>
        </w:rPr>
        <w:t>Агенција ће у својим програмима рада предвидети организацију и по</w:t>
      </w:r>
      <w:r w:rsidR="00D25E73" w:rsidRPr="006424C2">
        <w:rPr>
          <w:szCs w:val="24"/>
          <w:lang w:val="sr-Cyrl-RS"/>
        </w:rPr>
        <w:t>д</w:t>
      </w:r>
      <w:r w:rsidR="0028195E" w:rsidRPr="006424C2">
        <w:rPr>
          <w:szCs w:val="24"/>
          <w:lang w:val="sr-Cyrl-RS"/>
        </w:rPr>
        <w:t xml:space="preserve">ршку научно-стручним скуповима који ће се одржавати најмање једном годишње, и то: </w:t>
      </w:r>
    </w:p>
    <w:p w14:paraId="719EF0DC" w14:textId="5E15A3DE" w:rsidR="0028195E" w:rsidRPr="006424C2" w:rsidRDefault="00A541D0" w:rsidP="00BC3E6C">
      <w:pPr>
        <w:pStyle w:val="00Nabrajanja"/>
      </w:pPr>
      <w:r>
        <w:t>с</w:t>
      </w:r>
      <w:r w:rsidR="0028195E" w:rsidRPr="006424C2">
        <w:t xml:space="preserve">купови </w:t>
      </w:r>
      <w:r w:rsidR="00B2295B" w:rsidRPr="006424C2">
        <w:t>повећани</w:t>
      </w:r>
      <w:r w:rsidR="0028195E" w:rsidRPr="006424C2">
        <w:t xml:space="preserve"> анализи примене прописа у области безбедности саобраћаја и </w:t>
      </w:r>
    </w:p>
    <w:p w14:paraId="798B0C8C" w14:textId="1AF57E91" w:rsidR="0028195E" w:rsidRPr="006424C2" w:rsidRDefault="00A541D0" w:rsidP="00BC3E6C">
      <w:pPr>
        <w:pStyle w:val="00Nabrajanja"/>
      </w:pPr>
      <w:r>
        <w:t>с</w:t>
      </w:r>
      <w:r w:rsidR="0028195E" w:rsidRPr="006424C2">
        <w:t xml:space="preserve">купови посвећени анализи стања безбедности саобраћаја и спровођењу мера и активности из Стратегије и Акционог плана безбедности саобраћаја. </w:t>
      </w:r>
    </w:p>
    <w:p w14:paraId="666D54F6" w14:textId="79D21B2B" w:rsidR="00056714" w:rsidRPr="006424C2" w:rsidRDefault="0028195E" w:rsidP="0028195E">
      <w:pPr>
        <w:widowControl/>
        <w:rPr>
          <w:szCs w:val="24"/>
          <w:lang w:val="sr-Cyrl-RS"/>
        </w:rPr>
      </w:pPr>
      <w:r w:rsidRPr="006424C2">
        <w:rPr>
          <w:szCs w:val="24"/>
          <w:lang w:val="sr-Cyrl-RS"/>
        </w:rPr>
        <w:lastRenderedPageBreak/>
        <w:t>На овим скуповима ће се стручно, анализирати спроведене мер</w:t>
      </w:r>
      <w:r w:rsidR="00056714" w:rsidRPr="006424C2">
        <w:rPr>
          <w:szCs w:val="24"/>
          <w:lang w:val="sr-Cyrl-RS"/>
        </w:rPr>
        <w:t>е</w:t>
      </w:r>
      <w:r w:rsidRPr="006424C2">
        <w:rPr>
          <w:szCs w:val="24"/>
          <w:lang w:val="sr-Cyrl-RS"/>
        </w:rPr>
        <w:t xml:space="preserve"> и активности, односно ефект</w:t>
      </w:r>
      <w:r w:rsidR="00056714" w:rsidRPr="006424C2">
        <w:rPr>
          <w:szCs w:val="24"/>
          <w:lang w:val="sr-Cyrl-RS"/>
        </w:rPr>
        <w:t>и</w:t>
      </w:r>
      <w:r w:rsidRPr="006424C2">
        <w:rPr>
          <w:szCs w:val="24"/>
          <w:lang w:val="sr-Cyrl-RS"/>
        </w:rPr>
        <w:t xml:space="preserve"> спроведених мера и степен достизања циљева. </w:t>
      </w:r>
      <w:r w:rsidR="004E64A1" w:rsidRPr="006424C2">
        <w:rPr>
          <w:szCs w:val="24"/>
          <w:lang w:val="sr-Cyrl-RS"/>
        </w:rPr>
        <w:t xml:space="preserve">За све активности које нису реализоване неопходно је сагледати разлоге због којих нису реализоване и дефинисати мере за решавање конкретних проблема. </w:t>
      </w:r>
      <w:r w:rsidRPr="006424C2">
        <w:rPr>
          <w:szCs w:val="24"/>
          <w:lang w:val="sr-Cyrl-RS"/>
        </w:rPr>
        <w:t xml:space="preserve">Стручна јавност ће, по потреби, предлагати корективне мере: интензивирање спровођења планираних мера и активности, кориговање планираних или додавање нових мера и активности. </w:t>
      </w:r>
    </w:p>
    <w:p w14:paraId="0B61562F" w14:textId="0129A5C1" w:rsidR="0028195E" w:rsidRPr="006424C2" w:rsidRDefault="0028195E" w:rsidP="0028195E">
      <w:pPr>
        <w:widowControl/>
        <w:rPr>
          <w:szCs w:val="24"/>
          <w:lang w:val="sr-Cyrl-RS"/>
        </w:rPr>
      </w:pPr>
      <w:r w:rsidRPr="006424C2">
        <w:rPr>
          <w:szCs w:val="24"/>
          <w:lang w:val="sr-Cyrl-RS"/>
        </w:rPr>
        <w:t>Изузетно, уколико стручна јавност процени да је то оправдано, преиспит</w:t>
      </w:r>
      <w:r w:rsidR="00A541D0">
        <w:rPr>
          <w:szCs w:val="24"/>
          <w:lang w:val="sr-Cyrl-RS"/>
        </w:rPr>
        <w:t xml:space="preserve">аће се и поједини циљеви у </w:t>
      </w:r>
      <w:r w:rsidRPr="006424C2">
        <w:rPr>
          <w:szCs w:val="24"/>
          <w:lang w:val="sr-Cyrl-RS"/>
        </w:rPr>
        <w:t xml:space="preserve">Стратегији. </w:t>
      </w:r>
    </w:p>
    <w:p w14:paraId="3034035F" w14:textId="0AB46B65" w:rsidR="0028195E" w:rsidRPr="006424C2" w:rsidRDefault="007861EC" w:rsidP="0028195E">
      <w:pPr>
        <w:pStyle w:val="ListParagraph"/>
        <w:ind w:left="0"/>
        <w:contextualSpacing w:val="0"/>
        <w:rPr>
          <w:rFonts w:ascii="Times New Roman" w:hAnsi="Times New Roman"/>
          <w:szCs w:val="24"/>
          <w:lang w:val="sr-Cyrl-RS"/>
        </w:rPr>
      </w:pPr>
      <w:r w:rsidRPr="006424C2">
        <w:rPr>
          <w:noProof/>
          <w:szCs w:val="24"/>
          <w:lang w:val="en-US"/>
        </w:rPr>
        <mc:AlternateContent>
          <mc:Choice Requires="wps">
            <w:drawing>
              <wp:anchor distT="91440" distB="91440" distL="114300" distR="114300" simplePos="0" relativeHeight="251700224" behindDoc="0" locked="0" layoutInCell="1" allowOverlap="1" wp14:anchorId="1B91B289" wp14:editId="09BAF4E7">
                <wp:simplePos x="0" y="0"/>
                <wp:positionH relativeFrom="page">
                  <wp:posOffset>3886200</wp:posOffset>
                </wp:positionH>
                <wp:positionV relativeFrom="paragraph">
                  <wp:posOffset>20955</wp:posOffset>
                </wp:positionV>
                <wp:extent cx="2611755" cy="1257300"/>
                <wp:effectExtent l="0" t="0" r="0" b="0"/>
                <wp:wrapThrough wrapText="bothSides">
                  <wp:wrapPolygon edited="0">
                    <wp:start x="473" y="0"/>
                    <wp:lineTo x="473" y="21273"/>
                    <wp:lineTo x="21112" y="21273"/>
                    <wp:lineTo x="21112" y="0"/>
                    <wp:lineTo x="473" y="0"/>
                  </wp:wrapPolygon>
                </wp:wrapThrough>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1755" cy="1257300"/>
                        </a:xfrm>
                        <a:prstGeom prst="rect">
                          <a:avLst/>
                        </a:prstGeom>
                        <a:noFill/>
                        <a:ln w="9525">
                          <a:noFill/>
                          <a:miter lim="800000"/>
                          <a:headEnd/>
                          <a:tailEnd/>
                        </a:ln>
                      </wps:spPr>
                      <wps:txbx>
                        <w:txbxContent>
                          <w:p w14:paraId="092BE6FB" w14:textId="7E1339FD" w:rsidR="00D35FF8" w:rsidRPr="0015423C" w:rsidRDefault="00D35FF8" w:rsidP="007861EC">
                            <w:pPr>
                              <w:pBdr>
                                <w:top w:val="single" w:sz="24" w:space="8" w:color="5B9BD5" w:themeColor="accent1"/>
                                <w:bottom w:val="single" w:sz="24" w:space="8" w:color="5B9BD5" w:themeColor="accent1"/>
                              </w:pBdr>
                              <w:spacing w:before="0" w:after="0"/>
                              <w:jc w:val="center"/>
                              <w:rPr>
                                <w:b/>
                                <w:bCs/>
                                <w:color w:val="5B9BD5" w:themeColor="accent1"/>
                              </w:rPr>
                            </w:pPr>
                            <w:r>
                              <w:rPr>
                                <w:b/>
                                <w:bCs/>
                                <w:color w:val="5B9BD5" w:themeColor="accent1"/>
                                <w:szCs w:val="24"/>
                                <w:lang w:val="sr-Cyrl-RS"/>
                              </w:rPr>
                              <w:t xml:space="preserve">Народна </w:t>
                            </w:r>
                            <w:r>
                              <w:rPr>
                                <w:b/>
                                <w:bCs/>
                                <w:color w:val="5B9BD5" w:themeColor="accent1"/>
                                <w:szCs w:val="24"/>
                                <w:lang w:val="sr-Cyrl-RS"/>
                              </w:rPr>
                              <w:t>Скупштина и Влада Републике Србије разматрају најмање једном годишње Извештај о стању безбедности саобраћаја</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91B289" id="_x0000_s1048" type="#_x0000_t202" style="position:absolute;left:0;text-align:left;margin-left:306pt;margin-top:1.65pt;width:205.65pt;height:99pt;z-index:251700224;visibility:visible;mso-wrap-style:square;mso-width-percent:0;mso-height-percent:0;mso-wrap-distance-left:9pt;mso-wrap-distance-top:7.2pt;mso-wrap-distance-right:9pt;mso-wrap-distance-bottom:7.2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" filled="f" stroked="f">
                <v:textbox>
                  <w:txbxContent>
                    <w:p w14:paraId="092BE6FB" w14:textId="7E1339FD" w:rsidR="00D35FF8" w:rsidRPr="0015423C" w:rsidRDefault="00D35FF8" w:rsidP="007861EC">
                      <w:pPr>
                        <w:pBdr>
                          <w:top w:val="single" w:sz="24" w:space="8" w:color="5B9BD5" w:themeColor="accent1"/>
                          <w:bottom w:val="single" w:sz="24" w:space="8" w:color="5B9BD5" w:themeColor="accent1"/>
                        </w:pBdr>
                        <w:spacing w:before="0" w:after="0"/>
                        <w:jc w:val="center"/>
                        <w:rPr>
                          <w:b/>
                          <w:bCs/>
                          <w:color w:val="5B9BD5" w:themeColor="accent1"/>
                        </w:rPr>
                      </w:pPr>
                      <w:r>
                        <w:rPr>
                          <w:b/>
                          <w:bCs/>
                          <w:color w:val="5B9BD5" w:themeColor="accent1"/>
                          <w:szCs w:val="24"/>
                          <w:lang w:val="sr-Cyrl-RS"/>
                        </w:rPr>
                        <w:t xml:space="preserve">Народна </w:t>
                      </w:r>
                      <w:r>
                        <w:rPr>
                          <w:b/>
                          <w:bCs/>
                          <w:color w:val="5B9BD5" w:themeColor="accent1"/>
                          <w:szCs w:val="24"/>
                          <w:lang w:val="sr-Cyrl-RS"/>
                        </w:rPr>
                        <w:t>Скупштина и Влада Републике Србије разматрају најмање једном годишње Извештај о стању безбедности саобраћаја</w:t>
                      </w:r>
                    </w:p>
                  </w:txbxContent>
                </v:textbox>
                <w10:wrap type="through" anchorx="page"/>
              </v:shape>
            </w:pict>
          </mc:Fallback>
        </mc:AlternateContent>
      </w:r>
      <w:r w:rsidR="0028195E" w:rsidRPr="006424C2">
        <w:rPr>
          <w:rFonts w:ascii="Times New Roman" w:hAnsi="Times New Roman"/>
          <w:szCs w:val="24"/>
          <w:lang w:val="sr-Cyrl-RS"/>
        </w:rPr>
        <w:t>Државно и локална ТКПБС би требало на свакој седници да анализирају: најважније показатеље безбедности саобраћаја (између седница), спровођење мера и активности из ове и локалних стратегија безбедности саобра</w:t>
      </w:r>
      <w:r w:rsidR="00A541D0">
        <w:rPr>
          <w:rFonts w:ascii="Times New Roman" w:hAnsi="Times New Roman"/>
          <w:szCs w:val="24"/>
          <w:lang w:val="sr-Cyrl-RS"/>
        </w:rPr>
        <w:t>ћаја. Макар једном годишње ова Т</w:t>
      </w:r>
      <w:r w:rsidR="0028195E" w:rsidRPr="006424C2">
        <w:rPr>
          <w:rFonts w:ascii="Times New Roman" w:hAnsi="Times New Roman"/>
          <w:szCs w:val="24"/>
          <w:lang w:val="sr-Cyrl-RS"/>
        </w:rPr>
        <w:t>ела би требало да расправљају о стручним анализама достизања циљева стратегија.</w:t>
      </w:r>
      <w:r w:rsidR="00D432BD" w:rsidRPr="006424C2">
        <w:rPr>
          <w:rFonts w:ascii="Times New Roman" w:hAnsi="Times New Roman"/>
          <w:szCs w:val="24"/>
          <w:lang w:val="sr-Cyrl-RS"/>
        </w:rPr>
        <w:t xml:space="preserve"> </w:t>
      </w:r>
      <w:r w:rsidR="0028195E" w:rsidRPr="006424C2">
        <w:rPr>
          <w:rFonts w:ascii="Times New Roman" w:hAnsi="Times New Roman"/>
          <w:szCs w:val="24"/>
          <w:lang w:val="sr-Cyrl-RS"/>
        </w:rPr>
        <w:t xml:space="preserve">Тела за координацију послова безбедности саобраћаја ће припремати и достављати Извештаје о стању безбедности саобраћаја. Ове извештаје ће, најмање </w:t>
      </w:r>
      <w:r w:rsidRPr="006424C2">
        <w:rPr>
          <w:rFonts w:ascii="Times New Roman" w:hAnsi="Times New Roman"/>
          <w:szCs w:val="24"/>
          <w:lang w:val="sr-Cyrl-RS"/>
        </w:rPr>
        <w:t>једном</w:t>
      </w:r>
      <w:r w:rsidR="0028195E" w:rsidRPr="006424C2">
        <w:rPr>
          <w:rFonts w:ascii="Times New Roman" w:hAnsi="Times New Roman"/>
          <w:szCs w:val="24"/>
          <w:lang w:val="sr-Cyrl-RS"/>
        </w:rPr>
        <w:t xml:space="preserve"> годишње, разматрати следеће институције: </w:t>
      </w:r>
    </w:p>
    <w:p w14:paraId="56721320" w14:textId="77777777" w:rsidR="0028195E" w:rsidRPr="006424C2" w:rsidRDefault="0028195E" w:rsidP="00BC3E6C">
      <w:pPr>
        <w:pStyle w:val="00Nabrajanja"/>
      </w:pPr>
      <w:r w:rsidRPr="006424C2">
        <w:t>Влада Република Србије,</w:t>
      </w:r>
    </w:p>
    <w:p w14:paraId="715494A1" w14:textId="77777777" w:rsidR="0028195E" w:rsidRPr="006424C2" w:rsidRDefault="0028195E" w:rsidP="00BC3E6C">
      <w:pPr>
        <w:pStyle w:val="00Nabrajanja"/>
      </w:pPr>
      <w:r w:rsidRPr="006424C2">
        <w:t>Народна Скупштина,</w:t>
      </w:r>
    </w:p>
    <w:p w14:paraId="54D6D4CE" w14:textId="77777777" w:rsidR="0028195E" w:rsidRPr="006424C2" w:rsidRDefault="005778AE" w:rsidP="00BC3E6C">
      <w:pPr>
        <w:pStyle w:val="00Nabrajanja"/>
      </w:pPr>
      <w:r w:rsidRPr="006424C2">
        <w:t>И</w:t>
      </w:r>
      <w:r w:rsidR="0028195E" w:rsidRPr="006424C2">
        <w:t>звршни органи јединица локалне самоуправе и</w:t>
      </w:r>
    </w:p>
    <w:p w14:paraId="50AEC777" w14:textId="77777777" w:rsidR="0028195E" w:rsidRPr="006424C2" w:rsidRDefault="0028195E" w:rsidP="00BC3E6C">
      <w:pPr>
        <w:pStyle w:val="00Nabrajanja"/>
      </w:pPr>
      <w:r w:rsidRPr="006424C2">
        <w:t xml:space="preserve">Скупштине јединица локалне самоуправе. </w:t>
      </w:r>
    </w:p>
    <w:p w14:paraId="5C26F7E5" w14:textId="77777777" w:rsidR="0028195E" w:rsidRPr="006424C2" w:rsidRDefault="0028195E" w:rsidP="0028195E">
      <w:pPr>
        <w:rPr>
          <w:szCs w:val="24"/>
          <w:lang w:val="sr-Cyrl-RS"/>
        </w:rPr>
      </w:pPr>
      <w:r w:rsidRPr="006424C2">
        <w:rPr>
          <w:szCs w:val="24"/>
          <w:lang w:val="sr-Cyrl-RS"/>
        </w:rPr>
        <w:t xml:space="preserve">Посебно је важно омогућити редовно извештавање јавности о стању безбедности саобраћаја путем електронских и других медија. Извештаје треба учинити доступним стручној и најширој јавности путем интернета. У штампаним и електронским медијима објављивати најважније податке о стању безбедности саобраћаја. У телевизијским и радио емисијама говорити о ризицима у саобраћају, као и мерама и активностима за унапређење безбедности саобраћаја. </w:t>
      </w:r>
    </w:p>
    <w:p w14:paraId="5E00F9F6" w14:textId="77777777" w:rsidR="0028195E" w:rsidRPr="006424C2" w:rsidRDefault="0028195E" w:rsidP="0028195E">
      <w:pPr>
        <w:rPr>
          <w:szCs w:val="24"/>
          <w:lang w:val="sr-Cyrl-RS"/>
        </w:rPr>
      </w:pPr>
      <w:r w:rsidRPr="006424C2">
        <w:rPr>
          <w:szCs w:val="24"/>
          <w:lang w:val="sr-Cyrl-RS"/>
        </w:rPr>
        <w:t xml:space="preserve">Током периода трајања Стратегије, анализе постојећег стања безбедности саобраћаја и извештавање стално унапређивати, у складу са тренутним нивоом развоја науке. </w:t>
      </w:r>
    </w:p>
    <w:p w14:paraId="65EDF2C0" w14:textId="052DC936" w:rsidR="00B064C4" w:rsidRPr="006424C2" w:rsidRDefault="0028195E" w:rsidP="0028195E">
      <w:pPr>
        <w:rPr>
          <w:szCs w:val="24"/>
          <w:lang w:val="sr-Cyrl-RS"/>
        </w:rPr>
      </w:pPr>
      <w:r w:rsidRPr="006424C2">
        <w:rPr>
          <w:szCs w:val="24"/>
          <w:lang w:val="sr-Cyrl-RS"/>
        </w:rPr>
        <w:t>На крају периода важења акционих планова безбедности саобраћаја, А</w:t>
      </w:r>
      <w:r w:rsidR="00A541D0">
        <w:rPr>
          <w:szCs w:val="24"/>
          <w:lang w:val="sr-Cyrl-RS"/>
        </w:rPr>
        <w:t>генција</w:t>
      </w:r>
      <w:r w:rsidR="00D25E73" w:rsidRPr="006424C2">
        <w:rPr>
          <w:szCs w:val="24"/>
          <w:lang w:val="sr-Cyrl-RS"/>
        </w:rPr>
        <w:t xml:space="preserve"> </w:t>
      </w:r>
      <w:r w:rsidRPr="006424C2">
        <w:rPr>
          <w:szCs w:val="24"/>
          <w:lang w:val="sr-Cyrl-RS"/>
        </w:rPr>
        <w:t>ће, уз подршку научно-образовних институција, припремати детаљне извештаје о реализацији и ефектима мера и активности из акционог плана. На основу ових извештаја вршиће се евалуација најважнијих мера и евалуација акционо</w:t>
      </w:r>
      <w:r w:rsidR="006A3441" w:rsidRPr="006424C2">
        <w:rPr>
          <w:szCs w:val="24"/>
          <w:lang w:val="sr-Cyrl-RS"/>
        </w:rPr>
        <w:t>г плана безбедности саобраћаја.</w:t>
      </w:r>
    </w:p>
    <w:p w14:paraId="07896AB0" w14:textId="77777777" w:rsidR="00AE295A" w:rsidRPr="006424C2" w:rsidRDefault="00AE295A" w:rsidP="004E1112">
      <w:pPr>
        <w:pStyle w:val="Heading1"/>
        <w:sectPr w:rsidR="00AE295A" w:rsidRPr="006424C2" w:rsidSect="00204230">
          <w:headerReference w:type="default" r:id="rId38"/>
          <w:footerReference w:type="default" r:id="rId39"/>
          <w:pgSz w:w="11907" w:h="16840" w:code="9"/>
          <w:pgMar w:top="1418" w:right="1418" w:bottom="1418" w:left="1701" w:header="851" w:footer="851" w:gutter="0"/>
          <w:pgNumType w:start="1"/>
          <w:cols w:space="708"/>
          <w:docGrid w:linePitch="360"/>
        </w:sectPr>
      </w:pPr>
    </w:p>
    <w:p w14:paraId="3DCEA2FA" w14:textId="5D2C18DF" w:rsidR="00AE295A" w:rsidRPr="006424C2" w:rsidRDefault="00C405AD" w:rsidP="004E1112">
      <w:pPr>
        <w:pStyle w:val="Heading1"/>
      </w:pPr>
      <w:bookmarkStart w:id="130" w:name="_Toc145365493"/>
      <w:r w:rsidRPr="006424C2">
        <w:lastRenderedPageBreak/>
        <w:t>10.</w:t>
      </w:r>
      <w:r w:rsidR="00EC733C">
        <w:tab/>
      </w:r>
      <w:r w:rsidR="00AE295A" w:rsidRPr="006424C2">
        <w:t xml:space="preserve">Процена </w:t>
      </w:r>
      <w:r w:rsidR="00A60A35" w:rsidRPr="006424C2">
        <w:t>финансијских средстава потребних</w:t>
      </w:r>
      <w:r w:rsidR="00AE295A" w:rsidRPr="006424C2">
        <w:t xml:space="preserve"> за спровођење стратегије</w:t>
      </w:r>
      <w:bookmarkEnd w:id="130"/>
    </w:p>
    <w:p w14:paraId="0438DFAC" w14:textId="5D7F75BC" w:rsidR="00A60A35" w:rsidRPr="006424C2" w:rsidRDefault="00A60A35" w:rsidP="00AE295A">
      <w:pPr>
        <w:pStyle w:val="01Tekst"/>
        <w:rPr>
          <w:lang w:val="sr-Cyrl-RS"/>
        </w:rPr>
      </w:pPr>
      <w:r w:rsidRPr="006424C2">
        <w:rPr>
          <w:lang w:val="sr-Cyrl-RS"/>
        </w:rPr>
        <w:t>У наставку детаљније су представљени</w:t>
      </w:r>
      <w:r w:rsidR="008256B4" w:rsidRPr="006424C2">
        <w:rPr>
          <w:lang w:val="sr-Cyrl-RS"/>
        </w:rPr>
        <w:t xml:space="preserve"> трошко</w:t>
      </w:r>
      <w:r w:rsidR="00A541D0">
        <w:rPr>
          <w:lang w:val="sr-Cyrl-RS"/>
        </w:rPr>
        <w:t>ви по циљевима и мерама, за прве</w:t>
      </w:r>
      <w:r w:rsidR="008256B4" w:rsidRPr="006424C2">
        <w:rPr>
          <w:lang w:val="sr-Cyrl-RS"/>
        </w:rPr>
        <w:t xml:space="preserve"> три године</w:t>
      </w:r>
      <w:r w:rsidRPr="006424C2">
        <w:rPr>
          <w:lang w:val="sr-Cyrl-RS"/>
        </w:rPr>
        <w:t xml:space="preserve"> </w:t>
      </w:r>
      <w:r w:rsidR="008256B4" w:rsidRPr="006424C2">
        <w:rPr>
          <w:lang w:val="sr-Cyrl-RS"/>
        </w:rPr>
        <w:t>спровођена стратегије (</w:t>
      </w:r>
      <w:r w:rsidR="008256B4" w:rsidRPr="006424C2">
        <w:rPr>
          <w:color w:val="4472C4" w:themeColor="accent5"/>
          <w:lang w:val="sr-Cyrl-RS"/>
        </w:rPr>
        <w:t>Табела 1.</w:t>
      </w:r>
      <w:r w:rsidR="008256B4" w:rsidRPr="006424C2">
        <w:rPr>
          <w:lang w:val="sr-Cyrl-RS"/>
        </w:rPr>
        <w:t>)</w:t>
      </w:r>
      <w:r w:rsidRPr="006424C2">
        <w:rPr>
          <w:lang w:val="sr-Cyrl-RS"/>
        </w:rPr>
        <w:t>. Сви приказани износи дати су у милионима ди</w:t>
      </w:r>
      <w:r w:rsidR="008256B4" w:rsidRPr="006424C2">
        <w:rPr>
          <w:lang w:val="sr-Cyrl-RS"/>
        </w:rPr>
        <w:t>нара</w:t>
      </w:r>
      <w:r w:rsidRPr="006424C2">
        <w:rPr>
          <w:lang w:val="sr-Cyrl-RS"/>
        </w:rPr>
        <w:t>.</w:t>
      </w:r>
    </w:p>
    <w:p w14:paraId="3B4F1DC6" w14:textId="1C504661" w:rsidR="00AE295A" w:rsidRPr="006424C2" w:rsidRDefault="00A36B29" w:rsidP="00A36B29">
      <w:pPr>
        <w:pStyle w:val="Caption"/>
        <w:rPr>
          <w:i/>
          <w:color w:val="5B9BD5" w:themeColor="accent1"/>
          <w:lang w:val="sr-Cyrl-RS"/>
        </w:rPr>
      </w:pPr>
      <w:r w:rsidRPr="006424C2">
        <w:rPr>
          <w:i/>
          <w:color w:val="5B9BD5" w:themeColor="accent1"/>
          <w:lang w:val="sr-Cyrl-RS"/>
        </w:rPr>
        <w:t xml:space="preserve">Табела 1. </w:t>
      </w:r>
      <w:r w:rsidR="00AE295A" w:rsidRPr="006424C2">
        <w:rPr>
          <w:i/>
          <w:color w:val="5B9BD5" w:themeColor="accent1"/>
          <w:lang w:val="sr-Cyrl-RS"/>
        </w:rPr>
        <w:t>Збирна табела трошкова по годинама и циљевима и мерама</w:t>
      </w:r>
      <w:r w:rsidR="005F4029" w:rsidRPr="006424C2">
        <w:rPr>
          <w:i/>
          <w:color w:val="5B9BD5" w:themeColor="accent1"/>
          <w:lang w:val="sr-Cyrl-RS"/>
        </w:rPr>
        <w:t>, за период од 20</w:t>
      </w:r>
      <w:r w:rsidR="00CA748A">
        <w:rPr>
          <w:i/>
          <w:color w:val="5B9BD5" w:themeColor="accent1"/>
          <w:lang w:val="sr-Cyrl-RS"/>
        </w:rPr>
        <w:t>23</w:t>
      </w:r>
      <w:r w:rsidR="005F4029" w:rsidRPr="006424C2">
        <w:rPr>
          <w:i/>
          <w:color w:val="5B9BD5" w:themeColor="accent1"/>
          <w:lang w:val="sr-Cyrl-RS"/>
        </w:rPr>
        <w:t>. до 20</w:t>
      </w:r>
      <w:r w:rsidR="00CA748A">
        <w:rPr>
          <w:i/>
          <w:color w:val="5B9BD5" w:themeColor="accent1"/>
          <w:lang w:val="sr-Cyrl-RS"/>
        </w:rPr>
        <w:t>25</w:t>
      </w:r>
      <w:r w:rsidR="005F4029" w:rsidRPr="006424C2">
        <w:rPr>
          <w:i/>
          <w:color w:val="5B9BD5" w:themeColor="accent1"/>
          <w:lang w:val="sr-Cyrl-RS"/>
        </w:rPr>
        <w:t>. године</w:t>
      </w:r>
    </w:p>
    <w:tbl>
      <w:tblPr>
        <w:tblW w:w="49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93"/>
        <w:gridCol w:w="993"/>
        <w:gridCol w:w="992"/>
        <w:gridCol w:w="992"/>
        <w:gridCol w:w="1200"/>
      </w:tblGrid>
      <w:tr w:rsidR="005F4029" w:rsidRPr="006424C2" w14:paraId="1E84FFA7" w14:textId="77777777" w:rsidTr="005F4029">
        <w:trPr>
          <w:trHeight w:val="285"/>
        </w:trPr>
        <w:tc>
          <w:tcPr>
            <w:tcW w:w="3472" w:type="pct"/>
            <w:shd w:val="clear" w:color="auto" w:fill="auto"/>
            <w:noWrap/>
            <w:vAlign w:val="center"/>
            <w:hideMark/>
          </w:tcPr>
          <w:p w14:paraId="791684D7" w14:textId="28ED6A0D" w:rsidR="005F4029" w:rsidRPr="006424C2" w:rsidRDefault="005F4029" w:rsidP="005F4029">
            <w:pPr>
              <w:spacing w:before="0" w:after="0"/>
              <w:jc w:val="center"/>
              <w:rPr>
                <w:b/>
                <w:bCs/>
                <w:color w:val="000000"/>
                <w:sz w:val="18"/>
                <w:szCs w:val="18"/>
                <w:lang w:val="sr-Cyrl-RS" w:eastAsia="en-GB"/>
              </w:rPr>
            </w:pPr>
            <w:r w:rsidRPr="006424C2">
              <w:rPr>
                <w:b/>
                <w:bCs/>
                <w:color w:val="000000"/>
                <w:sz w:val="18"/>
                <w:szCs w:val="18"/>
                <w:lang w:val="sr-Cyrl-RS" w:eastAsia="en-GB"/>
              </w:rPr>
              <w:t>У милионима РСД</w:t>
            </w:r>
          </w:p>
        </w:tc>
        <w:tc>
          <w:tcPr>
            <w:tcW w:w="363" w:type="pct"/>
            <w:shd w:val="clear" w:color="auto" w:fill="auto"/>
            <w:noWrap/>
            <w:vAlign w:val="center"/>
            <w:hideMark/>
          </w:tcPr>
          <w:p w14:paraId="6FF31AFF" w14:textId="3C4A4ADF" w:rsidR="005F4029" w:rsidRPr="006424C2" w:rsidRDefault="005F4029" w:rsidP="005F4029">
            <w:pPr>
              <w:spacing w:before="0" w:after="0"/>
              <w:jc w:val="center"/>
              <w:rPr>
                <w:b/>
                <w:bCs/>
                <w:color w:val="000000"/>
                <w:sz w:val="20"/>
                <w:szCs w:val="20"/>
                <w:lang w:val="sr-Cyrl-RS" w:eastAsia="en-GB"/>
              </w:rPr>
            </w:pPr>
            <w:r w:rsidRPr="006424C2">
              <w:rPr>
                <w:b/>
                <w:bCs/>
                <w:color w:val="000000"/>
                <w:sz w:val="20"/>
                <w:szCs w:val="20"/>
                <w:lang w:val="sr-Cyrl-RS" w:eastAsia="en-GB"/>
              </w:rPr>
              <w:t>20</w:t>
            </w:r>
            <w:r w:rsidR="00CA748A">
              <w:rPr>
                <w:b/>
                <w:bCs/>
                <w:color w:val="000000"/>
                <w:sz w:val="20"/>
                <w:szCs w:val="20"/>
                <w:lang w:val="sr-Cyrl-RS" w:eastAsia="en-GB"/>
              </w:rPr>
              <w:t>23</w:t>
            </w:r>
          </w:p>
        </w:tc>
        <w:tc>
          <w:tcPr>
            <w:tcW w:w="363" w:type="pct"/>
            <w:shd w:val="clear" w:color="auto" w:fill="auto"/>
            <w:noWrap/>
            <w:vAlign w:val="center"/>
            <w:hideMark/>
          </w:tcPr>
          <w:p w14:paraId="5C5FA23E" w14:textId="1079848A" w:rsidR="005F4029" w:rsidRPr="006424C2" w:rsidRDefault="005F4029" w:rsidP="005F4029">
            <w:pPr>
              <w:spacing w:before="0" w:after="0"/>
              <w:jc w:val="center"/>
              <w:rPr>
                <w:b/>
                <w:bCs/>
                <w:color w:val="000000"/>
                <w:sz w:val="20"/>
                <w:szCs w:val="20"/>
                <w:lang w:val="sr-Cyrl-RS" w:eastAsia="en-GB"/>
              </w:rPr>
            </w:pPr>
            <w:r w:rsidRPr="006424C2">
              <w:rPr>
                <w:b/>
                <w:bCs/>
                <w:color w:val="000000"/>
                <w:sz w:val="20"/>
                <w:szCs w:val="20"/>
                <w:lang w:val="sr-Cyrl-RS" w:eastAsia="en-GB"/>
              </w:rPr>
              <w:t>20</w:t>
            </w:r>
            <w:r w:rsidR="00CA748A">
              <w:rPr>
                <w:b/>
                <w:bCs/>
                <w:color w:val="000000"/>
                <w:sz w:val="20"/>
                <w:szCs w:val="20"/>
                <w:lang w:val="sr-Cyrl-RS" w:eastAsia="en-GB"/>
              </w:rPr>
              <w:t>24</w:t>
            </w:r>
          </w:p>
        </w:tc>
        <w:tc>
          <w:tcPr>
            <w:tcW w:w="363" w:type="pct"/>
            <w:shd w:val="clear" w:color="auto" w:fill="auto"/>
            <w:noWrap/>
            <w:vAlign w:val="center"/>
            <w:hideMark/>
          </w:tcPr>
          <w:p w14:paraId="5BE01D3B" w14:textId="4F8277B0" w:rsidR="005F4029" w:rsidRPr="006424C2" w:rsidRDefault="005F4029" w:rsidP="005F4029">
            <w:pPr>
              <w:spacing w:before="0" w:after="0"/>
              <w:jc w:val="center"/>
              <w:rPr>
                <w:b/>
                <w:bCs/>
                <w:color w:val="000000"/>
                <w:sz w:val="20"/>
                <w:szCs w:val="20"/>
                <w:lang w:val="sr-Cyrl-RS" w:eastAsia="en-GB"/>
              </w:rPr>
            </w:pPr>
            <w:r w:rsidRPr="006424C2">
              <w:rPr>
                <w:b/>
                <w:bCs/>
                <w:color w:val="000000"/>
                <w:sz w:val="20"/>
                <w:szCs w:val="20"/>
                <w:lang w:val="sr-Cyrl-RS" w:eastAsia="en-GB"/>
              </w:rPr>
              <w:t>20</w:t>
            </w:r>
            <w:r w:rsidR="00CA748A">
              <w:rPr>
                <w:b/>
                <w:bCs/>
                <w:color w:val="000000"/>
                <w:sz w:val="20"/>
                <w:szCs w:val="20"/>
                <w:lang w:val="sr-Cyrl-RS" w:eastAsia="en-GB"/>
              </w:rPr>
              <w:t>25</w:t>
            </w:r>
          </w:p>
        </w:tc>
        <w:tc>
          <w:tcPr>
            <w:tcW w:w="439" w:type="pct"/>
            <w:shd w:val="clear" w:color="auto" w:fill="auto"/>
            <w:noWrap/>
            <w:vAlign w:val="center"/>
            <w:hideMark/>
          </w:tcPr>
          <w:p w14:paraId="71BDEEF4" w14:textId="77777777" w:rsidR="005F4029" w:rsidRPr="006424C2" w:rsidRDefault="005F4029" w:rsidP="005F4029">
            <w:pPr>
              <w:spacing w:before="0" w:after="0"/>
              <w:jc w:val="center"/>
              <w:rPr>
                <w:b/>
                <w:bCs/>
                <w:color w:val="000000"/>
                <w:sz w:val="18"/>
                <w:szCs w:val="18"/>
                <w:lang w:val="sr-Cyrl-RS" w:eastAsia="en-GB"/>
              </w:rPr>
            </w:pPr>
            <w:r w:rsidRPr="006424C2">
              <w:rPr>
                <w:b/>
                <w:bCs/>
                <w:color w:val="000000"/>
                <w:sz w:val="18"/>
                <w:szCs w:val="18"/>
                <w:lang w:val="sr-Cyrl-RS" w:eastAsia="en-GB"/>
              </w:rPr>
              <w:t>ТОТАЛ</w:t>
            </w:r>
          </w:p>
        </w:tc>
      </w:tr>
      <w:tr w:rsidR="002F19E9" w:rsidRPr="006424C2" w14:paraId="26392FC9" w14:textId="77777777" w:rsidTr="003B69E0">
        <w:trPr>
          <w:trHeight w:val="373"/>
        </w:trPr>
        <w:tc>
          <w:tcPr>
            <w:tcW w:w="3472" w:type="pct"/>
            <w:shd w:val="clear" w:color="auto" w:fill="8EAADB" w:themeFill="accent5" w:themeFillTint="99"/>
            <w:hideMark/>
          </w:tcPr>
          <w:p w14:paraId="6C9986E8" w14:textId="444CF597" w:rsidR="002F19E9" w:rsidRPr="006424C2" w:rsidRDefault="002F19E9" w:rsidP="002F19E9">
            <w:pPr>
              <w:spacing w:before="0" w:after="0"/>
              <w:jc w:val="left"/>
              <w:rPr>
                <w:b/>
                <w:bCs/>
                <w:color w:val="000000"/>
                <w:sz w:val="18"/>
                <w:szCs w:val="18"/>
                <w:lang w:val="sr-Cyrl-RS" w:eastAsia="en-GB"/>
              </w:rPr>
            </w:pPr>
            <w:r w:rsidRPr="006424C2">
              <w:rPr>
                <w:b/>
                <w:bCs/>
                <w:color w:val="000000"/>
                <w:sz w:val="18"/>
                <w:szCs w:val="18"/>
                <w:lang w:val="sr-Cyrl-RS" w:eastAsia="en-GB"/>
              </w:rPr>
              <w:t>ПОСЕБНИ ЦИЉ 1</w:t>
            </w:r>
          </w:p>
          <w:p w14:paraId="6F506AA1" w14:textId="58D96FC9" w:rsidR="002F19E9" w:rsidRPr="006424C2" w:rsidRDefault="002F19E9" w:rsidP="002F19E9">
            <w:pPr>
              <w:spacing w:before="0" w:after="0"/>
              <w:jc w:val="left"/>
              <w:rPr>
                <w:b/>
                <w:bCs/>
                <w:color w:val="000000"/>
                <w:sz w:val="18"/>
                <w:szCs w:val="18"/>
                <w:lang w:val="sr-Cyrl-RS" w:eastAsia="en-GB"/>
              </w:rPr>
            </w:pPr>
            <w:r w:rsidRPr="006424C2">
              <w:rPr>
                <w:b/>
                <w:bCs/>
                <w:color w:val="000000"/>
                <w:sz w:val="18"/>
                <w:szCs w:val="18"/>
                <w:lang w:val="sr-Cyrl-RS" w:eastAsia="en-GB"/>
              </w:rPr>
              <w:t>Функционалан систем безбедности саобраћаја у коме су институције и појединци посвећени остваривању циљева, успешно сарађују и усаглашено делују</w:t>
            </w:r>
          </w:p>
        </w:tc>
        <w:tc>
          <w:tcPr>
            <w:tcW w:w="363" w:type="pct"/>
            <w:tcBorders>
              <w:top w:val="single" w:sz="4" w:space="0" w:color="auto"/>
              <w:left w:val="single" w:sz="4" w:space="0" w:color="auto"/>
              <w:bottom w:val="single" w:sz="4" w:space="0" w:color="auto"/>
              <w:right w:val="single" w:sz="4" w:space="0" w:color="auto"/>
            </w:tcBorders>
            <w:shd w:val="clear" w:color="000000" w:fill="8EAADB"/>
            <w:noWrap/>
            <w:vAlign w:val="center"/>
          </w:tcPr>
          <w:p w14:paraId="7B178ED5" w14:textId="44F70A95" w:rsidR="002F19E9" w:rsidRPr="002F19E9" w:rsidRDefault="002F19E9" w:rsidP="002F19E9">
            <w:pPr>
              <w:spacing w:before="0" w:after="0"/>
              <w:jc w:val="center"/>
              <w:rPr>
                <w:b/>
                <w:bCs/>
                <w:color w:val="000000"/>
                <w:sz w:val="18"/>
                <w:szCs w:val="18"/>
                <w:lang w:val="sr-Cyrl-RS" w:eastAsia="en-GB"/>
              </w:rPr>
            </w:pPr>
            <w:r w:rsidRPr="002F19E9">
              <w:rPr>
                <w:b/>
                <w:bCs/>
                <w:sz w:val="18"/>
                <w:szCs w:val="18"/>
              </w:rPr>
              <w:t>123</w:t>
            </w:r>
          </w:p>
        </w:tc>
        <w:tc>
          <w:tcPr>
            <w:tcW w:w="363" w:type="pct"/>
            <w:tcBorders>
              <w:top w:val="single" w:sz="4" w:space="0" w:color="auto"/>
              <w:left w:val="nil"/>
              <w:bottom w:val="single" w:sz="4" w:space="0" w:color="auto"/>
              <w:right w:val="single" w:sz="4" w:space="0" w:color="auto"/>
            </w:tcBorders>
            <w:shd w:val="clear" w:color="000000" w:fill="8EAADB"/>
            <w:noWrap/>
            <w:vAlign w:val="center"/>
          </w:tcPr>
          <w:p w14:paraId="51CF7465" w14:textId="2DA9F2A6" w:rsidR="002F19E9" w:rsidRPr="002F19E9" w:rsidRDefault="002F19E9" w:rsidP="002F19E9">
            <w:pPr>
              <w:spacing w:before="0" w:after="0"/>
              <w:jc w:val="center"/>
              <w:rPr>
                <w:b/>
                <w:bCs/>
                <w:color w:val="000000"/>
                <w:sz w:val="18"/>
                <w:szCs w:val="18"/>
                <w:lang w:val="sr-Cyrl-RS" w:eastAsia="en-GB"/>
              </w:rPr>
            </w:pPr>
            <w:r w:rsidRPr="002F19E9">
              <w:rPr>
                <w:b/>
                <w:bCs/>
                <w:sz w:val="18"/>
                <w:szCs w:val="18"/>
              </w:rPr>
              <w:t>219</w:t>
            </w:r>
          </w:p>
        </w:tc>
        <w:tc>
          <w:tcPr>
            <w:tcW w:w="363" w:type="pct"/>
            <w:tcBorders>
              <w:top w:val="single" w:sz="4" w:space="0" w:color="auto"/>
              <w:left w:val="nil"/>
              <w:bottom w:val="single" w:sz="4" w:space="0" w:color="auto"/>
              <w:right w:val="single" w:sz="4" w:space="0" w:color="auto"/>
            </w:tcBorders>
            <w:shd w:val="clear" w:color="000000" w:fill="8EAADB"/>
            <w:noWrap/>
            <w:vAlign w:val="center"/>
          </w:tcPr>
          <w:p w14:paraId="1EB119A4" w14:textId="6CF2A55C" w:rsidR="002F19E9" w:rsidRPr="002F19E9" w:rsidRDefault="002F19E9" w:rsidP="002F19E9">
            <w:pPr>
              <w:spacing w:before="0" w:after="0"/>
              <w:jc w:val="center"/>
              <w:rPr>
                <w:b/>
                <w:bCs/>
                <w:color w:val="000000"/>
                <w:sz w:val="18"/>
                <w:szCs w:val="18"/>
                <w:lang w:val="sr-Cyrl-RS" w:eastAsia="en-GB"/>
              </w:rPr>
            </w:pPr>
            <w:r w:rsidRPr="002F19E9">
              <w:rPr>
                <w:b/>
                <w:bCs/>
                <w:sz w:val="18"/>
                <w:szCs w:val="18"/>
              </w:rPr>
              <w:t>195</w:t>
            </w:r>
          </w:p>
        </w:tc>
        <w:tc>
          <w:tcPr>
            <w:tcW w:w="439" w:type="pct"/>
            <w:tcBorders>
              <w:top w:val="single" w:sz="4" w:space="0" w:color="auto"/>
              <w:left w:val="single" w:sz="4" w:space="0" w:color="auto"/>
              <w:bottom w:val="single" w:sz="4" w:space="0" w:color="auto"/>
              <w:right w:val="single" w:sz="4" w:space="0" w:color="auto"/>
            </w:tcBorders>
            <w:shd w:val="clear" w:color="000000" w:fill="8EAADB"/>
            <w:noWrap/>
            <w:vAlign w:val="center"/>
          </w:tcPr>
          <w:p w14:paraId="51B84B9A" w14:textId="18D16EA7" w:rsidR="002F19E9" w:rsidRPr="002F19E9" w:rsidRDefault="002F19E9" w:rsidP="002F19E9">
            <w:pPr>
              <w:spacing w:before="0" w:after="0"/>
              <w:jc w:val="center"/>
              <w:rPr>
                <w:b/>
                <w:bCs/>
                <w:color w:val="000000"/>
                <w:sz w:val="18"/>
                <w:szCs w:val="18"/>
                <w:lang w:val="sr-Cyrl-RS" w:eastAsia="en-GB"/>
              </w:rPr>
            </w:pPr>
            <w:r w:rsidRPr="002F19E9">
              <w:rPr>
                <w:b/>
                <w:bCs/>
                <w:color w:val="000000"/>
                <w:sz w:val="18"/>
                <w:szCs w:val="18"/>
              </w:rPr>
              <w:t>537</w:t>
            </w:r>
          </w:p>
        </w:tc>
      </w:tr>
      <w:tr w:rsidR="002F19E9" w:rsidRPr="006424C2" w14:paraId="19524211" w14:textId="77777777" w:rsidTr="003B69E0">
        <w:trPr>
          <w:trHeight w:val="227"/>
        </w:trPr>
        <w:tc>
          <w:tcPr>
            <w:tcW w:w="3472" w:type="pct"/>
            <w:shd w:val="clear" w:color="auto" w:fill="D9E2F3" w:themeFill="accent5" w:themeFillTint="33"/>
            <w:hideMark/>
          </w:tcPr>
          <w:p w14:paraId="7AEAF527" w14:textId="5C2BAE2C"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1.1. Унапређење стратешког оквира безбедности саобраћаја</w:t>
            </w:r>
          </w:p>
        </w:tc>
        <w:tc>
          <w:tcPr>
            <w:tcW w:w="363" w:type="pct"/>
            <w:tcBorders>
              <w:top w:val="nil"/>
              <w:left w:val="single" w:sz="4" w:space="0" w:color="auto"/>
              <w:bottom w:val="single" w:sz="4" w:space="0" w:color="auto"/>
              <w:right w:val="single" w:sz="4" w:space="0" w:color="auto"/>
            </w:tcBorders>
            <w:shd w:val="clear" w:color="000000" w:fill="D9E2F3"/>
            <w:noWrap/>
            <w:vAlign w:val="center"/>
          </w:tcPr>
          <w:p w14:paraId="22CBCFC8" w14:textId="33898639"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113</w:t>
            </w:r>
          </w:p>
        </w:tc>
        <w:tc>
          <w:tcPr>
            <w:tcW w:w="363" w:type="pct"/>
            <w:tcBorders>
              <w:top w:val="nil"/>
              <w:left w:val="nil"/>
              <w:bottom w:val="single" w:sz="4" w:space="0" w:color="auto"/>
              <w:right w:val="single" w:sz="4" w:space="0" w:color="auto"/>
            </w:tcBorders>
            <w:shd w:val="clear" w:color="000000" w:fill="D9E2F3"/>
            <w:noWrap/>
            <w:vAlign w:val="center"/>
          </w:tcPr>
          <w:p w14:paraId="7FEEF3CF" w14:textId="15D88B5B"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204</w:t>
            </w:r>
          </w:p>
        </w:tc>
        <w:tc>
          <w:tcPr>
            <w:tcW w:w="363" w:type="pct"/>
            <w:tcBorders>
              <w:top w:val="nil"/>
              <w:left w:val="nil"/>
              <w:bottom w:val="single" w:sz="4" w:space="0" w:color="auto"/>
              <w:right w:val="single" w:sz="4" w:space="0" w:color="auto"/>
            </w:tcBorders>
            <w:shd w:val="clear" w:color="000000" w:fill="D9E2F3"/>
            <w:noWrap/>
            <w:vAlign w:val="center"/>
          </w:tcPr>
          <w:p w14:paraId="0D0C4955" w14:textId="18BB87B1"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181</w:t>
            </w:r>
          </w:p>
        </w:tc>
        <w:tc>
          <w:tcPr>
            <w:tcW w:w="439" w:type="pct"/>
            <w:tcBorders>
              <w:top w:val="nil"/>
              <w:left w:val="single" w:sz="4" w:space="0" w:color="auto"/>
              <w:bottom w:val="single" w:sz="4" w:space="0" w:color="auto"/>
              <w:right w:val="single" w:sz="4" w:space="0" w:color="auto"/>
            </w:tcBorders>
            <w:shd w:val="clear" w:color="000000" w:fill="D9E1F2"/>
            <w:noWrap/>
            <w:vAlign w:val="center"/>
          </w:tcPr>
          <w:p w14:paraId="55542D14" w14:textId="3F10C137"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498</w:t>
            </w:r>
          </w:p>
        </w:tc>
      </w:tr>
      <w:tr w:rsidR="002F19E9" w:rsidRPr="006424C2" w14:paraId="38C81D2F" w14:textId="77777777" w:rsidTr="003B69E0">
        <w:trPr>
          <w:trHeight w:val="235"/>
        </w:trPr>
        <w:tc>
          <w:tcPr>
            <w:tcW w:w="3472" w:type="pct"/>
            <w:shd w:val="clear" w:color="auto" w:fill="D9E2F3" w:themeFill="accent5" w:themeFillTint="33"/>
          </w:tcPr>
          <w:p w14:paraId="3C4011F7" w14:textId="4481D2CA"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1.2. Унапређење прописа у безбедности саобраћаја</w:t>
            </w:r>
          </w:p>
        </w:tc>
        <w:tc>
          <w:tcPr>
            <w:tcW w:w="363" w:type="pct"/>
            <w:tcBorders>
              <w:top w:val="nil"/>
              <w:left w:val="single" w:sz="4" w:space="0" w:color="auto"/>
              <w:bottom w:val="single" w:sz="4" w:space="0" w:color="auto"/>
              <w:right w:val="single" w:sz="4" w:space="0" w:color="auto"/>
            </w:tcBorders>
            <w:shd w:val="clear" w:color="000000" w:fill="D9E2F3"/>
            <w:noWrap/>
            <w:vAlign w:val="center"/>
          </w:tcPr>
          <w:p w14:paraId="00FE010F" w14:textId="6426DCAD"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10</w:t>
            </w:r>
          </w:p>
        </w:tc>
        <w:tc>
          <w:tcPr>
            <w:tcW w:w="363" w:type="pct"/>
            <w:tcBorders>
              <w:top w:val="nil"/>
              <w:left w:val="nil"/>
              <w:bottom w:val="single" w:sz="4" w:space="0" w:color="auto"/>
              <w:right w:val="single" w:sz="4" w:space="0" w:color="auto"/>
            </w:tcBorders>
            <w:shd w:val="clear" w:color="000000" w:fill="D9E2F3"/>
            <w:noWrap/>
            <w:vAlign w:val="center"/>
          </w:tcPr>
          <w:p w14:paraId="2B7B4523" w14:textId="326D0624"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13</w:t>
            </w:r>
          </w:p>
        </w:tc>
        <w:tc>
          <w:tcPr>
            <w:tcW w:w="363" w:type="pct"/>
            <w:tcBorders>
              <w:top w:val="nil"/>
              <w:left w:val="nil"/>
              <w:bottom w:val="single" w:sz="4" w:space="0" w:color="auto"/>
              <w:right w:val="single" w:sz="4" w:space="0" w:color="auto"/>
            </w:tcBorders>
            <w:shd w:val="clear" w:color="000000" w:fill="D9E2F3"/>
            <w:noWrap/>
            <w:vAlign w:val="center"/>
          </w:tcPr>
          <w:p w14:paraId="33181B65" w14:textId="35F23AB3"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8</w:t>
            </w:r>
          </w:p>
        </w:tc>
        <w:tc>
          <w:tcPr>
            <w:tcW w:w="439" w:type="pct"/>
            <w:tcBorders>
              <w:top w:val="nil"/>
              <w:left w:val="single" w:sz="4" w:space="0" w:color="auto"/>
              <w:bottom w:val="single" w:sz="4" w:space="0" w:color="auto"/>
              <w:right w:val="single" w:sz="4" w:space="0" w:color="auto"/>
            </w:tcBorders>
            <w:shd w:val="clear" w:color="000000" w:fill="D9E1F2"/>
            <w:noWrap/>
            <w:vAlign w:val="center"/>
          </w:tcPr>
          <w:p w14:paraId="63CC899C" w14:textId="757F66F9"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31</w:t>
            </w:r>
          </w:p>
        </w:tc>
      </w:tr>
      <w:tr w:rsidR="002F19E9" w:rsidRPr="006424C2" w14:paraId="48DDA8BF" w14:textId="77777777" w:rsidTr="003B69E0">
        <w:trPr>
          <w:trHeight w:val="227"/>
        </w:trPr>
        <w:tc>
          <w:tcPr>
            <w:tcW w:w="3472" w:type="pct"/>
            <w:shd w:val="clear" w:color="auto" w:fill="D9E2F3" w:themeFill="accent5" w:themeFillTint="33"/>
          </w:tcPr>
          <w:p w14:paraId="22C8F1A5" w14:textId="2FBC081B"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1.3. Унапређење финансирања безбедности саобраћаја</w:t>
            </w:r>
          </w:p>
        </w:tc>
        <w:tc>
          <w:tcPr>
            <w:tcW w:w="363" w:type="pct"/>
            <w:tcBorders>
              <w:top w:val="nil"/>
              <w:left w:val="single" w:sz="4" w:space="0" w:color="auto"/>
              <w:bottom w:val="single" w:sz="4" w:space="0" w:color="auto"/>
              <w:right w:val="single" w:sz="4" w:space="0" w:color="auto"/>
            </w:tcBorders>
            <w:shd w:val="clear" w:color="000000" w:fill="D9E2F3"/>
            <w:noWrap/>
            <w:vAlign w:val="center"/>
          </w:tcPr>
          <w:p w14:paraId="11EB0CB4" w14:textId="4EA60469"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w:t>
            </w:r>
          </w:p>
        </w:tc>
        <w:tc>
          <w:tcPr>
            <w:tcW w:w="363" w:type="pct"/>
            <w:tcBorders>
              <w:top w:val="nil"/>
              <w:left w:val="nil"/>
              <w:bottom w:val="single" w:sz="4" w:space="0" w:color="auto"/>
              <w:right w:val="single" w:sz="4" w:space="0" w:color="auto"/>
            </w:tcBorders>
            <w:shd w:val="clear" w:color="000000" w:fill="D9E2F3"/>
            <w:noWrap/>
            <w:vAlign w:val="center"/>
          </w:tcPr>
          <w:p w14:paraId="01530CFE" w14:textId="01A94715"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w:t>
            </w:r>
          </w:p>
        </w:tc>
        <w:tc>
          <w:tcPr>
            <w:tcW w:w="363" w:type="pct"/>
            <w:tcBorders>
              <w:top w:val="nil"/>
              <w:left w:val="nil"/>
              <w:bottom w:val="single" w:sz="4" w:space="0" w:color="auto"/>
              <w:right w:val="single" w:sz="4" w:space="0" w:color="auto"/>
            </w:tcBorders>
            <w:shd w:val="clear" w:color="000000" w:fill="D9E2F3"/>
            <w:noWrap/>
            <w:vAlign w:val="center"/>
          </w:tcPr>
          <w:p w14:paraId="6A261735" w14:textId="0AE0AB89"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w:t>
            </w:r>
          </w:p>
        </w:tc>
        <w:tc>
          <w:tcPr>
            <w:tcW w:w="439" w:type="pct"/>
            <w:tcBorders>
              <w:top w:val="nil"/>
              <w:left w:val="single" w:sz="4" w:space="0" w:color="auto"/>
              <w:bottom w:val="single" w:sz="4" w:space="0" w:color="auto"/>
              <w:right w:val="single" w:sz="4" w:space="0" w:color="auto"/>
            </w:tcBorders>
            <w:shd w:val="clear" w:color="000000" w:fill="D9E1F2"/>
            <w:noWrap/>
            <w:vAlign w:val="center"/>
          </w:tcPr>
          <w:p w14:paraId="4B02E37A" w14:textId="5EB64A43"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0</w:t>
            </w:r>
          </w:p>
        </w:tc>
      </w:tr>
      <w:tr w:rsidR="002F19E9" w:rsidRPr="006424C2" w14:paraId="1227CAF5" w14:textId="77777777" w:rsidTr="003B69E0">
        <w:trPr>
          <w:trHeight w:val="227"/>
        </w:trPr>
        <w:tc>
          <w:tcPr>
            <w:tcW w:w="3472" w:type="pct"/>
            <w:shd w:val="clear" w:color="auto" w:fill="D9E2F3" w:themeFill="accent5" w:themeFillTint="33"/>
          </w:tcPr>
          <w:p w14:paraId="05F5882C" w14:textId="345E872C"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1.4. Јачање капацитета и интегритета институција и појединаца у области безбедности саобраћаја</w:t>
            </w:r>
          </w:p>
        </w:tc>
        <w:tc>
          <w:tcPr>
            <w:tcW w:w="363" w:type="pct"/>
            <w:tcBorders>
              <w:top w:val="nil"/>
              <w:left w:val="single" w:sz="4" w:space="0" w:color="auto"/>
              <w:bottom w:val="single" w:sz="4" w:space="0" w:color="auto"/>
              <w:right w:val="single" w:sz="4" w:space="0" w:color="auto"/>
            </w:tcBorders>
            <w:shd w:val="clear" w:color="000000" w:fill="D9E2F3"/>
            <w:noWrap/>
            <w:vAlign w:val="center"/>
          </w:tcPr>
          <w:p w14:paraId="3775AF0B" w14:textId="648CBDAA"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w:t>
            </w:r>
          </w:p>
        </w:tc>
        <w:tc>
          <w:tcPr>
            <w:tcW w:w="363" w:type="pct"/>
            <w:tcBorders>
              <w:top w:val="nil"/>
              <w:left w:val="nil"/>
              <w:bottom w:val="single" w:sz="4" w:space="0" w:color="auto"/>
              <w:right w:val="single" w:sz="4" w:space="0" w:color="auto"/>
            </w:tcBorders>
            <w:shd w:val="clear" w:color="000000" w:fill="D9E2F3"/>
            <w:noWrap/>
            <w:vAlign w:val="center"/>
          </w:tcPr>
          <w:p w14:paraId="38C8FAAB" w14:textId="0B05AAB9"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2</w:t>
            </w:r>
          </w:p>
        </w:tc>
        <w:tc>
          <w:tcPr>
            <w:tcW w:w="363" w:type="pct"/>
            <w:tcBorders>
              <w:top w:val="nil"/>
              <w:left w:val="nil"/>
              <w:bottom w:val="single" w:sz="4" w:space="0" w:color="auto"/>
              <w:right w:val="single" w:sz="4" w:space="0" w:color="auto"/>
            </w:tcBorders>
            <w:shd w:val="clear" w:color="000000" w:fill="D9E2F3"/>
            <w:noWrap/>
            <w:vAlign w:val="center"/>
          </w:tcPr>
          <w:p w14:paraId="11453928" w14:textId="270907C5"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6</w:t>
            </w:r>
          </w:p>
        </w:tc>
        <w:tc>
          <w:tcPr>
            <w:tcW w:w="439" w:type="pct"/>
            <w:tcBorders>
              <w:top w:val="nil"/>
              <w:left w:val="single" w:sz="4" w:space="0" w:color="auto"/>
              <w:bottom w:val="single" w:sz="4" w:space="0" w:color="auto"/>
              <w:right w:val="single" w:sz="4" w:space="0" w:color="auto"/>
            </w:tcBorders>
            <w:shd w:val="clear" w:color="000000" w:fill="D9E1F2"/>
            <w:noWrap/>
            <w:vAlign w:val="center"/>
          </w:tcPr>
          <w:p w14:paraId="6FB1C6E2" w14:textId="04C44D6C"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8</w:t>
            </w:r>
          </w:p>
        </w:tc>
      </w:tr>
      <w:tr w:rsidR="002F19E9" w:rsidRPr="006424C2" w14:paraId="2AB14258" w14:textId="77777777" w:rsidTr="00DF5DDF">
        <w:trPr>
          <w:trHeight w:val="227"/>
        </w:trPr>
        <w:tc>
          <w:tcPr>
            <w:tcW w:w="3472" w:type="pct"/>
            <w:shd w:val="clear" w:color="auto" w:fill="D9E2F3" w:themeFill="accent5" w:themeFillTint="33"/>
          </w:tcPr>
          <w:p w14:paraId="03BD4BF0" w14:textId="717BA3A3"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1.5. Унапређење комуникације, координације и кооперације у безбедности саобраћаја</w:t>
            </w:r>
          </w:p>
        </w:tc>
        <w:tc>
          <w:tcPr>
            <w:tcW w:w="363" w:type="pct"/>
            <w:tcBorders>
              <w:top w:val="nil"/>
              <w:left w:val="single" w:sz="4" w:space="0" w:color="auto"/>
              <w:bottom w:val="single" w:sz="4" w:space="0" w:color="auto"/>
              <w:right w:val="single" w:sz="4" w:space="0" w:color="auto"/>
            </w:tcBorders>
            <w:shd w:val="clear" w:color="000000" w:fill="D9E2F3"/>
            <w:noWrap/>
            <w:vAlign w:val="center"/>
          </w:tcPr>
          <w:p w14:paraId="1016EDCA" w14:textId="4BDF74D5"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w:t>
            </w:r>
          </w:p>
        </w:tc>
        <w:tc>
          <w:tcPr>
            <w:tcW w:w="363" w:type="pct"/>
            <w:tcBorders>
              <w:top w:val="nil"/>
              <w:left w:val="nil"/>
              <w:bottom w:val="single" w:sz="4" w:space="0" w:color="auto"/>
              <w:right w:val="single" w:sz="4" w:space="0" w:color="auto"/>
            </w:tcBorders>
            <w:shd w:val="clear" w:color="000000" w:fill="D9E2F3"/>
            <w:noWrap/>
            <w:vAlign w:val="center"/>
          </w:tcPr>
          <w:p w14:paraId="5AAD0951" w14:textId="39367DCA"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w:t>
            </w:r>
          </w:p>
        </w:tc>
        <w:tc>
          <w:tcPr>
            <w:tcW w:w="363" w:type="pct"/>
            <w:tcBorders>
              <w:top w:val="nil"/>
              <w:left w:val="nil"/>
              <w:bottom w:val="single" w:sz="4" w:space="0" w:color="auto"/>
              <w:right w:val="single" w:sz="4" w:space="0" w:color="auto"/>
            </w:tcBorders>
            <w:shd w:val="clear" w:color="000000" w:fill="D9E2F3"/>
            <w:noWrap/>
            <w:vAlign w:val="center"/>
          </w:tcPr>
          <w:p w14:paraId="3B4B4556" w14:textId="47C15785"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w:t>
            </w:r>
          </w:p>
        </w:tc>
        <w:tc>
          <w:tcPr>
            <w:tcW w:w="439" w:type="pct"/>
            <w:tcBorders>
              <w:top w:val="nil"/>
              <w:left w:val="single" w:sz="4" w:space="0" w:color="auto"/>
              <w:bottom w:val="single" w:sz="4" w:space="0" w:color="auto"/>
              <w:right w:val="single" w:sz="4" w:space="0" w:color="auto"/>
            </w:tcBorders>
            <w:shd w:val="clear" w:color="000000" w:fill="D9E1F2"/>
            <w:noWrap/>
            <w:vAlign w:val="center"/>
          </w:tcPr>
          <w:p w14:paraId="1FAF7F3E" w14:textId="5E1730AC"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0</w:t>
            </w:r>
          </w:p>
        </w:tc>
      </w:tr>
      <w:tr w:rsidR="002F19E9" w:rsidRPr="006424C2" w14:paraId="0CD58778" w14:textId="77777777" w:rsidTr="003B69E0">
        <w:trPr>
          <w:trHeight w:val="881"/>
        </w:trPr>
        <w:tc>
          <w:tcPr>
            <w:tcW w:w="3472" w:type="pct"/>
            <w:shd w:val="clear" w:color="auto" w:fill="C5E0B3" w:themeFill="accent6" w:themeFillTint="66"/>
          </w:tcPr>
          <w:p w14:paraId="2259BE80" w14:textId="74B6CCE3" w:rsidR="002F19E9" w:rsidRPr="006424C2" w:rsidRDefault="002F19E9" w:rsidP="002F19E9">
            <w:pPr>
              <w:spacing w:before="0" w:after="0"/>
              <w:jc w:val="left"/>
              <w:rPr>
                <w:b/>
                <w:bCs/>
                <w:color w:val="000000"/>
                <w:sz w:val="18"/>
                <w:szCs w:val="18"/>
                <w:lang w:val="sr-Cyrl-RS" w:eastAsia="en-GB"/>
              </w:rPr>
            </w:pPr>
            <w:r w:rsidRPr="006424C2">
              <w:rPr>
                <w:b/>
                <w:bCs/>
                <w:color w:val="000000"/>
                <w:sz w:val="18"/>
                <w:szCs w:val="18"/>
                <w:lang w:val="sr-Cyrl-RS" w:eastAsia="en-GB"/>
              </w:rPr>
              <w:t>ПОСЕБНИ ЦИЉ 2</w:t>
            </w:r>
          </w:p>
          <w:p w14:paraId="77767BD1" w14:textId="67EDFCE1" w:rsidR="002F19E9" w:rsidRPr="006424C2" w:rsidRDefault="002F19E9" w:rsidP="002F19E9">
            <w:pPr>
              <w:spacing w:before="0" w:after="0"/>
              <w:jc w:val="left"/>
              <w:rPr>
                <w:b/>
                <w:bCs/>
                <w:color w:val="000000"/>
                <w:sz w:val="18"/>
                <w:szCs w:val="18"/>
                <w:lang w:val="sr-Cyrl-RS" w:eastAsia="en-GB"/>
              </w:rPr>
            </w:pPr>
            <w:r w:rsidRPr="006424C2">
              <w:rPr>
                <w:b/>
                <w:bCs/>
                <w:color w:val="000000"/>
                <w:sz w:val="18"/>
                <w:szCs w:val="18"/>
                <w:lang w:val="sr-Cyrl-RS" w:eastAsia="en-GB"/>
              </w:rPr>
              <w:t>Унапређено планирање, пројектовање, изградња и одржавање путева, тако да се најмање 75% путовања обавља путевима са високим стандардима безбедности саобраћаја, у складу са приступом безбедног система и захтевима аутономних возила</w:t>
            </w:r>
          </w:p>
        </w:tc>
        <w:tc>
          <w:tcPr>
            <w:tcW w:w="363" w:type="pct"/>
            <w:tcBorders>
              <w:top w:val="single" w:sz="4" w:space="0" w:color="auto"/>
              <w:left w:val="single" w:sz="4" w:space="0" w:color="auto"/>
              <w:bottom w:val="single" w:sz="4" w:space="0" w:color="auto"/>
              <w:right w:val="single" w:sz="4" w:space="0" w:color="auto"/>
            </w:tcBorders>
            <w:shd w:val="clear" w:color="000000" w:fill="C5E0B3"/>
            <w:noWrap/>
            <w:vAlign w:val="center"/>
          </w:tcPr>
          <w:p w14:paraId="1778E87B" w14:textId="53F2939B" w:rsidR="002F19E9" w:rsidRPr="003139A5" w:rsidRDefault="003139A5" w:rsidP="002F19E9">
            <w:pPr>
              <w:spacing w:before="0" w:after="0"/>
              <w:jc w:val="center"/>
              <w:rPr>
                <w:b/>
                <w:bCs/>
                <w:color w:val="000000"/>
                <w:sz w:val="18"/>
                <w:szCs w:val="18"/>
                <w:lang w:val="sr-Latn-RS" w:eastAsia="en-GB"/>
              </w:rPr>
            </w:pPr>
            <w:r>
              <w:rPr>
                <w:b/>
                <w:bCs/>
                <w:color w:val="000000"/>
                <w:sz w:val="18"/>
                <w:szCs w:val="18"/>
                <w:lang w:val="sr-Latn-RS" w:eastAsia="en-GB"/>
              </w:rPr>
              <w:t>838</w:t>
            </w:r>
          </w:p>
        </w:tc>
        <w:tc>
          <w:tcPr>
            <w:tcW w:w="363" w:type="pct"/>
            <w:tcBorders>
              <w:top w:val="single" w:sz="4" w:space="0" w:color="auto"/>
              <w:left w:val="nil"/>
              <w:bottom w:val="single" w:sz="4" w:space="0" w:color="auto"/>
              <w:right w:val="single" w:sz="4" w:space="0" w:color="auto"/>
            </w:tcBorders>
            <w:shd w:val="clear" w:color="000000" w:fill="C5E0B3"/>
            <w:noWrap/>
            <w:vAlign w:val="center"/>
          </w:tcPr>
          <w:p w14:paraId="147B6B5C" w14:textId="1C1579F4" w:rsidR="002F19E9" w:rsidRPr="003139A5" w:rsidRDefault="003139A5" w:rsidP="002F19E9">
            <w:pPr>
              <w:spacing w:before="0" w:after="0"/>
              <w:jc w:val="center"/>
              <w:rPr>
                <w:b/>
                <w:bCs/>
                <w:color w:val="000000"/>
                <w:sz w:val="18"/>
                <w:szCs w:val="18"/>
                <w:lang w:val="sr-Latn-RS" w:eastAsia="en-GB"/>
              </w:rPr>
            </w:pPr>
            <w:r>
              <w:rPr>
                <w:b/>
                <w:bCs/>
                <w:color w:val="000000"/>
                <w:sz w:val="18"/>
                <w:szCs w:val="18"/>
                <w:lang w:val="sr-Latn-RS" w:eastAsia="en-GB"/>
              </w:rPr>
              <w:t>2113</w:t>
            </w:r>
          </w:p>
        </w:tc>
        <w:tc>
          <w:tcPr>
            <w:tcW w:w="363" w:type="pct"/>
            <w:tcBorders>
              <w:top w:val="single" w:sz="4" w:space="0" w:color="auto"/>
              <w:left w:val="nil"/>
              <w:bottom w:val="single" w:sz="4" w:space="0" w:color="auto"/>
              <w:right w:val="single" w:sz="4" w:space="0" w:color="auto"/>
            </w:tcBorders>
            <w:shd w:val="clear" w:color="000000" w:fill="C5E0B3"/>
            <w:noWrap/>
            <w:vAlign w:val="center"/>
          </w:tcPr>
          <w:p w14:paraId="5DD2767F" w14:textId="7EF4348B" w:rsidR="002F19E9" w:rsidRPr="003139A5" w:rsidRDefault="003139A5" w:rsidP="002F19E9">
            <w:pPr>
              <w:spacing w:before="0" w:after="0"/>
              <w:jc w:val="center"/>
              <w:rPr>
                <w:b/>
                <w:bCs/>
                <w:color w:val="000000"/>
                <w:sz w:val="18"/>
                <w:szCs w:val="18"/>
                <w:lang w:val="sr-Latn-RS" w:eastAsia="en-GB"/>
              </w:rPr>
            </w:pPr>
            <w:r>
              <w:rPr>
                <w:b/>
                <w:bCs/>
                <w:color w:val="000000"/>
                <w:sz w:val="18"/>
                <w:szCs w:val="18"/>
                <w:lang w:val="sr-Latn-RS" w:eastAsia="en-GB"/>
              </w:rPr>
              <w:t>3402</w:t>
            </w:r>
          </w:p>
        </w:tc>
        <w:tc>
          <w:tcPr>
            <w:tcW w:w="439" w:type="pct"/>
            <w:tcBorders>
              <w:top w:val="nil"/>
              <w:left w:val="single" w:sz="4" w:space="0" w:color="auto"/>
              <w:bottom w:val="single" w:sz="4" w:space="0" w:color="auto"/>
              <w:right w:val="single" w:sz="4" w:space="0" w:color="auto"/>
            </w:tcBorders>
            <w:shd w:val="clear" w:color="000000" w:fill="C5E0B3"/>
            <w:noWrap/>
            <w:vAlign w:val="center"/>
          </w:tcPr>
          <w:p w14:paraId="1C79EF14" w14:textId="5CB98365" w:rsidR="002F19E9" w:rsidRPr="003139A5" w:rsidRDefault="003139A5" w:rsidP="002F19E9">
            <w:pPr>
              <w:spacing w:before="0" w:after="0"/>
              <w:jc w:val="center"/>
              <w:rPr>
                <w:b/>
                <w:bCs/>
                <w:color w:val="000000"/>
                <w:sz w:val="18"/>
                <w:szCs w:val="18"/>
                <w:lang w:val="sr-Latn-RS" w:eastAsia="en-GB"/>
              </w:rPr>
            </w:pPr>
            <w:r>
              <w:rPr>
                <w:b/>
                <w:bCs/>
                <w:color w:val="000000"/>
                <w:sz w:val="18"/>
                <w:szCs w:val="18"/>
                <w:lang w:val="sr-Latn-RS" w:eastAsia="en-GB"/>
              </w:rPr>
              <w:t>6353</w:t>
            </w:r>
          </w:p>
        </w:tc>
      </w:tr>
      <w:tr w:rsidR="002F19E9" w:rsidRPr="006424C2" w14:paraId="64A625EE" w14:textId="77777777" w:rsidTr="003B69E0">
        <w:trPr>
          <w:trHeight w:val="233"/>
        </w:trPr>
        <w:tc>
          <w:tcPr>
            <w:tcW w:w="3472" w:type="pct"/>
            <w:shd w:val="clear" w:color="auto" w:fill="E2EFD9" w:themeFill="accent6" w:themeFillTint="33"/>
          </w:tcPr>
          <w:p w14:paraId="76BAB8B8" w14:textId="02424629"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2.1. Унапређење планирања, пројектовања, изградње и одржавања путева</w:t>
            </w:r>
          </w:p>
        </w:tc>
        <w:tc>
          <w:tcPr>
            <w:tcW w:w="363" w:type="pct"/>
            <w:tcBorders>
              <w:top w:val="nil"/>
              <w:left w:val="single" w:sz="4" w:space="0" w:color="auto"/>
              <w:bottom w:val="single" w:sz="4" w:space="0" w:color="auto"/>
              <w:right w:val="single" w:sz="4" w:space="0" w:color="auto"/>
            </w:tcBorders>
            <w:shd w:val="clear" w:color="000000" w:fill="E2EFDA"/>
            <w:noWrap/>
            <w:vAlign w:val="center"/>
          </w:tcPr>
          <w:p w14:paraId="744D5889" w14:textId="035CE86C" w:rsidR="002F19E9" w:rsidRPr="003139A5" w:rsidRDefault="003139A5" w:rsidP="002F19E9">
            <w:pPr>
              <w:spacing w:before="0" w:after="0"/>
              <w:jc w:val="center"/>
              <w:rPr>
                <w:color w:val="000000"/>
                <w:sz w:val="18"/>
                <w:szCs w:val="18"/>
                <w:lang w:val="sr-Latn-RS" w:eastAsia="en-GB"/>
              </w:rPr>
            </w:pPr>
            <w:r>
              <w:rPr>
                <w:color w:val="000000"/>
                <w:sz w:val="18"/>
                <w:szCs w:val="18"/>
                <w:lang w:val="sr-Latn-RS" w:eastAsia="en-GB"/>
              </w:rPr>
              <w:t>775</w:t>
            </w:r>
          </w:p>
        </w:tc>
        <w:tc>
          <w:tcPr>
            <w:tcW w:w="363" w:type="pct"/>
            <w:tcBorders>
              <w:top w:val="nil"/>
              <w:left w:val="nil"/>
              <w:bottom w:val="single" w:sz="4" w:space="0" w:color="auto"/>
              <w:right w:val="single" w:sz="4" w:space="0" w:color="auto"/>
            </w:tcBorders>
            <w:shd w:val="clear" w:color="000000" w:fill="E2EFDA"/>
            <w:noWrap/>
            <w:vAlign w:val="center"/>
          </w:tcPr>
          <w:p w14:paraId="564A7CF9" w14:textId="1E4D2EFC" w:rsidR="002F19E9" w:rsidRPr="003139A5" w:rsidRDefault="003139A5" w:rsidP="002F19E9">
            <w:pPr>
              <w:spacing w:before="0" w:after="0"/>
              <w:jc w:val="center"/>
              <w:rPr>
                <w:color w:val="000000"/>
                <w:sz w:val="18"/>
                <w:szCs w:val="18"/>
                <w:lang w:val="sr-Latn-RS" w:eastAsia="en-GB"/>
              </w:rPr>
            </w:pPr>
            <w:r>
              <w:rPr>
                <w:color w:val="000000"/>
                <w:sz w:val="18"/>
                <w:szCs w:val="18"/>
                <w:lang w:val="sr-Latn-RS" w:eastAsia="en-GB"/>
              </w:rPr>
              <w:t>1787</w:t>
            </w:r>
          </w:p>
        </w:tc>
        <w:tc>
          <w:tcPr>
            <w:tcW w:w="363" w:type="pct"/>
            <w:tcBorders>
              <w:top w:val="nil"/>
              <w:left w:val="nil"/>
              <w:bottom w:val="single" w:sz="4" w:space="0" w:color="auto"/>
              <w:right w:val="single" w:sz="4" w:space="0" w:color="auto"/>
            </w:tcBorders>
            <w:shd w:val="clear" w:color="000000" w:fill="E2EFDA"/>
            <w:noWrap/>
            <w:vAlign w:val="center"/>
          </w:tcPr>
          <w:p w14:paraId="02A94A62" w14:textId="1210326C" w:rsidR="002F19E9" w:rsidRPr="003139A5" w:rsidRDefault="003139A5" w:rsidP="002F19E9">
            <w:pPr>
              <w:spacing w:before="0" w:after="0"/>
              <w:jc w:val="center"/>
              <w:rPr>
                <w:color w:val="000000"/>
                <w:sz w:val="18"/>
                <w:szCs w:val="18"/>
                <w:lang w:val="sr-Latn-RS" w:eastAsia="en-GB"/>
              </w:rPr>
            </w:pPr>
            <w:r>
              <w:rPr>
                <w:color w:val="000000"/>
                <w:sz w:val="18"/>
                <w:szCs w:val="18"/>
                <w:lang w:val="sr-Latn-RS" w:eastAsia="en-GB"/>
              </w:rPr>
              <w:t>2681</w:t>
            </w:r>
          </w:p>
        </w:tc>
        <w:tc>
          <w:tcPr>
            <w:tcW w:w="439" w:type="pct"/>
            <w:tcBorders>
              <w:top w:val="nil"/>
              <w:left w:val="single" w:sz="4" w:space="0" w:color="auto"/>
              <w:bottom w:val="single" w:sz="4" w:space="0" w:color="auto"/>
              <w:right w:val="single" w:sz="4" w:space="0" w:color="auto"/>
            </w:tcBorders>
            <w:shd w:val="clear" w:color="000000" w:fill="E2EFDA"/>
            <w:noWrap/>
            <w:vAlign w:val="center"/>
          </w:tcPr>
          <w:p w14:paraId="5A6EB86D" w14:textId="126B078B" w:rsidR="002F19E9" w:rsidRPr="003139A5" w:rsidRDefault="003139A5" w:rsidP="002F19E9">
            <w:pPr>
              <w:spacing w:before="0" w:after="0"/>
              <w:jc w:val="center"/>
              <w:rPr>
                <w:color w:val="000000"/>
                <w:sz w:val="18"/>
                <w:szCs w:val="18"/>
                <w:lang w:val="sr-Latn-RS" w:eastAsia="en-GB"/>
              </w:rPr>
            </w:pPr>
            <w:r>
              <w:rPr>
                <w:color w:val="000000"/>
                <w:sz w:val="18"/>
                <w:szCs w:val="18"/>
                <w:lang w:val="sr-Latn-RS" w:eastAsia="en-GB"/>
              </w:rPr>
              <w:t>5243</w:t>
            </w:r>
          </w:p>
        </w:tc>
      </w:tr>
      <w:tr w:rsidR="002F19E9" w:rsidRPr="006424C2" w14:paraId="38FE20F3" w14:textId="77777777" w:rsidTr="003B69E0">
        <w:trPr>
          <w:trHeight w:val="397"/>
        </w:trPr>
        <w:tc>
          <w:tcPr>
            <w:tcW w:w="3472" w:type="pct"/>
            <w:shd w:val="clear" w:color="auto" w:fill="E2EFD9" w:themeFill="accent6" w:themeFillTint="33"/>
          </w:tcPr>
          <w:p w14:paraId="550A10B9" w14:textId="0574C99E"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2.2. Унапређење процеса праћења утицајних фактора на настанак саобраћајних незгода са посебним освртом на утицај пута</w:t>
            </w:r>
          </w:p>
        </w:tc>
        <w:tc>
          <w:tcPr>
            <w:tcW w:w="363" w:type="pct"/>
            <w:tcBorders>
              <w:top w:val="nil"/>
              <w:left w:val="single" w:sz="4" w:space="0" w:color="auto"/>
              <w:bottom w:val="single" w:sz="4" w:space="0" w:color="auto"/>
              <w:right w:val="single" w:sz="4" w:space="0" w:color="auto"/>
            </w:tcBorders>
            <w:shd w:val="clear" w:color="000000" w:fill="E2EFDA"/>
            <w:noWrap/>
            <w:vAlign w:val="center"/>
          </w:tcPr>
          <w:p w14:paraId="7E306D4F" w14:textId="2F0D1CB7" w:rsidR="002F19E9" w:rsidRPr="003139A5" w:rsidRDefault="003139A5" w:rsidP="002F19E9">
            <w:pPr>
              <w:spacing w:before="0" w:after="0"/>
              <w:jc w:val="center"/>
              <w:rPr>
                <w:color w:val="000000"/>
                <w:sz w:val="18"/>
                <w:szCs w:val="18"/>
                <w:lang w:val="sr-Latn-RS" w:eastAsia="en-GB"/>
              </w:rPr>
            </w:pPr>
            <w:r>
              <w:rPr>
                <w:color w:val="000000"/>
                <w:sz w:val="18"/>
                <w:szCs w:val="18"/>
                <w:lang w:val="sr-Latn-RS" w:eastAsia="en-GB"/>
              </w:rPr>
              <w:t>13</w:t>
            </w:r>
          </w:p>
        </w:tc>
        <w:tc>
          <w:tcPr>
            <w:tcW w:w="363" w:type="pct"/>
            <w:tcBorders>
              <w:top w:val="nil"/>
              <w:left w:val="nil"/>
              <w:bottom w:val="single" w:sz="4" w:space="0" w:color="auto"/>
              <w:right w:val="single" w:sz="4" w:space="0" w:color="auto"/>
            </w:tcBorders>
            <w:shd w:val="clear" w:color="000000" w:fill="E2EFDA"/>
            <w:noWrap/>
            <w:vAlign w:val="center"/>
          </w:tcPr>
          <w:p w14:paraId="22DE6351" w14:textId="25135B52" w:rsidR="002F19E9" w:rsidRPr="003139A5" w:rsidRDefault="003139A5" w:rsidP="002F19E9">
            <w:pPr>
              <w:spacing w:before="0" w:after="0"/>
              <w:jc w:val="center"/>
              <w:rPr>
                <w:color w:val="000000"/>
                <w:sz w:val="18"/>
                <w:szCs w:val="18"/>
                <w:lang w:val="sr-Latn-RS" w:eastAsia="en-GB"/>
              </w:rPr>
            </w:pPr>
            <w:r>
              <w:rPr>
                <w:color w:val="000000"/>
                <w:sz w:val="18"/>
                <w:szCs w:val="18"/>
                <w:lang w:val="sr-Latn-RS" w:eastAsia="en-GB"/>
              </w:rPr>
              <w:t>15</w:t>
            </w:r>
          </w:p>
        </w:tc>
        <w:tc>
          <w:tcPr>
            <w:tcW w:w="363" w:type="pct"/>
            <w:tcBorders>
              <w:top w:val="nil"/>
              <w:left w:val="nil"/>
              <w:bottom w:val="single" w:sz="4" w:space="0" w:color="auto"/>
              <w:right w:val="single" w:sz="4" w:space="0" w:color="auto"/>
            </w:tcBorders>
            <w:shd w:val="clear" w:color="000000" w:fill="E2EFDA"/>
            <w:noWrap/>
            <w:vAlign w:val="center"/>
          </w:tcPr>
          <w:p w14:paraId="4894D864" w14:textId="72A30D29" w:rsidR="002F19E9" w:rsidRPr="003139A5" w:rsidRDefault="003139A5" w:rsidP="002F19E9">
            <w:pPr>
              <w:spacing w:before="0" w:after="0"/>
              <w:jc w:val="center"/>
              <w:rPr>
                <w:color w:val="000000"/>
                <w:sz w:val="18"/>
                <w:szCs w:val="18"/>
                <w:lang w:val="sr-Latn-RS" w:eastAsia="en-GB"/>
              </w:rPr>
            </w:pPr>
            <w:r>
              <w:rPr>
                <w:color w:val="000000"/>
                <w:sz w:val="18"/>
                <w:szCs w:val="18"/>
                <w:lang w:val="sr-Latn-RS" w:eastAsia="en-GB"/>
              </w:rPr>
              <w:t>44</w:t>
            </w:r>
          </w:p>
        </w:tc>
        <w:tc>
          <w:tcPr>
            <w:tcW w:w="439" w:type="pct"/>
            <w:tcBorders>
              <w:top w:val="nil"/>
              <w:left w:val="single" w:sz="4" w:space="0" w:color="auto"/>
              <w:bottom w:val="single" w:sz="4" w:space="0" w:color="auto"/>
              <w:right w:val="single" w:sz="4" w:space="0" w:color="auto"/>
            </w:tcBorders>
            <w:shd w:val="clear" w:color="000000" w:fill="E2EFDA"/>
            <w:noWrap/>
            <w:vAlign w:val="center"/>
          </w:tcPr>
          <w:p w14:paraId="5912957F" w14:textId="743CDCD2" w:rsidR="002F19E9" w:rsidRPr="003139A5" w:rsidRDefault="003139A5" w:rsidP="002F19E9">
            <w:pPr>
              <w:spacing w:before="0" w:after="0"/>
              <w:jc w:val="center"/>
              <w:rPr>
                <w:color w:val="000000"/>
                <w:sz w:val="18"/>
                <w:szCs w:val="18"/>
                <w:lang w:val="sr-Latn-RS" w:eastAsia="en-GB"/>
              </w:rPr>
            </w:pPr>
            <w:r>
              <w:rPr>
                <w:color w:val="000000"/>
                <w:sz w:val="18"/>
                <w:szCs w:val="18"/>
                <w:lang w:val="sr-Latn-RS" w:eastAsia="en-GB"/>
              </w:rPr>
              <w:t>72</w:t>
            </w:r>
          </w:p>
        </w:tc>
      </w:tr>
      <w:tr w:rsidR="002F19E9" w:rsidRPr="006424C2" w14:paraId="7BD11B13" w14:textId="77777777" w:rsidTr="003B69E0">
        <w:trPr>
          <w:trHeight w:val="227"/>
        </w:trPr>
        <w:tc>
          <w:tcPr>
            <w:tcW w:w="3472" w:type="pct"/>
            <w:shd w:val="clear" w:color="auto" w:fill="E2EFD9" w:themeFill="accent6" w:themeFillTint="33"/>
          </w:tcPr>
          <w:p w14:paraId="0842CEC4" w14:textId="35E5E11A"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2.3. Јачање капацитета институција и појединаца у области безбедности путне инфраструктуре</w:t>
            </w:r>
          </w:p>
        </w:tc>
        <w:tc>
          <w:tcPr>
            <w:tcW w:w="363" w:type="pct"/>
            <w:tcBorders>
              <w:top w:val="nil"/>
              <w:left w:val="single" w:sz="4" w:space="0" w:color="auto"/>
              <w:bottom w:val="single" w:sz="4" w:space="0" w:color="auto"/>
              <w:right w:val="single" w:sz="4" w:space="0" w:color="auto"/>
            </w:tcBorders>
            <w:shd w:val="clear" w:color="000000" w:fill="E2EFDA"/>
            <w:noWrap/>
            <w:vAlign w:val="center"/>
          </w:tcPr>
          <w:p w14:paraId="0602E96F" w14:textId="5DF0591A" w:rsidR="002F19E9" w:rsidRPr="003139A5" w:rsidRDefault="003139A5" w:rsidP="002F19E9">
            <w:pPr>
              <w:spacing w:before="0" w:after="0"/>
              <w:jc w:val="center"/>
              <w:rPr>
                <w:color w:val="000000"/>
                <w:sz w:val="18"/>
                <w:szCs w:val="18"/>
                <w:lang w:val="sr-Latn-RS" w:eastAsia="en-GB"/>
              </w:rPr>
            </w:pPr>
            <w:r>
              <w:rPr>
                <w:color w:val="000000"/>
                <w:sz w:val="18"/>
                <w:szCs w:val="18"/>
                <w:lang w:val="sr-Latn-RS" w:eastAsia="en-GB"/>
              </w:rPr>
              <w:t>15</w:t>
            </w:r>
          </w:p>
        </w:tc>
        <w:tc>
          <w:tcPr>
            <w:tcW w:w="363" w:type="pct"/>
            <w:tcBorders>
              <w:top w:val="nil"/>
              <w:left w:val="nil"/>
              <w:bottom w:val="single" w:sz="4" w:space="0" w:color="auto"/>
              <w:right w:val="single" w:sz="4" w:space="0" w:color="auto"/>
            </w:tcBorders>
            <w:shd w:val="clear" w:color="000000" w:fill="E2EFDA"/>
            <w:noWrap/>
            <w:vAlign w:val="center"/>
          </w:tcPr>
          <w:p w14:paraId="38C1EB97" w14:textId="68971B2D" w:rsidR="002F19E9" w:rsidRPr="003139A5" w:rsidRDefault="003139A5" w:rsidP="002F19E9">
            <w:pPr>
              <w:spacing w:before="0" w:after="0"/>
              <w:jc w:val="center"/>
              <w:rPr>
                <w:color w:val="000000"/>
                <w:sz w:val="18"/>
                <w:szCs w:val="18"/>
                <w:lang w:val="sr-Latn-RS" w:eastAsia="en-GB"/>
              </w:rPr>
            </w:pPr>
            <w:r>
              <w:rPr>
                <w:color w:val="000000"/>
                <w:sz w:val="18"/>
                <w:szCs w:val="18"/>
                <w:lang w:val="sr-Latn-RS" w:eastAsia="en-GB"/>
              </w:rPr>
              <w:t>45</w:t>
            </w:r>
          </w:p>
        </w:tc>
        <w:tc>
          <w:tcPr>
            <w:tcW w:w="363" w:type="pct"/>
            <w:tcBorders>
              <w:top w:val="nil"/>
              <w:left w:val="nil"/>
              <w:bottom w:val="single" w:sz="4" w:space="0" w:color="auto"/>
              <w:right w:val="single" w:sz="4" w:space="0" w:color="auto"/>
            </w:tcBorders>
            <w:shd w:val="clear" w:color="000000" w:fill="E2EFDA"/>
            <w:noWrap/>
            <w:vAlign w:val="center"/>
          </w:tcPr>
          <w:p w14:paraId="0277D667" w14:textId="07FA7A4C" w:rsidR="002F19E9" w:rsidRPr="003139A5" w:rsidRDefault="003139A5" w:rsidP="002F19E9">
            <w:pPr>
              <w:spacing w:before="0" w:after="0"/>
              <w:jc w:val="center"/>
              <w:rPr>
                <w:color w:val="000000"/>
                <w:sz w:val="18"/>
                <w:szCs w:val="18"/>
                <w:lang w:val="sr-Latn-RS" w:eastAsia="en-GB"/>
              </w:rPr>
            </w:pPr>
            <w:r>
              <w:rPr>
                <w:color w:val="000000"/>
                <w:sz w:val="18"/>
                <w:szCs w:val="18"/>
                <w:lang w:val="sr-Latn-RS" w:eastAsia="en-GB"/>
              </w:rPr>
              <w:t>85</w:t>
            </w:r>
          </w:p>
        </w:tc>
        <w:tc>
          <w:tcPr>
            <w:tcW w:w="439" w:type="pct"/>
            <w:tcBorders>
              <w:top w:val="nil"/>
              <w:left w:val="single" w:sz="4" w:space="0" w:color="auto"/>
              <w:bottom w:val="single" w:sz="4" w:space="0" w:color="auto"/>
              <w:right w:val="single" w:sz="4" w:space="0" w:color="auto"/>
            </w:tcBorders>
            <w:shd w:val="clear" w:color="000000" w:fill="E2EFDA"/>
            <w:noWrap/>
            <w:vAlign w:val="center"/>
          </w:tcPr>
          <w:p w14:paraId="392FDA29" w14:textId="2F326D22" w:rsidR="002F19E9" w:rsidRPr="003139A5" w:rsidRDefault="003139A5" w:rsidP="002F19E9">
            <w:pPr>
              <w:spacing w:before="0" w:after="0"/>
              <w:jc w:val="center"/>
              <w:rPr>
                <w:color w:val="000000"/>
                <w:sz w:val="18"/>
                <w:szCs w:val="18"/>
                <w:lang w:val="sr-Latn-RS" w:eastAsia="en-GB"/>
              </w:rPr>
            </w:pPr>
            <w:r>
              <w:rPr>
                <w:color w:val="000000"/>
                <w:sz w:val="18"/>
                <w:szCs w:val="18"/>
                <w:lang w:val="sr-Latn-RS" w:eastAsia="en-GB"/>
              </w:rPr>
              <w:t>145</w:t>
            </w:r>
          </w:p>
        </w:tc>
      </w:tr>
      <w:tr w:rsidR="002F19E9" w:rsidRPr="006424C2" w14:paraId="1F11C8C8" w14:textId="77777777" w:rsidTr="003B69E0">
        <w:trPr>
          <w:trHeight w:val="397"/>
        </w:trPr>
        <w:tc>
          <w:tcPr>
            <w:tcW w:w="3472" w:type="pct"/>
            <w:shd w:val="clear" w:color="auto" w:fill="E2EFD9" w:themeFill="accent6" w:themeFillTint="33"/>
          </w:tcPr>
          <w:p w14:paraId="3FEDF469" w14:textId="5480A9EC"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2.4. Унапређење безбедности саобраћаја на локацијама повећане угрожености по рањиве учеснике у саобраћају на општинским путевима и улицама</w:t>
            </w:r>
          </w:p>
        </w:tc>
        <w:tc>
          <w:tcPr>
            <w:tcW w:w="363" w:type="pct"/>
            <w:tcBorders>
              <w:top w:val="nil"/>
              <w:left w:val="single" w:sz="4" w:space="0" w:color="auto"/>
              <w:bottom w:val="single" w:sz="4" w:space="0" w:color="auto"/>
              <w:right w:val="single" w:sz="4" w:space="0" w:color="auto"/>
            </w:tcBorders>
            <w:shd w:val="clear" w:color="000000" w:fill="E2EFDA"/>
            <w:noWrap/>
            <w:vAlign w:val="center"/>
          </w:tcPr>
          <w:p w14:paraId="26C6423A" w14:textId="3C917BAE" w:rsidR="002F19E9" w:rsidRPr="003139A5" w:rsidRDefault="003139A5" w:rsidP="002F19E9">
            <w:pPr>
              <w:spacing w:before="0" w:after="0"/>
              <w:jc w:val="center"/>
              <w:rPr>
                <w:color w:val="000000"/>
                <w:sz w:val="18"/>
                <w:szCs w:val="18"/>
                <w:lang w:val="sr-Latn-RS" w:eastAsia="en-GB"/>
              </w:rPr>
            </w:pPr>
            <w:r>
              <w:rPr>
                <w:color w:val="000000"/>
                <w:sz w:val="18"/>
                <w:szCs w:val="18"/>
                <w:lang w:val="sr-Latn-RS" w:eastAsia="en-GB"/>
              </w:rPr>
              <w:t>-</w:t>
            </w:r>
          </w:p>
        </w:tc>
        <w:tc>
          <w:tcPr>
            <w:tcW w:w="363" w:type="pct"/>
            <w:tcBorders>
              <w:top w:val="nil"/>
              <w:left w:val="nil"/>
              <w:bottom w:val="single" w:sz="4" w:space="0" w:color="auto"/>
              <w:right w:val="single" w:sz="4" w:space="0" w:color="auto"/>
            </w:tcBorders>
            <w:shd w:val="clear" w:color="000000" w:fill="E2EFDA"/>
            <w:noWrap/>
            <w:vAlign w:val="center"/>
          </w:tcPr>
          <w:p w14:paraId="1EE77BFF" w14:textId="3442A33E" w:rsidR="002F19E9" w:rsidRPr="003139A5" w:rsidRDefault="003139A5" w:rsidP="002F19E9">
            <w:pPr>
              <w:spacing w:before="0" w:after="0"/>
              <w:jc w:val="center"/>
              <w:rPr>
                <w:color w:val="000000"/>
                <w:sz w:val="18"/>
                <w:szCs w:val="18"/>
                <w:lang w:val="sr-Latn-RS" w:eastAsia="en-GB"/>
              </w:rPr>
            </w:pPr>
            <w:r>
              <w:rPr>
                <w:color w:val="000000"/>
                <w:sz w:val="18"/>
                <w:szCs w:val="18"/>
                <w:lang w:val="sr-Latn-RS" w:eastAsia="en-GB"/>
              </w:rPr>
              <w:t>85</w:t>
            </w:r>
          </w:p>
        </w:tc>
        <w:tc>
          <w:tcPr>
            <w:tcW w:w="363" w:type="pct"/>
            <w:tcBorders>
              <w:top w:val="nil"/>
              <w:left w:val="nil"/>
              <w:bottom w:val="single" w:sz="4" w:space="0" w:color="auto"/>
              <w:right w:val="single" w:sz="4" w:space="0" w:color="auto"/>
            </w:tcBorders>
            <w:shd w:val="clear" w:color="000000" w:fill="E2EFDA"/>
            <w:noWrap/>
            <w:vAlign w:val="center"/>
          </w:tcPr>
          <w:p w14:paraId="318C9FB5" w14:textId="7B7D63FA" w:rsidR="002F19E9" w:rsidRPr="003139A5" w:rsidRDefault="003139A5" w:rsidP="002F19E9">
            <w:pPr>
              <w:spacing w:before="0" w:after="0"/>
              <w:jc w:val="center"/>
              <w:rPr>
                <w:color w:val="000000"/>
                <w:sz w:val="18"/>
                <w:szCs w:val="18"/>
                <w:lang w:val="sr-Latn-RS" w:eastAsia="en-GB"/>
              </w:rPr>
            </w:pPr>
            <w:r>
              <w:rPr>
                <w:color w:val="000000"/>
                <w:sz w:val="18"/>
                <w:szCs w:val="18"/>
                <w:lang w:val="sr-Latn-RS" w:eastAsia="en-GB"/>
              </w:rPr>
              <w:t>345</w:t>
            </w:r>
          </w:p>
        </w:tc>
        <w:tc>
          <w:tcPr>
            <w:tcW w:w="439" w:type="pct"/>
            <w:tcBorders>
              <w:top w:val="nil"/>
              <w:left w:val="single" w:sz="4" w:space="0" w:color="auto"/>
              <w:bottom w:val="single" w:sz="4" w:space="0" w:color="auto"/>
              <w:right w:val="single" w:sz="4" w:space="0" w:color="auto"/>
            </w:tcBorders>
            <w:shd w:val="clear" w:color="000000" w:fill="E2EFDA"/>
            <w:noWrap/>
            <w:vAlign w:val="center"/>
          </w:tcPr>
          <w:p w14:paraId="553CF863" w14:textId="14716196" w:rsidR="002F19E9" w:rsidRPr="003139A5" w:rsidRDefault="003139A5" w:rsidP="002F19E9">
            <w:pPr>
              <w:spacing w:before="0" w:after="0"/>
              <w:jc w:val="center"/>
              <w:rPr>
                <w:color w:val="000000"/>
                <w:sz w:val="18"/>
                <w:szCs w:val="18"/>
                <w:lang w:val="sr-Latn-RS" w:eastAsia="en-GB"/>
              </w:rPr>
            </w:pPr>
            <w:r>
              <w:rPr>
                <w:color w:val="000000"/>
                <w:sz w:val="18"/>
                <w:szCs w:val="18"/>
                <w:lang w:val="sr-Latn-RS" w:eastAsia="en-GB"/>
              </w:rPr>
              <w:t>430</w:t>
            </w:r>
          </w:p>
        </w:tc>
      </w:tr>
      <w:tr w:rsidR="002F19E9" w:rsidRPr="006424C2" w14:paraId="20EF20A3" w14:textId="77777777" w:rsidTr="003B69E0">
        <w:trPr>
          <w:trHeight w:val="227"/>
        </w:trPr>
        <w:tc>
          <w:tcPr>
            <w:tcW w:w="3472" w:type="pct"/>
            <w:shd w:val="clear" w:color="auto" w:fill="E2EFD9" w:themeFill="accent6" w:themeFillTint="33"/>
          </w:tcPr>
          <w:p w14:paraId="02CEB013" w14:textId="132707B8"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2.5. Унапређење безбедности саобраћаја на локацијама повећане угрожености по рањиве учеснике у саобраћају</w:t>
            </w:r>
          </w:p>
        </w:tc>
        <w:tc>
          <w:tcPr>
            <w:tcW w:w="363" w:type="pct"/>
            <w:tcBorders>
              <w:top w:val="nil"/>
              <w:left w:val="single" w:sz="4" w:space="0" w:color="auto"/>
              <w:bottom w:val="single" w:sz="4" w:space="0" w:color="auto"/>
              <w:right w:val="single" w:sz="4" w:space="0" w:color="auto"/>
            </w:tcBorders>
            <w:shd w:val="clear" w:color="000000" w:fill="E2EFDA"/>
            <w:noWrap/>
            <w:vAlign w:val="center"/>
          </w:tcPr>
          <w:p w14:paraId="4E457AA7" w14:textId="743C7D58"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35</w:t>
            </w:r>
          </w:p>
        </w:tc>
        <w:tc>
          <w:tcPr>
            <w:tcW w:w="363" w:type="pct"/>
            <w:tcBorders>
              <w:top w:val="nil"/>
              <w:left w:val="nil"/>
              <w:bottom w:val="single" w:sz="4" w:space="0" w:color="auto"/>
              <w:right w:val="single" w:sz="4" w:space="0" w:color="auto"/>
            </w:tcBorders>
            <w:shd w:val="clear" w:color="000000" w:fill="E2EFDA"/>
            <w:noWrap/>
            <w:vAlign w:val="center"/>
          </w:tcPr>
          <w:p w14:paraId="5A7F49E3" w14:textId="01538EA4"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160</w:t>
            </w:r>
          </w:p>
        </w:tc>
        <w:tc>
          <w:tcPr>
            <w:tcW w:w="363" w:type="pct"/>
            <w:tcBorders>
              <w:top w:val="nil"/>
              <w:left w:val="nil"/>
              <w:bottom w:val="single" w:sz="4" w:space="0" w:color="auto"/>
              <w:right w:val="single" w:sz="4" w:space="0" w:color="auto"/>
            </w:tcBorders>
            <w:shd w:val="clear" w:color="000000" w:fill="E2EFDA"/>
            <w:noWrap/>
            <w:vAlign w:val="center"/>
          </w:tcPr>
          <w:p w14:paraId="6042658D" w14:textId="2BAB5E3C"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225</w:t>
            </w:r>
          </w:p>
        </w:tc>
        <w:tc>
          <w:tcPr>
            <w:tcW w:w="439" w:type="pct"/>
            <w:tcBorders>
              <w:top w:val="nil"/>
              <w:left w:val="single" w:sz="4" w:space="0" w:color="auto"/>
              <w:bottom w:val="single" w:sz="4" w:space="0" w:color="auto"/>
              <w:right w:val="single" w:sz="4" w:space="0" w:color="auto"/>
            </w:tcBorders>
            <w:shd w:val="clear" w:color="000000" w:fill="E2EFDA"/>
            <w:noWrap/>
            <w:vAlign w:val="center"/>
          </w:tcPr>
          <w:p w14:paraId="25113A1D" w14:textId="5B7DAB3D"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420</w:t>
            </w:r>
          </w:p>
        </w:tc>
      </w:tr>
      <w:tr w:rsidR="002F19E9" w:rsidRPr="006424C2" w14:paraId="68A240E2" w14:textId="77777777" w:rsidTr="003B69E0">
        <w:trPr>
          <w:trHeight w:val="227"/>
        </w:trPr>
        <w:tc>
          <w:tcPr>
            <w:tcW w:w="3472" w:type="pct"/>
            <w:shd w:val="clear" w:color="auto" w:fill="E2EFD9" w:themeFill="accent6" w:themeFillTint="33"/>
          </w:tcPr>
          <w:p w14:paraId="2FFE7C6E" w14:textId="09664081"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2.6. Унапређење безбедности саобраћаја на прелазима пута преко пруге</w:t>
            </w:r>
          </w:p>
        </w:tc>
        <w:tc>
          <w:tcPr>
            <w:tcW w:w="363" w:type="pct"/>
            <w:tcBorders>
              <w:top w:val="nil"/>
              <w:left w:val="single" w:sz="4" w:space="0" w:color="auto"/>
              <w:bottom w:val="single" w:sz="4" w:space="0" w:color="auto"/>
              <w:right w:val="single" w:sz="4" w:space="0" w:color="auto"/>
            </w:tcBorders>
            <w:shd w:val="clear" w:color="000000" w:fill="E2EFDA"/>
            <w:noWrap/>
            <w:vAlign w:val="center"/>
          </w:tcPr>
          <w:p w14:paraId="50F8640C" w14:textId="1FE5A868"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w:t>
            </w:r>
          </w:p>
        </w:tc>
        <w:tc>
          <w:tcPr>
            <w:tcW w:w="363" w:type="pct"/>
            <w:tcBorders>
              <w:top w:val="nil"/>
              <w:left w:val="nil"/>
              <w:bottom w:val="single" w:sz="4" w:space="0" w:color="auto"/>
              <w:right w:val="single" w:sz="4" w:space="0" w:color="auto"/>
            </w:tcBorders>
            <w:shd w:val="clear" w:color="000000" w:fill="E2EFDA"/>
            <w:noWrap/>
            <w:vAlign w:val="center"/>
          </w:tcPr>
          <w:p w14:paraId="64230343" w14:textId="19F346FA"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21</w:t>
            </w:r>
          </w:p>
        </w:tc>
        <w:tc>
          <w:tcPr>
            <w:tcW w:w="363" w:type="pct"/>
            <w:tcBorders>
              <w:top w:val="nil"/>
              <w:left w:val="nil"/>
              <w:bottom w:val="single" w:sz="4" w:space="0" w:color="auto"/>
              <w:right w:val="single" w:sz="4" w:space="0" w:color="auto"/>
            </w:tcBorders>
            <w:shd w:val="clear" w:color="000000" w:fill="E2EFDA"/>
            <w:noWrap/>
            <w:vAlign w:val="center"/>
          </w:tcPr>
          <w:p w14:paraId="2E41188D" w14:textId="233D6D49"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22</w:t>
            </w:r>
          </w:p>
        </w:tc>
        <w:tc>
          <w:tcPr>
            <w:tcW w:w="439" w:type="pct"/>
            <w:tcBorders>
              <w:top w:val="nil"/>
              <w:left w:val="single" w:sz="4" w:space="0" w:color="auto"/>
              <w:bottom w:val="single" w:sz="4" w:space="0" w:color="auto"/>
              <w:right w:val="single" w:sz="4" w:space="0" w:color="auto"/>
            </w:tcBorders>
            <w:shd w:val="clear" w:color="000000" w:fill="E2EFDA"/>
            <w:noWrap/>
            <w:vAlign w:val="center"/>
          </w:tcPr>
          <w:p w14:paraId="17CE83C8" w14:textId="67691D84"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43</w:t>
            </w:r>
          </w:p>
        </w:tc>
      </w:tr>
      <w:tr w:rsidR="00E2419B" w:rsidRPr="006424C2" w14:paraId="0096AF86" w14:textId="77777777" w:rsidTr="003B69E0">
        <w:trPr>
          <w:trHeight w:val="451"/>
        </w:trPr>
        <w:tc>
          <w:tcPr>
            <w:tcW w:w="3472" w:type="pct"/>
            <w:shd w:val="clear" w:color="auto" w:fill="FFE599" w:themeFill="accent4" w:themeFillTint="66"/>
          </w:tcPr>
          <w:p w14:paraId="034ED29C" w14:textId="431A44AD" w:rsidR="00E2419B" w:rsidRPr="006424C2" w:rsidRDefault="00E2419B" w:rsidP="00E2419B">
            <w:pPr>
              <w:spacing w:before="0" w:after="0"/>
              <w:jc w:val="left"/>
              <w:rPr>
                <w:b/>
                <w:bCs/>
                <w:color w:val="000000"/>
                <w:sz w:val="18"/>
                <w:szCs w:val="18"/>
                <w:lang w:val="sr-Cyrl-RS" w:eastAsia="en-GB"/>
              </w:rPr>
            </w:pPr>
            <w:r w:rsidRPr="006424C2">
              <w:rPr>
                <w:b/>
                <w:bCs/>
                <w:color w:val="000000"/>
                <w:sz w:val="18"/>
                <w:szCs w:val="18"/>
                <w:lang w:val="sr-Cyrl-RS" w:eastAsia="en-GB"/>
              </w:rPr>
              <w:t>ПОСЕБНИ ЦИЉ 3</w:t>
            </w:r>
          </w:p>
          <w:p w14:paraId="2008B359" w14:textId="01F26259" w:rsidR="00E2419B" w:rsidRPr="006424C2" w:rsidRDefault="00E2419B" w:rsidP="00E2419B">
            <w:pPr>
              <w:spacing w:before="0" w:after="0"/>
              <w:jc w:val="left"/>
              <w:rPr>
                <w:b/>
                <w:bCs/>
                <w:color w:val="000000"/>
                <w:sz w:val="18"/>
                <w:szCs w:val="18"/>
                <w:lang w:val="sr-Cyrl-RS" w:eastAsia="en-GB"/>
              </w:rPr>
            </w:pPr>
            <w:r w:rsidRPr="006424C2">
              <w:rPr>
                <w:b/>
                <w:bCs/>
                <w:color w:val="000000"/>
                <w:sz w:val="18"/>
                <w:szCs w:val="18"/>
                <w:lang w:val="sr-Cyrl-RS" w:eastAsia="en-GB"/>
              </w:rPr>
              <w:t>Обновљен и у погледу безбедносних својстава унапређен возни парк</w:t>
            </w:r>
          </w:p>
        </w:tc>
        <w:tc>
          <w:tcPr>
            <w:tcW w:w="363" w:type="pct"/>
            <w:tcBorders>
              <w:top w:val="single" w:sz="4" w:space="0" w:color="auto"/>
              <w:left w:val="single" w:sz="4" w:space="0" w:color="auto"/>
              <w:bottom w:val="single" w:sz="4" w:space="0" w:color="auto"/>
              <w:right w:val="single" w:sz="4" w:space="0" w:color="auto"/>
            </w:tcBorders>
            <w:shd w:val="clear" w:color="000000" w:fill="FFE599"/>
            <w:noWrap/>
            <w:vAlign w:val="center"/>
          </w:tcPr>
          <w:p w14:paraId="08D51229" w14:textId="7D8A5F6A" w:rsidR="00E2419B" w:rsidRPr="002F19E9" w:rsidRDefault="00E2419B" w:rsidP="00E2419B">
            <w:pPr>
              <w:spacing w:before="0" w:after="0"/>
              <w:jc w:val="center"/>
              <w:rPr>
                <w:b/>
                <w:bCs/>
                <w:color w:val="000000"/>
                <w:sz w:val="18"/>
                <w:szCs w:val="18"/>
                <w:lang w:val="sr-Cyrl-RS" w:eastAsia="en-GB"/>
              </w:rPr>
            </w:pPr>
            <w:r w:rsidRPr="002F19E9">
              <w:rPr>
                <w:b/>
                <w:bCs/>
                <w:color w:val="000000"/>
                <w:sz w:val="18"/>
                <w:szCs w:val="18"/>
                <w:lang w:val="sr-Cyrl-RS"/>
              </w:rPr>
              <w:t>132</w:t>
            </w:r>
          </w:p>
        </w:tc>
        <w:tc>
          <w:tcPr>
            <w:tcW w:w="363" w:type="pct"/>
            <w:tcBorders>
              <w:top w:val="single" w:sz="4" w:space="0" w:color="auto"/>
              <w:left w:val="nil"/>
              <w:bottom w:val="single" w:sz="4" w:space="0" w:color="auto"/>
              <w:right w:val="single" w:sz="4" w:space="0" w:color="auto"/>
            </w:tcBorders>
            <w:shd w:val="clear" w:color="000000" w:fill="FFE599"/>
            <w:noWrap/>
            <w:vAlign w:val="center"/>
          </w:tcPr>
          <w:p w14:paraId="7126648A" w14:textId="738B6FDE" w:rsidR="00E2419B" w:rsidRPr="002F19E9" w:rsidRDefault="00BB309A" w:rsidP="003B384E">
            <w:pPr>
              <w:spacing w:before="0" w:after="0"/>
              <w:jc w:val="center"/>
              <w:rPr>
                <w:b/>
                <w:bCs/>
                <w:color w:val="000000"/>
                <w:sz w:val="18"/>
                <w:szCs w:val="18"/>
                <w:lang w:val="sr-Cyrl-RS" w:eastAsia="en-GB"/>
              </w:rPr>
            </w:pPr>
            <w:r>
              <w:rPr>
                <w:b/>
                <w:bCs/>
                <w:color w:val="000000"/>
                <w:sz w:val="18"/>
                <w:szCs w:val="18"/>
                <w:lang w:val="sr-Cyrl-RS"/>
              </w:rPr>
              <w:t>3</w:t>
            </w:r>
            <w:r w:rsidR="003B384E">
              <w:rPr>
                <w:b/>
                <w:bCs/>
                <w:color w:val="000000"/>
                <w:sz w:val="18"/>
                <w:szCs w:val="18"/>
                <w:lang w:val="sr-Cyrl-RS"/>
              </w:rPr>
              <w:t>78</w:t>
            </w:r>
          </w:p>
        </w:tc>
        <w:tc>
          <w:tcPr>
            <w:tcW w:w="363" w:type="pct"/>
            <w:tcBorders>
              <w:top w:val="single" w:sz="4" w:space="0" w:color="auto"/>
              <w:left w:val="nil"/>
              <w:bottom w:val="single" w:sz="4" w:space="0" w:color="auto"/>
              <w:right w:val="single" w:sz="4" w:space="0" w:color="auto"/>
            </w:tcBorders>
            <w:shd w:val="clear" w:color="000000" w:fill="FFE599"/>
            <w:noWrap/>
            <w:vAlign w:val="center"/>
          </w:tcPr>
          <w:p w14:paraId="68EC046E" w14:textId="0B038CA2" w:rsidR="00E2419B" w:rsidRPr="002F19E9" w:rsidRDefault="003B384E" w:rsidP="00E2419B">
            <w:pPr>
              <w:spacing w:before="0" w:after="0"/>
              <w:jc w:val="center"/>
              <w:rPr>
                <w:b/>
                <w:bCs/>
                <w:color w:val="000000"/>
                <w:sz w:val="18"/>
                <w:szCs w:val="18"/>
                <w:lang w:val="sr-Cyrl-RS" w:eastAsia="en-GB"/>
              </w:rPr>
            </w:pPr>
            <w:r>
              <w:rPr>
                <w:b/>
                <w:bCs/>
                <w:color w:val="000000"/>
                <w:sz w:val="18"/>
                <w:szCs w:val="18"/>
                <w:lang w:val="sr-Cyrl-RS"/>
              </w:rPr>
              <w:t>413</w:t>
            </w:r>
          </w:p>
        </w:tc>
        <w:tc>
          <w:tcPr>
            <w:tcW w:w="439" w:type="pct"/>
            <w:tcBorders>
              <w:top w:val="nil"/>
              <w:left w:val="single" w:sz="4" w:space="0" w:color="auto"/>
              <w:bottom w:val="single" w:sz="4" w:space="0" w:color="auto"/>
              <w:right w:val="single" w:sz="4" w:space="0" w:color="auto"/>
            </w:tcBorders>
            <w:shd w:val="clear" w:color="000000" w:fill="FFE599"/>
            <w:noWrap/>
            <w:vAlign w:val="center"/>
          </w:tcPr>
          <w:p w14:paraId="041DA6DA" w14:textId="3DEFF71B" w:rsidR="00E2419B" w:rsidRPr="002F19E9" w:rsidRDefault="003B384E" w:rsidP="008256B4">
            <w:pPr>
              <w:spacing w:before="0" w:after="0"/>
              <w:jc w:val="center"/>
              <w:rPr>
                <w:b/>
                <w:bCs/>
                <w:color w:val="000000"/>
                <w:sz w:val="18"/>
                <w:szCs w:val="18"/>
                <w:lang w:val="sr-Cyrl-RS" w:eastAsia="en-GB"/>
              </w:rPr>
            </w:pPr>
            <w:r>
              <w:rPr>
                <w:b/>
                <w:bCs/>
                <w:color w:val="000000"/>
                <w:sz w:val="18"/>
                <w:szCs w:val="18"/>
                <w:lang w:val="sr-Cyrl-RS"/>
              </w:rPr>
              <w:t>923</w:t>
            </w:r>
          </w:p>
        </w:tc>
      </w:tr>
      <w:tr w:rsidR="00E2419B" w:rsidRPr="006424C2" w14:paraId="165DEF2D" w14:textId="77777777" w:rsidTr="003B69E0">
        <w:trPr>
          <w:trHeight w:val="217"/>
        </w:trPr>
        <w:tc>
          <w:tcPr>
            <w:tcW w:w="3472" w:type="pct"/>
            <w:shd w:val="clear" w:color="auto" w:fill="FFF2CC" w:themeFill="accent4" w:themeFillTint="33"/>
          </w:tcPr>
          <w:p w14:paraId="2FD84F3E" w14:textId="544730DB" w:rsidR="00E2419B" w:rsidRPr="006424C2" w:rsidRDefault="008256B4" w:rsidP="00E2419B">
            <w:pPr>
              <w:spacing w:before="0" w:after="0"/>
              <w:jc w:val="left"/>
              <w:rPr>
                <w:color w:val="000000"/>
                <w:sz w:val="18"/>
                <w:szCs w:val="18"/>
                <w:lang w:val="sr-Cyrl-RS" w:eastAsia="en-GB"/>
              </w:rPr>
            </w:pPr>
            <w:r w:rsidRPr="006424C2">
              <w:rPr>
                <w:color w:val="000000"/>
                <w:sz w:val="18"/>
                <w:szCs w:val="18"/>
                <w:lang w:val="sr-Cyrl-RS" w:eastAsia="en-GB"/>
              </w:rPr>
              <w:t>Мера</w:t>
            </w:r>
            <w:r w:rsidR="00E2419B" w:rsidRPr="006424C2">
              <w:rPr>
                <w:color w:val="000000"/>
                <w:sz w:val="18"/>
                <w:szCs w:val="18"/>
                <w:lang w:val="sr-Cyrl-RS" w:eastAsia="en-GB"/>
              </w:rPr>
              <w:t xml:space="preserve"> 3.1. Унапређење безбедносних својстава возила</w:t>
            </w:r>
          </w:p>
        </w:tc>
        <w:tc>
          <w:tcPr>
            <w:tcW w:w="363" w:type="pct"/>
            <w:tcBorders>
              <w:top w:val="nil"/>
              <w:left w:val="single" w:sz="4" w:space="0" w:color="auto"/>
              <w:bottom w:val="single" w:sz="4" w:space="0" w:color="auto"/>
              <w:right w:val="single" w:sz="4" w:space="0" w:color="auto"/>
            </w:tcBorders>
            <w:shd w:val="clear" w:color="000000" w:fill="FFF2CC"/>
            <w:noWrap/>
            <w:vAlign w:val="center"/>
          </w:tcPr>
          <w:p w14:paraId="1864D3C5" w14:textId="688500A2" w:rsidR="00E2419B" w:rsidRPr="002F19E9" w:rsidRDefault="00E2419B" w:rsidP="00E2419B">
            <w:pPr>
              <w:spacing w:before="0" w:after="0"/>
              <w:jc w:val="center"/>
              <w:rPr>
                <w:color w:val="000000"/>
                <w:sz w:val="18"/>
                <w:szCs w:val="18"/>
                <w:lang w:val="sr-Cyrl-RS" w:eastAsia="en-GB"/>
              </w:rPr>
            </w:pPr>
            <w:r w:rsidRPr="002F19E9">
              <w:rPr>
                <w:color w:val="000000"/>
                <w:sz w:val="18"/>
                <w:szCs w:val="18"/>
                <w:lang w:val="sr-Cyrl-RS"/>
              </w:rPr>
              <w:t>-</w:t>
            </w:r>
          </w:p>
        </w:tc>
        <w:tc>
          <w:tcPr>
            <w:tcW w:w="363" w:type="pct"/>
            <w:tcBorders>
              <w:top w:val="nil"/>
              <w:left w:val="nil"/>
              <w:bottom w:val="single" w:sz="4" w:space="0" w:color="auto"/>
              <w:right w:val="single" w:sz="4" w:space="0" w:color="auto"/>
            </w:tcBorders>
            <w:shd w:val="clear" w:color="000000" w:fill="FFF2CC"/>
            <w:noWrap/>
            <w:vAlign w:val="center"/>
          </w:tcPr>
          <w:p w14:paraId="6F1CEE2A" w14:textId="55D0F891" w:rsidR="00E2419B" w:rsidRPr="002F19E9" w:rsidRDefault="00E2419B" w:rsidP="00E2419B">
            <w:pPr>
              <w:spacing w:before="0" w:after="0"/>
              <w:jc w:val="center"/>
              <w:rPr>
                <w:color w:val="000000"/>
                <w:sz w:val="18"/>
                <w:szCs w:val="18"/>
                <w:lang w:val="sr-Cyrl-RS" w:eastAsia="en-GB"/>
              </w:rPr>
            </w:pPr>
            <w:r w:rsidRPr="002F19E9">
              <w:rPr>
                <w:color w:val="000000"/>
                <w:sz w:val="18"/>
                <w:szCs w:val="18"/>
                <w:lang w:val="sr-Cyrl-RS"/>
              </w:rPr>
              <w:t>22</w:t>
            </w:r>
          </w:p>
        </w:tc>
        <w:tc>
          <w:tcPr>
            <w:tcW w:w="363" w:type="pct"/>
            <w:tcBorders>
              <w:top w:val="nil"/>
              <w:left w:val="nil"/>
              <w:bottom w:val="single" w:sz="4" w:space="0" w:color="auto"/>
              <w:right w:val="single" w:sz="4" w:space="0" w:color="auto"/>
            </w:tcBorders>
            <w:shd w:val="clear" w:color="000000" w:fill="FFF2CC"/>
            <w:noWrap/>
            <w:vAlign w:val="center"/>
          </w:tcPr>
          <w:p w14:paraId="43E9AF4A" w14:textId="4BCFB339" w:rsidR="00E2419B" w:rsidRPr="002F19E9" w:rsidRDefault="00E2419B" w:rsidP="00E2419B">
            <w:pPr>
              <w:spacing w:before="0" w:after="0"/>
              <w:jc w:val="center"/>
              <w:rPr>
                <w:color w:val="000000"/>
                <w:sz w:val="18"/>
                <w:szCs w:val="18"/>
                <w:lang w:val="sr-Cyrl-RS" w:eastAsia="en-GB"/>
              </w:rPr>
            </w:pPr>
            <w:r w:rsidRPr="002F19E9">
              <w:rPr>
                <w:color w:val="000000"/>
                <w:sz w:val="18"/>
                <w:szCs w:val="18"/>
                <w:lang w:val="sr-Cyrl-RS"/>
              </w:rPr>
              <w:t>17</w:t>
            </w:r>
          </w:p>
        </w:tc>
        <w:tc>
          <w:tcPr>
            <w:tcW w:w="439" w:type="pct"/>
            <w:tcBorders>
              <w:top w:val="nil"/>
              <w:left w:val="single" w:sz="4" w:space="0" w:color="auto"/>
              <w:bottom w:val="single" w:sz="4" w:space="0" w:color="auto"/>
              <w:right w:val="single" w:sz="4" w:space="0" w:color="auto"/>
            </w:tcBorders>
            <w:shd w:val="clear" w:color="000000" w:fill="FFF2CC"/>
            <w:noWrap/>
            <w:vAlign w:val="center"/>
          </w:tcPr>
          <w:p w14:paraId="0AC3D8B9" w14:textId="54BCD992" w:rsidR="00E2419B" w:rsidRPr="002F19E9" w:rsidRDefault="00E2419B" w:rsidP="008256B4">
            <w:pPr>
              <w:spacing w:before="0" w:after="0"/>
              <w:jc w:val="center"/>
              <w:rPr>
                <w:color w:val="000000"/>
                <w:sz w:val="18"/>
                <w:szCs w:val="18"/>
                <w:lang w:val="sr-Cyrl-RS" w:eastAsia="en-GB"/>
              </w:rPr>
            </w:pPr>
            <w:r w:rsidRPr="002F19E9">
              <w:rPr>
                <w:color w:val="000000"/>
                <w:sz w:val="18"/>
                <w:szCs w:val="18"/>
                <w:lang w:val="sr-Cyrl-RS"/>
              </w:rPr>
              <w:t>39</w:t>
            </w:r>
          </w:p>
        </w:tc>
      </w:tr>
      <w:tr w:rsidR="00E2419B" w:rsidRPr="006424C2" w14:paraId="3CB2CA0D" w14:textId="77777777" w:rsidTr="003B69E0">
        <w:trPr>
          <w:trHeight w:val="397"/>
        </w:trPr>
        <w:tc>
          <w:tcPr>
            <w:tcW w:w="3472" w:type="pct"/>
            <w:shd w:val="clear" w:color="auto" w:fill="FFF2CC" w:themeFill="accent4" w:themeFillTint="33"/>
          </w:tcPr>
          <w:p w14:paraId="2CAD4D24" w14:textId="4DF3B802" w:rsidR="00E2419B" w:rsidRPr="006424C2" w:rsidRDefault="008256B4" w:rsidP="00E2419B">
            <w:pPr>
              <w:spacing w:before="0" w:after="0"/>
              <w:jc w:val="left"/>
              <w:rPr>
                <w:color w:val="000000"/>
                <w:sz w:val="18"/>
                <w:szCs w:val="18"/>
                <w:lang w:val="sr-Cyrl-RS" w:eastAsia="en-GB"/>
              </w:rPr>
            </w:pPr>
            <w:r w:rsidRPr="006424C2">
              <w:rPr>
                <w:color w:val="000000"/>
                <w:sz w:val="18"/>
                <w:szCs w:val="18"/>
                <w:lang w:val="sr-Cyrl-RS" w:eastAsia="en-GB"/>
              </w:rPr>
              <w:t>Мера</w:t>
            </w:r>
            <w:r w:rsidR="00E2419B" w:rsidRPr="006424C2">
              <w:rPr>
                <w:color w:val="000000"/>
                <w:sz w:val="18"/>
                <w:szCs w:val="18"/>
                <w:lang w:val="sr-Cyrl-RS" w:eastAsia="en-GB"/>
              </w:rPr>
              <w:t xml:space="preserve"> 3.2. Унапређење система одржавања возила, надоградње безбедносних система комерцијалних возила и трактора и контроле техничке исправности возила</w:t>
            </w:r>
          </w:p>
        </w:tc>
        <w:tc>
          <w:tcPr>
            <w:tcW w:w="363" w:type="pct"/>
            <w:tcBorders>
              <w:top w:val="nil"/>
              <w:left w:val="single" w:sz="4" w:space="0" w:color="auto"/>
              <w:bottom w:val="single" w:sz="4" w:space="0" w:color="auto"/>
              <w:right w:val="single" w:sz="4" w:space="0" w:color="auto"/>
            </w:tcBorders>
            <w:shd w:val="clear" w:color="000000" w:fill="FFF2CC"/>
            <w:noWrap/>
            <w:vAlign w:val="center"/>
          </w:tcPr>
          <w:p w14:paraId="0F7535F9" w14:textId="56CB54EB" w:rsidR="00E2419B" w:rsidRPr="002F19E9" w:rsidRDefault="00E2419B" w:rsidP="00E2419B">
            <w:pPr>
              <w:spacing w:before="0" w:after="0"/>
              <w:jc w:val="center"/>
              <w:rPr>
                <w:color w:val="000000"/>
                <w:sz w:val="18"/>
                <w:szCs w:val="18"/>
                <w:lang w:val="sr-Cyrl-RS" w:eastAsia="en-GB"/>
              </w:rPr>
            </w:pPr>
            <w:r w:rsidRPr="002F19E9">
              <w:rPr>
                <w:color w:val="000000"/>
                <w:sz w:val="18"/>
                <w:szCs w:val="18"/>
                <w:lang w:val="sr-Cyrl-RS"/>
              </w:rPr>
              <w:t>3</w:t>
            </w:r>
          </w:p>
        </w:tc>
        <w:tc>
          <w:tcPr>
            <w:tcW w:w="363" w:type="pct"/>
            <w:tcBorders>
              <w:top w:val="nil"/>
              <w:left w:val="nil"/>
              <w:bottom w:val="single" w:sz="4" w:space="0" w:color="auto"/>
              <w:right w:val="single" w:sz="4" w:space="0" w:color="auto"/>
            </w:tcBorders>
            <w:shd w:val="clear" w:color="000000" w:fill="FFF2CC"/>
            <w:noWrap/>
            <w:vAlign w:val="center"/>
          </w:tcPr>
          <w:p w14:paraId="1EA44768" w14:textId="21D1D9F5" w:rsidR="00E2419B" w:rsidRPr="003B384E" w:rsidRDefault="003B384E" w:rsidP="00E2419B">
            <w:pPr>
              <w:spacing w:before="0" w:after="0"/>
              <w:jc w:val="center"/>
              <w:rPr>
                <w:color w:val="000000"/>
                <w:sz w:val="18"/>
                <w:szCs w:val="18"/>
                <w:lang w:val="sr-Cyrl-RS" w:eastAsia="en-GB"/>
              </w:rPr>
            </w:pPr>
            <w:r>
              <w:rPr>
                <w:color w:val="000000"/>
                <w:sz w:val="18"/>
                <w:szCs w:val="18"/>
                <w:lang w:val="sr-Cyrl-RS"/>
              </w:rPr>
              <w:t>71</w:t>
            </w:r>
          </w:p>
        </w:tc>
        <w:tc>
          <w:tcPr>
            <w:tcW w:w="363" w:type="pct"/>
            <w:tcBorders>
              <w:top w:val="nil"/>
              <w:left w:val="nil"/>
              <w:bottom w:val="single" w:sz="4" w:space="0" w:color="auto"/>
              <w:right w:val="single" w:sz="4" w:space="0" w:color="auto"/>
            </w:tcBorders>
            <w:shd w:val="clear" w:color="000000" w:fill="FFF2CC"/>
            <w:noWrap/>
            <w:vAlign w:val="center"/>
          </w:tcPr>
          <w:p w14:paraId="1F54323B" w14:textId="35B86CFC" w:rsidR="00E2419B" w:rsidRPr="00BB309A" w:rsidRDefault="003B384E" w:rsidP="00E2419B">
            <w:pPr>
              <w:spacing w:before="0" w:after="0"/>
              <w:jc w:val="center"/>
              <w:rPr>
                <w:color w:val="000000"/>
                <w:sz w:val="18"/>
                <w:szCs w:val="18"/>
                <w:lang w:val="sr-Latn-RS" w:eastAsia="en-GB"/>
              </w:rPr>
            </w:pPr>
            <w:r>
              <w:rPr>
                <w:color w:val="000000"/>
                <w:sz w:val="18"/>
                <w:szCs w:val="18"/>
                <w:lang w:val="sr-Latn-RS"/>
              </w:rPr>
              <w:t>67</w:t>
            </w:r>
          </w:p>
        </w:tc>
        <w:tc>
          <w:tcPr>
            <w:tcW w:w="439" w:type="pct"/>
            <w:tcBorders>
              <w:top w:val="nil"/>
              <w:left w:val="single" w:sz="4" w:space="0" w:color="auto"/>
              <w:bottom w:val="single" w:sz="4" w:space="0" w:color="auto"/>
              <w:right w:val="single" w:sz="4" w:space="0" w:color="auto"/>
            </w:tcBorders>
            <w:shd w:val="clear" w:color="000000" w:fill="FFF2CC"/>
            <w:noWrap/>
            <w:vAlign w:val="center"/>
          </w:tcPr>
          <w:p w14:paraId="14488213" w14:textId="2DB72A07" w:rsidR="00E2419B" w:rsidRPr="002F19E9" w:rsidRDefault="003B384E" w:rsidP="008256B4">
            <w:pPr>
              <w:spacing w:before="0" w:after="0"/>
              <w:jc w:val="center"/>
              <w:rPr>
                <w:color w:val="000000"/>
                <w:sz w:val="18"/>
                <w:szCs w:val="18"/>
                <w:lang w:val="sr-Cyrl-RS" w:eastAsia="en-GB"/>
              </w:rPr>
            </w:pPr>
            <w:r>
              <w:rPr>
                <w:color w:val="000000"/>
                <w:sz w:val="18"/>
                <w:szCs w:val="18"/>
                <w:lang w:val="sr-Cyrl-RS"/>
              </w:rPr>
              <w:t>141</w:t>
            </w:r>
          </w:p>
        </w:tc>
      </w:tr>
      <w:tr w:rsidR="00E2419B" w:rsidRPr="006424C2" w14:paraId="58FD32E4" w14:textId="77777777" w:rsidTr="003B69E0">
        <w:trPr>
          <w:trHeight w:val="227"/>
        </w:trPr>
        <w:tc>
          <w:tcPr>
            <w:tcW w:w="3472" w:type="pct"/>
            <w:shd w:val="clear" w:color="auto" w:fill="FFF2CC" w:themeFill="accent4" w:themeFillTint="33"/>
          </w:tcPr>
          <w:p w14:paraId="31FE2293" w14:textId="4F50605F" w:rsidR="00E2419B" w:rsidRPr="006424C2" w:rsidRDefault="008256B4" w:rsidP="00E2419B">
            <w:pPr>
              <w:spacing w:before="0" w:after="0"/>
              <w:jc w:val="left"/>
              <w:rPr>
                <w:color w:val="000000"/>
                <w:sz w:val="18"/>
                <w:szCs w:val="18"/>
                <w:lang w:val="sr-Cyrl-RS" w:eastAsia="en-GB"/>
              </w:rPr>
            </w:pPr>
            <w:r w:rsidRPr="006424C2">
              <w:rPr>
                <w:color w:val="000000"/>
                <w:sz w:val="18"/>
                <w:szCs w:val="18"/>
                <w:lang w:val="sr-Cyrl-RS" w:eastAsia="en-GB"/>
              </w:rPr>
              <w:t>Мера</w:t>
            </w:r>
            <w:r w:rsidR="00E2419B" w:rsidRPr="006424C2">
              <w:rPr>
                <w:color w:val="000000"/>
                <w:sz w:val="18"/>
                <w:szCs w:val="18"/>
                <w:lang w:val="sr-Cyrl-RS" w:eastAsia="en-GB"/>
              </w:rPr>
              <w:t xml:space="preserve"> 3.3. Јачање капацитета институција и интегритет појединаца у области управљања безбедности возила</w:t>
            </w:r>
          </w:p>
        </w:tc>
        <w:tc>
          <w:tcPr>
            <w:tcW w:w="363" w:type="pct"/>
            <w:tcBorders>
              <w:top w:val="nil"/>
              <w:left w:val="single" w:sz="4" w:space="0" w:color="auto"/>
              <w:bottom w:val="single" w:sz="4" w:space="0" w:color="auto"/>
              <w:right w:val="single" w:sz="4" w:space="0" w:color="auto"/>
            </w:tcBorders>
            <w:shd w:val="clear" w:color="000000" w:fill="FFF2CC"/>
            <w:noWrap/>
            <w:vAlign w:val="center"/>
          </w:tcPr>
          <w:p w14:paraId="7D8130AC" w14:textId="1B195561" w:rsidR="00E2419B" w:rsidRPr="002F19E9" w:rsidRDefault="00E2419B" w:rsidP="00E2419B">
            <w:pPr>
              <w:spacing w:before="0" w:after="0"/>
              <w:jc w:val="center"/>
              <w:rPr>
                <w:color w:val="000000"/>
                <w:sz w:val="18"/>
                <w:szCs w:val="18"/>
                <w:lang w:val="sr-Cyrl-RS" w:eastAsia="en-GB"/>
              </w:rPr>
            </w:pPr>
            <w:r w:rsidRPr="002F19E9">
              <w:rPr>
                <w:color w:val="000000"/>
                <w:sz w:val="18"/>
                <w:szCs w:val="18"/>
                <w:lang w:val="sr-Cyrl-RS"/>
              </w:rPr>
              <w:t>9</w:t>
            </w:r>
          </w:p>
        </w:tc>
        <w:tc>
          <w:tcPr>
            <w:tcW w:w="363" w:type="pct"/>
            <w:tcBorders>
              <w:top w:val="nil"/>
              <w:left w:val="nil"/>
              <w:bottom w:val="single" w:sz="4" w:space="0" w:color="auto"/>
              <w:right w:val="single" w:sz="4" w:space="0" w:color="auto"/>
            </w:tcBorders>
            <w:shd w:val="clear" w:color="000000" w:fill="FFF2CC"/>
            <w:noWrap/>
            <w:vAlign w:val="center"/>
          </w:tcPr>
          <w:p w14:paraId="60353D6E" w14:textId="65FB573E" w:rsidR="00E2419B" w:rsidRPr="002F19E9" w:rsidRDefault="00E2419B" w:rsidP="00E2419B">
            <w:pPr>
              <w:spacing w:before="0" w:after="0"/>
              <w:jc w:val="center"/>
              <w:rPr>
                <w:color w:val="000000"/>
                <w:sz w:val="18"/>
                <w:szCs w:val="18"/>
                <w:lang w:val="sr-Cyrl-RS" w:eastAsia="en-GB"/>
              </w:rPr>
            </w:pPr>
            <w:r w:rsidRPr="002F19E9">
              <w:rPr>
                <w:color w:val="000000"/>
                <w:sz w:val="18"/>
                <w:szCs w:val="18"/>
                <w:lang w:val="sr-Cyrl-RS"/>
              </w:rPr>
              <w:t>12</w:t>
            </w:r>
          </w:p>
        </w:tc>
        <w:tc>
          <w:tcPr>
            <w:tcW w:w="363" w:type="pct"/>
            <w:tcBorders>
              <w:top w:val="nil"/>
              <w:left w:val="nil"/>
              <w:bottom w:val="single" w:sz="4" w:space="0" w:color="auto"/>
              <w:right w:val="single" w:sz="4" w:space="0" w:color="auto"/>
            </w:tcBorders>
            <w:shd w:val="clear" w:color="000000" w:fill="FFF2CC"/>
            <w:noWrap/>
            <w:vAlign w:val="center"/>
          </w:tcPr>
          <w:p w14:paraId="7582840B" w14:textId="4A85511D" w:rsidR="00E2419B" w:rsidRPr="002F19E9" w:rsidRDefault="00E2419B" w:rsidP="00E2419B">
            <w:pPr>
              <w:spacing w:before="0" w:after="0"/>
              <w:jc w:val="center"/>
              <w:rPr>
                <w:color w:val="000000"/>
                <w:sz w:val="18"/>
                <w:szCs w:val="18"/>
                <w:lang w:val="sr-Cyrl-RS" w:eastAsia="en-GB"/>
              </w:rPr>
            </w:pPr>
            <w:r w:rsidRPr="002F19E9">
              <w:rPr>
                <w:color w:val="000000"/>
                <w:sz w:val="18"/>
                <w:szCs w:val="18"/>
                <w:lang w:val="sr-Cyrl-RS"/>
              </w:rPr>
              <w:t>19</w:t>
            </w:r>
          </w:p>
        </w:tc>
        <w:tc>
          <w:tcPr>
            <w:tcW w:w="439" w:type="pct"/>
            <w:tcBorders>
              <w:top w:val="nil"/>
              <w:left w:val="single" w:sz="4" w:space="0" w:color="auto"/>
              <w:bottom w:val="single" w:sz="4" w:space="0" w:color="auto"/>
              <w:right w:val="single" w:sz="4" w:space="0" w:color="auto"/>
            </w:tcBorders>
            <w:shd w:val="clear" w:color="000000" w:fill="FFF2CC"/>
            <w:noWrap/>
            <w:vAlign w:val="center"/>
          </w:tcPr>
          <w:p w14:paraId="1A9ECBCD" w14:textId="3A3D8FA4" w:rsidR="00E2419B" w:rsidRPr="002F19E9" w:rsidRDefault="00E2419B" w:rsidP="008256B4">
            <w:pPr>
              <w:spacing w:before="0" w:after="0"/>
              <w:jc w:val="center"/>
              <w:rPr>
                <w:color w:val="000000"/>
                <w:sz w:val="18"/>
                <w:szCs w:val="18"/>
                <w:lang w:val="sr-Cyrl-RS" w:eastAsia="en-GB"/>
              </w:rPr>
            </w:pPr>
            <w:r w:rsidRPr="002F19E9">
              <w:rPr>
                <w:color w:val="000000"/>
                <w:sz w:val="18"/>
                <w:szCs w:val="18"/>
                <w:lang w:val="sr-Cyrl-RS"/>
              </w:rPr>
              <w:t>40</w:t>
            </w:r>
          </w:p>
        </w:tc>
      </w:tr>
      <w:tr w:rsidR="00E2419B" w:rsidRPr="006424C2" w14:paraId="76E4122D" w14:textId="77777777" w:rsidTr="003B69E0">
        <w:trPr>
          <w:trHeight w:val="227"/>
        </w:trPr>
        <w:tc>
          <w:tcPr>
            <w:tcW w:w="3472" w:type="pct"/>
            <w:shd w:val="clear" w:color="auto" w:fill="FFF2CC" w:themeFill="accent4" w:themeFillTint="33"/>
          </w:tcPr>
          <w:p w14:paraId="0496303F" w14:textId="3684089E" w:rsidR="00E2419B" w:rsidRPr="006424C2" w:rsidRDefault="008256B4" w:rsidP="00E2419B">
            <w:pPr>
              <w:spacing w:before="0" w:after="0"/>
              <w:jc w:val="left"/>
              <w:rPr>
                <w:color w:val="000000"/>
                <w:sz w:val="18"/>
                <w:szCs w:val="18"/>
                <w:lang w:val="sr-Cyrl-RS" w:eastAsia="en-GB"/>
              </w:rPr>
            </w:pPr>
            <w:r w:rsidRPr="006424C2">
              <w:rPr>
                <w:color w:val="000000"/>
                <w:sz w:val="18"/>
                <w:szCs w:val="18"/>
                <w:lang w:val="sr-Cyrl-RS" w:eastAsia="en-GB"/>
              </w:rPr>
              <w:t>Мера</w:t>
            </w:r>
            <w:r w:rsidR="00E2419B" w:rsidRPr="006424C2">
              <w:rPr>
                <w:color w:val="000000"/>
                <w:sz w:val="18"/>
                <w:szCs w:val="18"/>
                <w:lang w:val="sr-Cyrl-RS" w:eastAsia="en-GB"/>
              </w:rPr>
              <w:t xml:space="preserve"> 3.4. Унапређење система стимулација, фискалних подстицаја, субвенције и других погодности</w:t>
            </w:r>
          </w:p>
        </w:tc>
        <w:tc>
          <w:tcPr>
            <w:tcW w:w="363" w:type="pct"/>
            <w:tcBorders>
              <w:top w:val="nil"/>
              <w:left w:val="single" w:sz="4" w:space="0" w:color="auto"/>
              <w:bottom w:val="single" w:sz="4" w:space="0" w:color="auto"/>
              <w:right w:val="single" w:sz="4" w:space="0" w:color="auto"/>
            </w:tcBorders>
            <w:shd w:val="clear" w:color="000000" w:fill="FFF2CC"/>
            <w:noWrap/>
            <w:vAlign w:val="center"/>
          </w:tcPr>
          <w:p w14:paraId="10C58515" w14:textId="7FC2FF0B" w:rsidR="00E2419B" w:rsidRPr="002F19E9" w:rsidRDefault="00E2419B" w:rsidP="00E2419B">
            <w:pPr>
              <w:spacing w:before="0" w:after="0"/>
              <w:jc w:val="center"/>
              <w:rPr>
                <w:color w:val="000000"/>
                <w:sz w:val="18"/>
                <w:szCs w:val="18"/>
                <w:lang w:val="sr-Cyrl-RS" w:eastAsia="en-GB"/>
              </w:rPr>
            </w:pPr>
            <w:r w:rsidRPr="002F19E9">
              <w:rPr>
                <w:color w:val="000000"/>
                <w:sz w:val="18"/>
                <w:szCs w:val="18"/>
                <w:lang w:val="sr-Cyrl-RS"/>
              </w:rPr>
              <w:t>120</w:t>
            </w:r>
          </w:p>
        </w:tc>
        <w:tc>
          <w:tcPr>
            <w:tcW w:w="363" w:type="pct"/>
            <w:tcBorders>
              <w:top w:val="nil"/>
              <w:left w:val="nil"/>
              <w:bottom w:val="single" w:sz="4" w:space="0" w:color="auto"/>
              <w:right w:val="single" w:sz="4" w:space="0" w:color="auto"/>
            </w:tcBorders>
            <w:shd w:val="clear" w:color="000000" w:fill="FFF2CC"/>
            <w:noWrap/>
            <w:vAlign w:val="center"/>
          </w:tcPr>
          <w:p w14:paraId="048F1FD8" w14:textId="212BF4F0" w:rsidR="00E2419B" w:rsidRPr="002F19E9" w:rsidRDefault="00E2419B" w:rsidP="00E2419B">
            <w:pPr>
              <w:spacing w:before="0" w:after="0"/>
              <w:jc w:val="center"/>
              <w:rPr>
                <w:color w:val="000000"/>
                <w:sz w:val="18"/>
                <w:szCs w:val="18"/>
                <w:lang w:val="sr-Cyrl-RS" w:eastAsia="en-GB"/>
              </w:rPr>
            </w:pPr>
            <w:r w:rsidRPr="002F19E9">
              <w:rPr>
                <w:color w:val="000000"/>
                <w:sz w:val="18"/>
                <w:szCs w:val="18"/>
                <w:lang w:val="sr-Cyrl-RS"/>
              </w:rPr>
              <w:t>267</w:t>
            </w:r>
          </w:p>
        </w:tc>
        <w:tc>
          <w:tcPr>
            <w:tcW w:w="363" w:type="pct"/>
            <w:tcBorders>
              <w:top w:val="nil"/>
              <w:left w:val="nil"/>
              <w:bottom w:val="single" w:sz="4" w:space="0" w:color="auto"/>
              <w:right w:val="single" w:sz="4" w:space="0" w:color="auto"/>
            </w:tcBorders>
            <w:shd w:val="clear" w:color="000000" w:fill="FFF2CC"/>
            <w:noWrap/>
            <w:vAlign w:val="center"/>
          </w:tcPr>
          <w:p w14:paraId="01C55134" w14:textId="41D3091E" w:rsidR="00E2419B" w:rsidRPr="002F19E9" w:rsidRDefault="00E2419B" w:rsidP="00E2419B">
            <w:pPr>
              <w:spacing w:before="0" w:after="0"/>
              <w:jc w:val="center"/>
              <w:rPr>
                <w:color w:val="000000"/>
                <w:sz w:val="18"/>
                <w:szCs w:val="18"/>
                <w:lang w:val="sr-Cyrl-RS" w:eastAsia="en-GB"/>
              </w:rPr>
            </w:pPr>
            <w:r w:rsidRPr="002F19E9">
              <w:rPr>
                <w:color w:val="000000"/>
                <w:sz w:val="18"/>
                <w:szCs w:val="18"/>
                <w:lang w:val="sr-Cyrl-RS"/>
              </w:rPr>
              <w:t>310</w:t>
            </w:r>
          </w:p>
        </w:tc>
        <w:tc>
          <w:tcPr>
            <w:tcW w:w="439" w:type="pct"/>
            <w:tcBorders>
              <w:top w:val="nil"/>
              <w:left w:val="single" w:sz="4" w:space="0" w:color="auto"/>
              <w:bottom w:val="single" w:sz="4" w:space="0" w:color="auto"/>
              <w:right w:val="single" w:sz="4" w:space="0" w:color="auto"/>
            </w:tcBorders>
            <w:shd w:val="clear" w:color="000000" w:fill="FFF2CC"/>
            <w:noWrap/>
            <w:vAlign w:val="center"/>
          </w:tcPr>
          <w:p w14:paraId="3FF3612F" w14:textId="6424D688" w:rsidR="00E2419B" w:rsidRPr="002F19E9" w:rsidRDefault="00E2419B" w:rsidP="008256B4">
            <w:pPr>
              <w:spacing w:before="0" w:after="0"/>
              <w:jc w:val="center"/>
              <w:rPr>
                <w:color w:val="000000"/>
                <w:sz w:val="18"/>
                <w:szCs w:val="18"/>
                <w:lang w:val="sr-Cyrl-RS" w:eastAsia="en-GB"/>
              </w:rPr>
            </w:pPr>
            <w:r w:rsidRPr="002F19E9">
              <w:rPr>
                <w:color w:val="000000"/>
                <w:sz w:val="18"/>
                <w:szCs w:val="18"/>
                <w:lang w:val="sr-Cyrl-RS"/>
              </w:rPr>
              <w:t>697</w:t>
            </w:r>
          </w:p>
        </w:tc>
      </w:tr>
      <w:tr w:rsidR="00E2419B" w:rsidRPr="006424C2" w14:paraId="5447070B" w14:textId="77777777" w:rsidTr="003B69E0">
        <w:trPr>
          <w:trHeight w:val="227"/>
        </w:trPr>
        <w:tc>
          <w:tcPr>
            <w:tcW w:w="3472" w:type="pct"/>
            <w:shd w:val="clear" w:color="auto" w:fill="FFF2CC" w:themeFill="accent4" w:themeFillTint="33"/>
          </w:tcPr>
          <w:p w14:paraId="269A3AD7" w14:textId="223C713E" w:rsidR="00E2419B" w:rsidRPr="006424C2" w:rsidRDefault="008256B4" w:rsidP="00E2419B">
            <w:pPr>
              <w:spacing w:before="0" w:after="0"/>
              <w:jc w:val="left"/>
              <w:rPr>
                <w:color w:val="000000"/>
                <w:sz w:val="18"/>
                <w:szCs w:val="18"/>
                <w:lang w:val="sr-Cyrl-RS" w:eastAsia="en-GB"/>
              </w:rPr>
            </w:pPr>
            <w:r w:rsidRPr="006424C2">
              <w:rPr>
                <w:color w:val="000000"/>
                <w:sz w:val="18"/>
                <w:szCs w:val="18"/>
                <w:lang w:val="sr-Cyrl-RS" w:eastAsia="en-GB"/>
              </w:rPr>
              <w:t>Мера</w:t>
            </w:r>
            <w:r w:rsidR="00E2419B" w:rsidRPr="006424C2">
              <w:rPr>
                <w:color w:val="000000"/>
                <w:sz w:val="18"/>
                <w:szCs w:val="18"/>
                <w:lang w:val="sr-Cyrl-RS" w:eastAsia="en-GB"/>
              </w:rPr>
              <w:t xml:space="preserve"> 3.5. Дефинисање  услова за безбедно учешће возила микромобилности</w:t>
            </w:r>
          </w:p>
        </w:tc>
        <w:tc>
          <w:tcPr>
            <w:tcW w:w="363" w:type="pct"/>
            <w:tcBorders>
              <w:top w:val="nil"/>
              <w:left w:val="single" w:sz="4" w:space="0" w:color="auto"/>
              <w:bottom w:val="single" w:sz="4" w:space="0" w:color="auto"/>
              <w:right w:val="single" w:sz="4" w:space="0" w:color="auto"/>
            </w:tcBorders>
            <w:shd w:val="clear" w:color="000000" w:fill="FFF2CC"/>
            <w:noWrap/>
            <w:vAlign w:val="center"/>
          </w:tcPr>
          <w:p w14:paraId="05D01291" w14:textId="51762B4B" w:rsidR="00E2419B" w:rsidRPr="002F19E9" w:rsidRDefault="00E2419B" w:rsidP="00E2419B">
            <w:pPr>
              <w:spacing w:before="0" w:after="0"/>
              <w:jc w:val="center"/>
              <w:rPr>
                <w:color w:val="000000"/>
                <w:sz w:val="18"/>
                <w:szCs w:val="18"/>
                <w:lang w:val="sr-Cyrl-RS" w:eastAsia="en-GB"/>
              </w:rPr>
            </w:pPr>
            <w:r w:rsidRPr="002F19E9">
              <w:rPr>
                <w:color w:val="000000"/>
                <w:sz w:val="18"/>
                <w:szCs w:val="18"/>
                <w:lang w:val="sr-Cyrl-RS"/>
              </w:rPr>
              <w:t>-</w:t>
            </w:r>
          </w:p>
        </w:tc>
        <w:tc>
          <w:tcPr>
            <w:tcW w:w="363" w:type="pct"/>
            <w:tcBorders>
              <w:top w:val="nil"/>
              <w:left w:val="nil"/>
              <w:bottom w:val="single" w:sz="4" w:space="0" w:color="auto"/>
              <w:right w:val="single" w:sz="4" w:space="0" w:color="auto"/>
            </w:tcBorders>
            <w:shd w:val="clear" w:color="000000" w:fill="FFF2CC"/>
            <w:noWrap/>
            <w:vAlign w:val="center"/>
          </w:tcPr>
          <w:p w14:paraId="1A64EA98" w14:textId="0FE12A4F" w:rsidR="00E2419B" w:rsidRPr="002F19E9" w:rsidRDefault="00E2419B" w:rsidP="00E2419B">
            <w:pPr>
              <w:spacing w:before="0" w:after="0"/>
              <w:jc w:val="center"/>
              <w:rPr>
                <w:color w:val="000000"/>
                <w:sz w:val="18"/>
                <w:szCs w:val="18"/>
                <w:lang w:val="sr-Cyrl-RS" w:eastAsia="en-GB"/>
              </w:rPr>
            </w:pPr>
            <w:r w:rsidRPr="002F19E9">
              <w:rPr>
                <w:color w:val="000000"/>
                <w:sz w:val="18"/>
                <w:szCs w:val="18"/>
                <w:lang w:val="sr-Cyrl-RS"/>
              </w:rPr>
              <w:t>6</w:t>
            </w:r>
          </w:p>
        </w:tc>
        <w:tc>
          <w:tcPr>
            <w:tcW w:w="363" w:type="pct"/>
            <w:tcBorders>
              <w:top w:val="nil"/>
              <w:left w:val="nil"/>
              <w:bottom w:val="single" w:sz="4" w:space="0" w:color="auto"/>
              <w:right w:val="single" w:sz="4" w:space="0" w:color="auto"/>
            </w:tcBorders>
            <w:shd w:val="clear" w:color="000000" w:fill="FFF2CC"/>
            <w:noWrap/>
            <w:vAlign w:val="center"/>
          </w:tcPr>
          <w:p w14:paraId="2C887940" w14:textId="4E647224" w:rsidR="00E2419B" w:rsidRPr="002F19E9" w:rsidRDefault="00E2419B" w:rsidP="00E2419B">
            <w:pPr>
              <w:spacing w:before="0" w:after="0"/>
              <w:jc w:val="center"/>
              <w:rPr>
                <w:color w:val="000000"/>
                <w:sz w:val="18"/>
                <w:szCs w:val="18"/>
                <w:lang w:val="sr-Cyrl-RS" w:eastAsia="en-GB"/>
              </w:rPr>
            </w:pPr>
            <w:r w:rsidRPr="002F19E9">
              <w:rPr>
                <w:color w:val="000000"/>
                <w:sz w:val="18"/>
                <w:szCs w:val="18"/>
                <w:lang w:val="sr-Cyrl-RS"/>
              </w:rPr>
              <w:t>-</w:t>
            </w:r>
          </w:p>
        </w:tc>
        <w:tc>
          <w:tcPr>
            <w:tcW w:w="439" w:type="pct"/>
            <w:tcBorders>
              <w:top w:val="nil"/>
              <w:left w:val="single" w:sz="4" w:space="0" w:color="auto"/>
              <w:bottom w:val="single" w:sz="4" w:space="0" w:color="auto"/>
              <w:right w:val="single" w:sz="4" w:space="0" w:color="auto"/>
            </w:tcBorders>
            <w:shd w:val="clear" w:color="000000" w:fill="FFF2CC"/>
            <w:noWrap/>
            <w:vAlign w:val="center"/>
          </w:tcPr>
          <w:p w14:paraId="5D4251BF" w14:textId="659D6BF9" w:rsidR="00E2419B" w:rsidRPr="002F19E9" w:rsidRDefault="00E2419B" w:rsidP="008256B4">
            <w:pPr>
              <w:spacing w:before="0" w:after="0"/>
              <w:jc w:val="center"/>
              <w:rPr>
                <w:color w:val="000000"/>
                <w:sz w:val="18"/>
                <w:szCs w:val="18"/>
                <w:lang w:val="sr-Cyrl-RS" w:eastAsia="en-GB"/>
              </w:rPr>
            </w:pPr>
            <w:r w:rsidRPr="002F19E9">
              <w:rPr>
                <w:color w:val="000000"/>
                <w:sz w:val="18"/>
                <w:szCs w:val="18"/>
                <w:lang w:val="sr-Cyrl-RS"/>
              </w:rPr>
              <w:t>6</w:t>
            </w:r>
          </w:p>
        </w:tc>
      </w:tr>
      <w:tr w:rsidR="002F19E9" w:rsidRPr="006424C2" w14:paraId="0B879986" w14:textId="77777777" w:rsidTr="00DF5DDF">
        <w:trPr>
          <w:trHeight w:val="709"/>
        </w:trPr>
        <w:tc>
          <w:tcPr>
            <w:tcW w:w="3472" w:type="pct"/>
            <w:shd w:val="clear" w:color="auto" w:fill="BFBFBF" w:themeFill="background1" w:themeFillShade="BF"/>
          </w:tcPr>
          <w:p w14:paraId="33E5CF9C" w14:textId="5464259E" w:rsidR="002F19E9" w:rsidRPr="002F19E9" w:rsidRDefault="002F19E9" w:rsidP="002F19E9">
            <w:pPr>
              <w:spacing w:before="0" w:after="0"/>
              <w:jc w:val="left"/>
              <w:rPr>
                <w:b/>
                <w:bCs/>
                <w:color w:val="000000"/>
                <w:sz w:val="18"/>
                <w:szCs w:val="18"/>
                <w:lang w:val="sr-Latn-RS" w:eastAsia="en-GB"/>
              </w:rPr>
            </w:pPr>
            <w:r w:rsidRPr="006424C2">
              <w:rPr>
                <w:b/>
                <w:bCs/>
                <w:color w:val="000000"/>
                <w:sz w:val="18"/>
                <w:szCs w:val="18"/>
                <w:lang w:val="sr-Cyrl-RS" w:eastAsia="en-GB"/>
              </w:rPr>
              <w:t>ПОСЕБНИ ЦИЉ 4</w:t>
            </w:r>
          </w:p>
          <w:p w14:paraId="72313787" w14:textId="125A6E7D" w:rsidR="002F19E9" w:rsidRPr="006424C2" w:rsidRDefault="002F19E9" w:rsidP="002F19E9">
            <w:pPr>
              <w:spacing w:before="0" w:after="0"/>
              <w:jc w:val="left"/>
              <w:rPr>
                <w:b/>
                <w:bCs/>
                <w:color w:val="000000"/>
                <w:sz w:val="18"/>
                <w:szCs w:val="18"/>
                <w:lang w:val="sr-Cyrl-RS" w:eastAsia="en-GB"/>
              </w:rPr>
            </w:pPr>
            <w:r w:rsidRPr="006424C2">
              <w:rPr>
                <w:b/>
                <w:bCs/>
                <w:color w:val="000000"/>
                <w:sz w:val="18"/>
                <w:szCs w:val="18"/>
                <w:lang w:val="sr-Cyrl-RS" w:eastAsia="en-GB"/>
              </w:rPr>
              <w:t>Знање, ставови и понашање учесника у саобраћају на нивоу водећих земаља Европе у области безбедности саобраћаја</w:t>
            </w:r>
          </w:p>
        </w:tc>
        <w:tc>
          <w:tcPr>
            <w:tcW w:w="363" w:type="pct"/>
            <w:tcBorders>
              <w:top w:val="single" w:sz="4" w:space="0" w:color="auto"/>
              <w:left w:val="single" w:sz="4" w:space="0" w:color="auto"/>
              <w:bottom w:val="single" w:sz="4" w:space="0" w:color="auto"/>
              <w:right w:val="single" w:sz="4" w:space="0" w:color="auto"/>
            </w:tcBorders>
            <w:shd w:val="clear" w:color="000000" w:fill="BFBFBF"/>
            <w:noWrap/>
            <w:vAlign w:val="center"/>
          </w:tcPr>
          <w:p w14:paraId="652C2E13" w14:textId="7B08CADA" w:rsidR="00CD65FA" w:rsidRPr="000F5827" w:rsidRDefault="00CD65FA" w:rsidP="002F19E9">
            <w:pPr>
              <w:spacing w:before="0" w:after="0"/>
              <w:jc w:val="center"/>
              <w:rPr>
                <w:b/>
                <w:bCs/>
                <w:color w:val="000000"/>
                <w:sz w:val="18"/>
                <w:szCs w:val="18"/>
                <w:lang w:val="sr-Cyrl-RS" w:eastAsia="en-GB"/>
              </w:rPr>
            </w:pPr>
            <w:r>
              <w:rPr>
                <w:b/>
                <w:bCs/>
                <w:color w:val="000000"/>
                <w:sz w:val="18"/>
                <w:szCs w:val="18"/>
                <w:lang w:val="sr-Cyrl-RS"/>
              </w:rPr>
              <w:t>471</w:t>
            </w:r>
          </w:p>
        </w:tc>
        <w:tc>
          <w:tcPr>
            <w:tcW w:w="363" w:type="pct"/>
            <w:tcBorders>
              <w:top w:val="single" w:sz="4" w:space="0" w:color="auto"/>
              <w:left w:val="nil"/>
              <w:bottom w:val="single" w:sz="4" w:space="0" w:color="auto"/>
              <w:right w:val="single" w:sz="4" w:space="0" w:color="auto"/>
            </w:tcBorders>
            <w:shd w:val="clear" w:color="000000" w:fill="BFBFBF"/>
            <w:noWrap/>
            <w:vAlign w:val="center"/>
          </w:tcPr>
          <w:p w14:paraId="6AF08ECD" w14:textId="086A4BA4" w:rsidR="00CD65FA" w:rsidRPr="000F5827" w:rsidRDefault="002124C5" w:rsidP="002F19E9">
            <w:pPr>
              <w:spacing w:before="0" w:after="0"/>
              <w:jc w:val="center"/>
              <w:rPr>
                <w:b/>
                <w:bCs/>
                <w:color w:val="000000"/>
                <w:sz w:val="18"/>
                <w:szCs w:val="18"/>
                <w:lang w:val="sr-Cyrl-RS" w:eastAsia="en-GB"/>
              </w:rPr>
            </w:pPr>
            <w:r>
              <w:rPr>
                <w:b/>
                <w:bCs/>
                <w:color w:val="000000"/>
                <w:sz w:val="18"/>
                <w:szCs w:val="18"/>
                <w:lang w:val="sr-Cyrl-RS"/>
              </w:rPr>
              <w:t>112</w:t>
            </w:r>
            <w:r w:rsidR="00805982">
              <w:rPr>
                <w:b/>
                <w:bCs/>
                <w:color w:val="000000"/>
                <w:sz w:val="18"/>
                <w:szCs w:val="18"/>
                <w:lang w:val="sr-Cyrl-RS"/>
              </w:rPr>
              <w:t>1</w:t>
            </w:r>
          </w:p>
        </w:tc>
        <w:tc>
          <w:tcPr>
            <w:tcW w:w="363" w:type="pct"/>
            <w:tcBorders>
              <w:top w:val="single" w:sz="4" w:space="0" w:color="auto"/>
              <w:left w:val="nil"/>
              <w:bottom w:val="single" w:sz="4" w:space="0" w:color="auto"/>
              <w:right w:val="single" w:sz="4" w:space="0" w:color="auto"/>
            </w:tcBorders>
            <w:shd w:val="clear" w:color="000000" w:fill="BFBFBF"/>
            <w:noWrap/>
            <w:vAlign w:val="center"/>
          </w:tcPr>
          <w:p w14:paraId="29A35100" w14:textId="003ED561" w:rsidR="00CD65FA" w:rsidRPr="000F5827" w:rsidRDefault="00805982" w:rsidP="002F19E9">
            <w:pPr>
              <w:spacing w:before="0" w:after="0"/>
              <w:jc w:val="center"/>
              <w:rPr>
                <w:b/>
                <w:bCs/>
                <w:color w:val="000000"/>
                <w:sz w:val="18"/>
                <w:szCs w:val="18"/>
                <w:lang w:val="sr-Cyrl-RS" w:eastAsia="en-GB"/>
              </w:rPr>
            </w:pPr>
            <w:r>
              <w:rPr>
                <w:b/>
                <w:bCs/>
                <w:color w:val="000000"/>
                <w:sz w:val="18"/>
                <w:szCs w:val="18"/>
                <w:lang w:val="sr-Cyrl-RS"/>
              </w:rPr>
              <w:t>1114</w:t>
            </w:r>
          </w:p>
        </w:tc>
        <w:tc>
          <w:tcPr>
            <w:tcW w:w="439" w:type="pct"/>
            <w:tcBorders>
              <w:top w:val="single" w:sz="4" w:space="0" w:color="auto"/>
              <w:left w:val="single" w:sz="4" w:space="0" w:color="auto"/>
              <w:bottom w:val="single" w:sz="4" w:space="0" w:color="auto"/>
              <w:right w:val="single" w:sz="4" w:space="0" w:color="auto"/>
            </w:tcBorders>
            <w:shd w:val="clear" w:color="000000" w:fill="BFBFBF"/>
            <w:noWrap/>
            <w:vAlign w:val="center"/>
          </w:tcPr>
          <w:p w14:paraId="73367731" w14:textId="25D4B261" w:rsidR="00CD65FA" w:rsidRPr="000F5827" w:rsidRDefault="002124C5" w:rsidP="002F19E9">
            <w:pPr>
              <w:spacing w:before="0" w:after="0"/>
              <w:jc w:val="center"/>
              <w:rPr>
                <w:b/>
                <w:bCs/>
                <w:color w:val="000000"/>
                <w:sz w:val="18"/>
                <w:szCs w:val="18"/>
                <w:lang w:val="sr-Cyrl-RS" w:eastAsia="en-GB"/>
              </w:rPr>
            </w:pPr>
            <w:r>
              <w:rPr>
                <w:b/>
                <w:bCs/>
                <w:color w:val="000000"/>
                <w:sz w:val="18"/>
                <w:szCs w:val="18"/>
                <w:lang w:val="sr-Cyrl-RS"/>
              </w:rPr>
              <w:t>270</w:t>
            </w:r>
            <w:r w:rsidR="00CD65FA">
              <w:rPr>
                <w:b/>
                <w:bCs/>
                <w:color w:val="000000"/>
                <w:sz w:val="18"/>
                <w:szCs w:val="18"/>
                <w:lang w:val="sr-Cyrl-RS"/>
              </w:rPr>
              <w:t>6</w:t>
            </w:r>
          </w:p>
        </w:tc>
      </w:tr>
      <w:tr w:rsidR="002F19E9" w:rsidRPr="006424C2" w14:paraId="3B2E0820" w14:textId="77777777" w:rsidTr="003B69E0">
        <w:trPr>
          <w:trHeight w:val="227"/>
        </w:trPr>
        <w:tc>
          <w:tcPr>
            <w:tcW w:w="3472" w:type="pct"/>
            <w:shd w:val="clear" w:color="auto" w:fill="F2F2F2" w:themeFill="background1" w:themeFillShade="F2"/>
          </w:tcPr>
          <w:p w14:paraId="6C1973EE" w14:textId="57D2BBFE"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lastRenderedPageBreak/>
              <w:t>Мера 4.1. Унапређење система саобраћајног образовања и васпитања</w:t>
            </w:r>
          </w:p>
        </w:tc>
        <w:tc>
          <w:tcPr>
            <w:tcW w:w="363" w:type="pct"/>
            <w:tcBorders>
              <w:top w:val="nil"/>
              <w:left w:val="single" w:sz="4" w:space="0" w:color="auto"/>
              <w:bottom w:val="single" w:sz="4" w:space="0" w:color="auto"/>
              <w:right w:val="single" w:sz="4" w:space="0" w:color="auto"/>
            </w:tcBorders>
            <w:shd w:val="clear" w:color="000000" w:fill="F2F2F2"/>
            <w:noWrap/>
            <w:vAlign w:val="center"/>
          </w:tcPr>
          <w:p w14:paraId="278171E4" w14:textId="65944003"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30</w:t>
            </w:r>
          </w:p>
        </w:tc>
        <w:tc>
          <w:tcPr>
            <w:tcW w:w="363" w:type="pct"/>
            <w:tcBorders>
              <w:top w:val="nil"/>
              <w:left w:val="nil"/>
              <w:bottom w:val="single" w:sz="4" w:space="0" w:color="auto"/>
              <w:right w:val="single" w:sz="4" w:space="0" w:color="auto"/>
            </w:tcBorders>
            <w:shd w:val="clear" w:color="000000" w:fill="F2F2F2"/>
            <w:noWrap/>
            <w:vAlign w:val="center"/>
          </w:tcPr>
          <w:p w14:paraId="2BFAF831" w14:textId="7885EDA1" w:rsidR="002F19E9" w:rsidRPr="002F19E9" w:rsidRDefault="002124C5" w:rsidP="002F19E9">
            <w:pPr>
              <w:spacing w:before="0" w:after="0"/>
              <w:jc w:val="center"/>
              <w:rPr>
                <w:color w:val="000000"/>
                <w:sz w:val="18"/>
                <w:szCs w:val="18"/>
                <w:lang w:val="sr-Cyrl-RS" w:eastAsia="en-GB"/>
              </w:rPr>
            </w:pPr>
            <w:r>
              <w:rPr>
                <w:color w:val="000000"/>
                <w:sz w:val="18"/>
                <w:szCs w:val="18"/>
              </w:rPr>
              <w:t>41</w:t>
            </w:r>
          </w:p>
        </w:tc>
        <w:tc>
          <w:tcPr>
            <w:tcW w:w="363" w:type="pct"/>
            <w:tcBorders>
              <w:top w:val="nil"/>
              <w:left w:val="nil"/>
              <w:bottom w:val="single" w:sz="4" w:space="0" w:color="auto"/>
              <w:right w:val="single" w:sz="4" w:space="0" w:color="auto"/>
            </w:tcBorders>
            <w:shd w:val="clear" w:color="000000" w:fill="F2F2F2"/>
            <w:noWrap/>
            <w:vAlign w:val="center"/>
          </w:tcPr>
          <w:p w14:paraId="56104AC3" w14:textId="73AB9299" w:rsidR="002F19E9" w:rsidRPr="002F19E9" w:rsidRDefault="00805982" w:rsidP="002F19E9">
            <w:pPr>
              <w:spacing w:before="0" w:after="0"/>
              <w:jc w:val="center"/>
              <w:rPr>
                <w:color w:val="000000"/>
                <w:sz w:val="18"/>
                <w:szCs w:val="18"/>
                <w:lang w:val="sr-Cyrl-RS" w:eastAsia="en-GB"/>
              </w:rPr>
            </w:pPr>
            <w:r>
              <w:rPr>
                <w:color w:val="000000"/>
                <w:sz w:val="18"/>
                <w:szCs w:val="18"/>
              </w:rPr>
              <w:t>46</w:t>
            </w:r>
          </w:p>
        </w:tc>
        <w:tc>
          <w:tcPr>
            <w:tcW w:w="439" w:type="pct"/>
            <w:tcBorders>
              <w:top w:val="nil"/>
              <w:left w:val="single" w:sz="4" w:space="0" w:color="auto"/>
              <w:bottom w:val="single" w:sz="4" w:space="0" w:color="auto"/>
              <w:right w:val="single" w:sz="4" w:space="0" w:color="auto"/>
            </w:tcBorders>
            <w:shd w:val="clear" w:color="000000" w:fill="F2F2F2"/>
            <w:noWrap/>
            <w:vAlign w:val="center"/>
          </w:tcPr>
          <w:p w14:paraId="51AB7ED8" w14:textId="4F150879" w:rsidR="002F19E9" w:rsidRPr="002F19E9" w:rsidRDefault="002124C5" w:rsidP="002F19E9">
            <w:pPr>
              <w:spacing w:before="0" w:after="0"/>
              <w:jc w:val="center"/>
              <w:rPr>
                <w:color w:val="000000"/>
                <w:sz w:val="18"/>
                <w:szCs w:val="18"/>
                <w:lang w:val="sr-Cyrl-RS" w:eastAsia="en-GB"/>
              </w:rPr>
            </w:pPr>
            <w:r>
              <w:rPr>
                <w:color w:val="000000"/>
                <w:sz w:val="18"/>
                <w:szCs w:val="18"/>
              </w:rPr>
              <w:t>11</w:t>
            </w:r>
            <w:r w:rsidR="002F19E9" w:rsidRPr="002F19E9">
              <w:rPr>
                <w:color w:val="000000"/>
                <w:sz w:val="18"/>
                <w:szCs w:val="18"/>
              </w:rPr>
              <w:t>7</w:t>
            </w:r>
          </w:p>
        </w:tc>
      </w:tr>
      <w:tr w:rsidR="002F19E9" w:rsidRPr="006424C2" w14:paraId="70781B31" w14:textId="77777777" w:rsidTr="003B69E0">
        <w:trPr>
          <w:trHeight w:val="227"/>
        </w:trPr>
        <w:tc>
          <w:tcPr>
            <w:tcW w:w="3472" w:type="pct"/>
            <w:shd w:val="clear" w:color="auto" w:fill="F2F2F2" w:themeFill="background1" w:themeFillShade="F2"/>
          </w:tcPr>
          <w:p w14:paraId="6FFA7D6D" w14:textId="18DB7EB1"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4.2. Унапређење и интензивирање превентивно пропагандног деловања</w:t>
            </w:r>
          </w:p>
        </w:tc>
        <w:tc>
          <w:tcPr>
            <w:tcW w:w="363" w:type="pct"/>
            <w:tcBorders>
              <w:top w:val="nil"/>
              <w:left w:val="single" w:sz="4" w:space="0" w:color="auto"/>
              <w:bottom w:val="single" w:sz="4" w:space="0" w:color="auto"/>
              <w:right w:val="single" w:sz="4" w:space="0" w:color="auto"/>
            </w:tcBorders>
            <w:shd w:val="clear" w:color="000000" w:fill="F2F2F2"/>
            <w:noWrap/>
            <w:vAlign w:val="center"/>
          </w:tcPr>
          <w:p w14:paraId="77AABB93" w14:textId="6B203DA6"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360</w:t>
            </w:r>
          </w:p>
        </w:tc>
        <w:tc>
          <w:tcPr>
            <w:tcW w:w="363" w:type="pct"/>
            <w:tcBorders>
              <w:top w:val="nil"/>
              <w:left w:val="nil"/>
              <w:bottom w:val="single" w:sz="4" w:space="0" w:color="auto"/>
              <w:right w:val="single" w:sz="4" w:space="0" w:color="auto"/>
            </w:tcBorders>
            <w:shd w:val="clear" w:color="000000" w:fill="F2F2F2"/>
            <w:noWrap/>
            <w:vAlign w:val="center"/>
          </w:tcPr>
          <w:p w14:paraId="6BEAF5B4" w14:textId="02A11BCE"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469</w:t>
            </w:r>
          </w:p>
        </w:tc>
        <w:tc>
          <w:tcPr>
            <w:tcW w:w="363" w:type="pct"/>
            <w:tcBorders>
              <w:top w:val="nil"/>
              <w:left w:val="nil"/>
              <w:bottom w:val="single" w:sz="4" w:space="0" w:color="auto"/>
              <w:right w:val="single" w:sz="4" w:space="0" w:color="auto"/>
            </w:tcBorders>
            <w:shd w:val="clear" w:color="000000" w:fill="F2F2F2"/>
            <w:noWrap/>
            <w:vAlign w:val="center"/>
          </w:tcPr>
          <w:p w14:paraId="2FE0EB9C" w14:textId="7FA0656F" w:rsidR="002F19E9" w:rsidRPr="002F19E9" w:rsidRDefault="000F5827" w:rsidP="002F19E9">
            <w:pPr>
              <w:spacing w:before="0" w:after="0"/>
              <w:jc w:val="center"/>
              <w:rPr>
                <w:color w:val="000000"/>
                <w:sz w:val="18"/>
                <w:szCs w:val="18"/>
                <w:lang w:val="sr-Cyrl-RS" w:eastAsia="en-GB"/>
              </w:rPr>
            </w:pPr>
            <w:r>
              <w:rPr>
                <w:color w:val="000000"/>
                <w:sz w:val="18"/>
                <w:szCs w:val="18"/>
              </w:rPr>
              <w:t>4</w:t>
            </w:r>
            <w:r>
              <w:rPr>
                <w:color w:val="000000"/>
                <w:sz w:val="18"/>
                <w:szCs w:val="18"/>
                <w:lang w:val="sr-Cyrl-RS"/>
              </w:rPr>
              <w:t>7</w:t>
            </w:r>
            <w:r w:rsidR="002F19E9" w:rsidRPr="002F19E9">
              <w:rPr>
                <w:color w:val="000000"/>
                <w:sz w:val="18"/>
                <w:szCs w:val="18"/>
              </w:rPr>
              <w:t>6</w:t>
            </w:r>
          </w:p>
        </w:tc>
        <w:tc>
          <w:tcPr>
            <w:tcW w:w="439" w:type="pct"/>
            <w:tcBorders>
              <w:top w:val="nil"/>
              <w:left w:val="single" w:sz="4" w:space="0" w:color="auto"/>
              <w:bottom w:val="single" w:sz="4" w:space="0" w:color="auto"/>
              <w:right w:val="single" w:sz="4" w:space="0" w:color="auto"/>
            </w:tcBorders>
            <w:shd w:val="clear" w:color="000000" w:fill="F2F2F2"/>
            <w:noWrap/>
            <w:vAlign w:val="center"/>
          </w:tcPr>
          <w:p w14:paraId="0F48A1E9" w14:textId="724E7E60" w:rsidR="002F19E9" w:rsidRPr="002F19E9" w:rsidRDefault="000F5827" w:rsidP="002F19E9">
            <w:pPr>
              <w:spacing w:before="0" w:after="0"/>
              <w:jc w:val="center"/>
              <w:rPr>
                <w:color w:val="000000"/>
                <w:sz w:val="18"/>
                <w:szCs w:val="18"/>
                <w:lang w:val="sr-Cyrl-RS" w:eastAsia="en-GB"/>
              </w:rPr>
            </w:pPr>
            <w:r>
              <w:rPr>
                <w:color w:val="000000"/>
                <w:sz w:val="18"/>
                <w:szCs w:val="18"/>
              </w:rPr>
              <w:t>1305</w:t>
            </w:r>
          </w:p>
        </w:tc>
      </w:tr>
      <w:tr w:rsidR="002F19E9" w:rsidRPr="006424C2" w14:paraId="42AEA0DF" w14:textId="77777777" w:rsidTr="003B69E0">
        <w:trPr>
          <w:trHeight w:val="227"/>
        </w:trPr>
        <w:tc>
          <w:tcPr>
            <w:tcW w:w="3472" w:type="pct"/>
            <w:shd w:val="clear" w:color="auto" w:fill="F2F2F2" w:themeFill="background1" w:themeFillShade="F2"/>
          </w:tcPr>
          <w:p w14:paraId="4AB825CE" w14:textId="607261FA"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4.3. Унапређење система принуде</w:t>
            </w:r>
          </w:p>
        </w:tc>
        <w:tc>
          <w:tcPr>
            <w:tcW w:w="363" w:type="pct"/>
            <w:tcBorders>
              <w:top w:val="nil"/>
              <w:left w:val="single" w:sz="4" w:space="0" w:color="auto"/>
              <w:bottom w:val="single" w:sz="4" w:space="0" w:color="auto"/>
              <w:right w:val="single" w:sz="4" w:space="0" w:color="auto"/>
            </w:tcBorders>
            <w:shd w:val="clear" w:color="000000" w:fill="F2F2F2"/>
            <w:noWrap/>
            <w:vAlign w:val="center"/>
          </w:tcPr>
          <w:p w14:paraId="158F252F" w14:textId="5923ADB0" w:rsidR="002F19E9" w:rsidRPr="002F19E9" w:rsidRDefault="00CD65FA" w:rsidP="002F19E9">
            <w:pPr>
              <w:spacing w:before="0" w:after="0"/>
              <w:jc w:val="center"/>
              <w:rPr>
                <w:color w:val="000000"/>
                <w:sz w:val="18"/>
                <w:szCs w:val="18"/>
                <w:lang w:val="sr-Cyrl-RS" w:eastAsia="en-GB"/>
              </w:rPr>
            </w:pPr>
            <w:r>
              <w:rPr>
                <w:color w:val="000000"/>
                <w:sz w:val="18"/>
                <w:szCs w:val="18"/>
              </w:rPr>
              <w:t>73</w:t>
            </w:r>
          </w:p>
        </w:tc>
        <w:tc>
          <w:tcPr>
            <w:tcW w:w="363" w:type="pct"/>
            <w:tcBorders>
              <w:top w:val="nil"/>
              <w:left w:val="nil"/>
              <w:bottom w:val="single" w:sz="4" w:space="0" w:color="auto"/>
              <w:right w:val="single" w:sz="4" w:space="0" w:color="auto"/>
            </w:tcBorders>
            <w:shd w:val="clear" w:color="000000" w:fill="F2F2F2"/>
            <w:noWrap/>
            <w:vAlign w:val="center"/>
          </w:tcPr>
          <w:p w14:paraId="2F922B48" w14:textId="3F8B49DC" w:rsidR="002F19E9" w:rsidRPr="00CD65FA" w:rsidRDefault="00CD65FA" w:rsidP="002F19E9">
            <w:pPr>
              <w:spacing w:before="0" w:after="0"/>
              <w:jc w:val="center"/>
              <w:rPr>
                <w:color w:val="000000"/>
                <w:sz w:val="18"/>
                <w:szCs w:val="18"/>
                <w:lang w:val="sr-Cyrl-RS" w:eastAsia="en-GB"/>
              </w:rPr>
            </w:pPr>
            <w:r>
              <w:rPr>
                <w:color w:val="000000"/>
                <w:sz w:val="18"/>
                <w:szCs w:val="18"/>
                <w:lang w:val="sr-Cyrl-RS"/>
              </w:rPr>
              <w:t>583</w:t>
            </w:r>
          </w:p>
        </w:tc>
        <w:tc>
          <w:tcPr>
            <w:tcW w:w="363" w:type="pct"/>
            <w:tcBorders>
              <w:top w:val="nil"/>
              <w:left w:val="nil"/>
              <w:bottom w:val="single" w:sz="4" w:space="0" w:color="auto"/>
              <w:right w:val="single" w:sz="4" w:space="0" w:color="auto"/>
            </w:tcBorders>
            <w:shd w:val="clear" w:color="000000" w:fill="F2F2F2"/>
            <w:noWrap/>
            <w:vAlign w:val="center"/>
          </w:tcPr>
          <w:p w14:paraId="15932D45" w14:textId="681E209C" w:rsidR="002F19E9" w:rsidRPr="00CD65FA" w:rsidRDefault="00CD65FA" w:rsidP="002F19E9">
            <w:pPr>
              <w:spacing w:before="0" w:after="0"/>
              <w:jc w:val="center"/>
              <w:rPr>
                <w:color w:val="000000"/>
                <w:sz w:val="18"/>
                <w:szCs w:val="18"/>
                <w:lang w:val="sr-Cyrl-RS" w:eastAsia="en-GB"/>
              </w:rPr>
            </w:pPr>
            <w:r>
              <w:rPr>
                <w:color w:val="000000"/>
                <w:sz w:val="18"/>
                <w:szCs w:val="18"/>
                <w:lang w:val="sr-Cyrl-RS"/>
              </w:rPr>
              <w:t>568</w:t>
            </w:r>
          </w:p>
        </w:tc>
        <w:tc>
          <w:tcPr>
            <w:tcW w:w="439" w:type="pct"/>
            <w:tcBorders>
              <w:top w:val="nil"/>
              <w:left w:val="single" w:sz="4" w:space="0" w:color="auto"/>
              <w:bottom w:val="single" w:sz="4" w:space="0" w:color="auto"/>
              <w:right w:val="single" w:sz="4" w:space="0" w:color="auto"/>
            </w:tcBorders>
            <w:shd w:val="clear" w:color="000000" w:fill="F2F2F2"/>
            <w:noWrap/>
            <w:vAlign w:val="center"/>
          </w:tcPr>
          <w:p w14:paraId="3E1EE7C7" w14:textId="00A8CDB5" w:rsidR="002F19E9" w:rsidRPr="000F5827" w:rsidRDefault="00CD65FA" w:rsidP="002F19E9">
            <w:pPr>
              <w:spacing w:before="0" w:after="0"/>
              <w:jc w:val="center"/>
              <w:rPr>
                <w:color w:val="000000"/>
                <w:sz w:val="18"/>
                <w:szCs w:val="18"/>
                <w:lang w:val="sr-Cyrl-RS" w:eastAsia="en-GB"/>
              </w:rPr>
            </w:pPr>
            <w:r>
              <w:rPr>
                <w:color w:val="000000"/>
                <w:sz w:val="18"/>
                <w:szCs w:val="18"/>
                <w:lang w:val="sr-Cyrl-RS"/>
              </w:rPr>
              <w:t>1224</w:t>
            </w:r>
          </w:p>
        </w:tc>
      </w:tr>
      <w:tr w:rsidR="002F19E9" w:rsidRPr="006424C2" w14:paraId="00DCEE9C" w14:textId="77777777" w:rsidTr="003B69E0">
        <w:trPr>
          <w:trHeight w:val="227"/>
        </w:trPr>
        <w:tc>
          <w:tcPr>
            <w:tcW w:w="3472" w:type="pct"/>
            <w:shd w:val="clear" w:color="auto" w:fill="F2F2F2" w:themeFill="background1" w:themeFillShade="F2"/>
          </w:tcPr>
          <w:p w14:paraId="1F689607" w14:textId="003F4C7B"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4.4. Праћење нивоа знања, ставова и безбедног понашања учесника у  саобраћају</w:t>
            </w:r>
          </w:p>
        </w:tc>
        <w:tc>
          <w:tcPr>
            <w:tcW w:w="363" w:type="pct"/>
            <w:tcBorders>
              <w:top w:val="nil"/>
              <w:left w:val="single" w:sz="4" w:space="0" w:color="auto"/>
              <w:bottom w:val="single" w:sz="4" w:space="0" w:color="auto"/>
              <w:right w:val="single" w:sz="4" w:space="0" w:color="auto"/>
            </w:tcBorders>
            <w:shd w:val="clear" w:color="000000" w:fill="F2F2F2"/>
            <w:noWrap/>
            <w:vAlign w:val="center"/>
          </w:tcPr>
          <w:p w14:paraId="0A505B8B" w14:textId="27074D81"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8</w:t>
            </w:r>
          </w:p>
        </w:tc>
        <w:tc>
          <w:tcPr>
            <w:tcW w:w="363" w:type="pct"/>
            <w:tcBorders>
              <w:top w:val="nil"/>
              <w:left w:val="nil"/>
              <w:bottom w:val="single" w:sz="4" w:space="0" w:color="auto"/>
              <w:right w:val="single" w:sz="4" w:space="0" w:color="auto"/>
            </w:tcBorders>
            <w:shd w:val="clear" w:color="000000" w:fill="F2F2F2"/>
            <w:noWrap/>
            <w:vAlign w:val="center"/>
          </w:tcPr>
          <w:p w14:paraId="47D4A489" w14:textId="342D8502"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28</w:t>
            </w:r>
          </w:p>
        </w:tc>
        <w:tc>
          <w:tcPr>
            <w:tcW w:w="363" w:type="pct"/>
            <w:tcBorders>
              <w:top w:val="nil"/>
              <w:left w:val="nil"/>
              <w:bottom w:val="single" w:sz="4" w:space="0" w:color="auto"/>
              <w:right w:val="single" w:sz="4" w:space="0" w:color="auto"/>
            </w:tcBorders>
            <w:shd w:val="clear" w:color="000000" w:fill="F2F2F2"/>
            <w:noWrap/>
            <w:vAlign w:val="center"/>
          </w:tcPr>
          <w:p w14:paraId="43B8E8B9" w14:textId="3061E883"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24</w:t>
            </w:r>
          </w:p>
        </w:tc>
        <w:tc>
          <w:tcPr>
            <w:tcW w:w="439" w:type="pct"/>
            <w:tcBorders>
              <w:top w:val="nil"/>
              <w:left w:val="single" w:sz="4" w:space="0" w:color="auto"/>
              <w:bottom w:val="single" w:sz="4" w:space="0" w:color="auto"/>
              <w:right w:val="single" w:sz="4" w:space="0" w:color="auto"/>
            </w:tcBorders>
            <w:shd w:val="clear" w:color="000000" w:fill="F2F2F2"/>
            <w:noWrap/>
            <w:vAlign w:val="center"/>
          </w:tcPr>
          <w:p w14:paraId="575F5F6E" w14:textId="075A6EE0"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60</w:t>
            </w:r>
          </w:p>
        </w:tc>
      </w:tr>
      <w:tr w:rsidR="002F19E9" w:rsidRPr="006424C2" w14:paraId="29E52084" w14:textId="77777777" w:rsidTr="00DF5DDF">
        <w:trPr>
          <w:trHeight w:val="580"/>
        </w:trPr>
        <w:tc>
          <w:tcPr>
            <w:tcW w:w="3472" w:type="pct"/>
            <w:shd w:val="clear" w:color="auto" w:fill="FFC000" w:themeFill="accent4"/>
          </w:tcPr>
          <w:p w14:paraId="3949365E" w14:textId="3F714F77" w:rsidR="002F19E9" w:rsidRPr="006424C2" w:rsidRDefault="002F19E9" w:rsidP="002F19E9">
            <w:pPr>
              <w:spacing w:before="0" w:after="0"/>
              <w:jc w:val="left"/>
              <w:rPr>
                <w:b/>
                <w:bCs/>
                <w:color w:val="000000"/>
                <w:sz w:val="18"/>
                <w:szCs w:val="18"/>
                <w:lang w:val="sr-Cyrl-RS" w:eastAsia="en-GB"/>
              </w:rPr>
            </w:pPr>
            <w:r w:rsidRPr="006424C2">
              <w:rPr>
                <w:b/>
                <w:bCs/>
                <w:color w:val="000000"/>
                <w:sz w:val="18"/>
                <w:szCs w:val="18"/>
                <w:lang w:val="sr-Cyrl-RS" w:eastAsia="en-GB"/>
              </w:rPr>
              <w:t>ПОСЕБНИ ЦИЉ 5</w:t>
            </w:r>
          </w:p>
          <w:p w14:paraId="405E7436" w14:textId="48B79422" w:rsidR="002F19E9" w:rsidRPr="006424C2" w:rsidRDefault="002F19E9" w:rsidP="002F19E9">
            <w:pPr>
              <w:spacing w:before="0" w:after="0"/>
              <w:jc w:val="left"/>
              <w:rPr>
                <w:b/>
                <w:bCs/>
                <w:color w:val="000000"/>
                <w:sz w:val="18"/>
                <w:szCs w:val="18"/>
                <w:lang w:val="sr-Cyrl-RS" w:eastAsia="en-GB"/>
              </w:rPr>
            </w:pPr>
            <w:r w:rsidRPr="006424C2">
              <w:rPr>
                <w:b/>
                <w:bCs/>
                <w:color w:val="000000"/>
                <w:sz w:val="18"/>
                <w:szCs w:val="18"/>
                <w:lang w:val="sr-Cyrl-RS" w:eastAsia="en-GB"/>
              </w:rPr>
              <w:t>Систем спасавања и збрињавања који максимизира могућност преживљавања и успешност здравственог опоравка повређених у саобраћајним незгодама</w:t>
            </w:r>
          </w:p>
        </w:tc>
        <w:tc>
          <w:tcPr>
            <w:tcW w:w="363" w:type="pct"/>
            <w:tcBorders>
              <w:top w:val="single" w:sz="4" w:space="0" w:color="auto"/>
              <w:left w:val="single" w:sz="4" w:space="0" w:color="auto"/>
              <w:bottom w:val="single" w:sz="4" w:space="0" w:color="auto"/>
              <w:right w:val="single" w:sz="4" w:space="0" w:color="auto"/>
            </w:tcBorders>
            <w:shd w:val="clear" w:color="000000" w:fill="FFC000"/>
            <w:noWrap/>
            <w:vAlign w:val="center"/>
          </w:tcPr>
          <w:p w14:paraId="029D165C" w14:textId="5770CA68" w:rsidR="00CD65FA" w:rsidRPr="00CD65FA" w:rsidRDefault="00CD65FA" w:rsidP="002F19E9">
            <w:pPr>
              <w:spacing w:before="0" w:after="0"/>
              <w:jc w:val="center"/>
              <w:rPr>
                <w:b/>
                <w:bCs/>
                <w:color w:val="000000"/>
                <w:sz w:val="18"/>
                <w:szCs w:val="18"/>
                <w:lang w:val="sr-Cyrl-RS" w:eastAsia="en-GB"/>
              </w:rPr>
            </w:pPr>
            <w:r>
              <w:rPr>
                <w:b/>
                <w:bCs/>
                <w:color w:val="000000"/>
                <w:sz w:val="18"/>
                <w:szCs w:val="18"/>
                <w:lang w:val="sr-Cyrl-RS"/>
              </w:rPr>
              <w:t>45</w:t>
            </w:r>
          </w:p>
        </w:tc>
        <w:tc>
          <w:tcPr>
            <w:tcW w:w="363" w:type="pct"/>
            <w:tcBorders>
              <w:top w:val="single" w:sz="4" w:space="0" w:color="auto"/>
              <w:left w:val="nil"/>
              <w:bottom w:val="single" w:sz="4" w:space="0" w:color="auto"/>
              <w:right w:val="single" w:sz="4" w:space="0" w:color="auto"/>
            </w:tcBorders>
            <w:shd w:val="clear" w:color="000000" w:fill="FFC000"/>
            <w:noWrap/>
            <w:vAlign w:val="center"/>
          </w:tcPr>
          <w:p w14:paraId="5F6F799F" w14:textId="6DF1DBFF" w:rsidR="00CD65FA" w:rsidRPr="00CD65FA" w:rsidRDefault="00B47A75" w:rsidP="002F19E9">
            <w:pPr>
              <w:spacing w:before="0" w:after="0"/>
              <w:jc w:val="center"/>
              <w:rPr>
                <w:b/>
                <w:bCs/>
                <w:sz w:val="18"/>
                <w:szCs w:val="18"/>
                <w:lang w:val="sr-Cyrl-RS" w:eastAsia="en-GB"/>
              </w:rPr>
            </w:pPr>
            <w:r>
              <w:rPr>
                <w:b/>
                <w:bCs/>
                <w:sz w:val="18"/>
                <w:szCs w:val="18"/>
                <w:lang w:val="sr-Cyrl-RS"/>
              </w:rPr>
              <w:t>27</w:t>
            </w:r>
            <w:r w:rsidR="00C367C9" w:rsidRPr="00C367C9">
              <w:rPr>
                <w:b/>
                <w:bCs/>
                <w:sz w:val="18"/>
                <w:szCs w:val="18"/>
                <w:lang w:val="sr-Cyrl-RS"/>
              </w:rPr>
              <w:t>6</w:t>
            </w:r>
          </w:p>
        </w:tc>
        <w:tc>
          <w:tcPr>
            <w:tcW w:w="363" w:type="pct"/>
            <w:tcBorders>
              <w:top w:val="single" w:sz="4" w:space="0" w:color="auto"/>
              <w:left w:val="nil"/>
              <w:bottom w:val="single" w:sz="4" w:space="0" w:color="auto"/>
              <w:right w:val="single" w:sz="4" w:space="0" w:color="auto"/>
            </w:tcBorders>
            <w:shd w:val="clear" w:color="000000" w:fill="FFC000"/>
            <w:noWrap/>
            <w:vAlign w:val="center"/>
          </w:tcPr>
          <w:p w14:paraId="5299BD6D" w14:textId="5DBE7682" w:rsidR="00CD65FA" w:rsidRPr="00CD65FA" w:rsidRDefault="00B47A75" w:rsidP="00B47A75">
            <w:pPr>
              <w:spacing w:before="0" w:after="0"/>
              <w:jc w:val="center"/>
              <w:rPr>
                <w:b/>
                <w:bCs/>
                <w:sz w:val="18"/>
                <w:szCs w:val="18"/>
                <w:lang w:val="sr-Cyrl-RS" w:eastAsia="en-GB"/>
              </w:rPr>
            </w:pPr>
            <w:r>
              <w:rPr>
                <w:b/>
                <w:bCs/>
                <w:sz w:val="18"/>
                <w:szCs w:val="18"/>
                <w:lang w:val="sr-Cyrl-RS"/>
              </w:rPr>
              <w:t>20</w:t>
            </w:r>
            <w:r w:rsidR="00CD65FA">
              <w:rPr>
                <w:b/>
                <w:bCs/>
                <w:sz w:val="18"/>
                <w:szCs w:val="18"/>
                <w:lang w:val="sr-Cyrl-RS"/>
              </w:rPr>
              <w:t>6</w:t>
            </w:r>
          </w:p>
        </w:tc>
        <w:tc>
          <w:tcPr>
            <w:tcW w:w="439" w:type="pct"/>
            <w:tcBorders>
              <w:top w:val="nil"/>
              <w:left w:val="single" w:sz="4" w:space="0" w:color="auto"/>
              <w:bottom w:val="single" w:sz="4" w:space="0" w:color="auto"/>
              <w:right w:val="single" w:sz="4" w:space="0" w:color="auto"/>
            </w:tcBorders>
            <w:shd w:val="clear" w:color="000000" w:fill="FFC000"/>
            <w:noWrap/>
            <w:vAlign w:val="center"/>
          </w:tcPr>
          <w:p w14:paraId="124CDDC9" w14:textId="06A4475D" w:rsidR="00CD65FA" w:rsidRPr="00CD65FA" w:rsidRDefault="00B47A75" w:rsidP="002F19E9">
            <w:pPr>
              <w:spacing w:before="0" w:after="0"/>
              <w:jc w:val="center"/>
              <w:rPr>
                <w:b/>
                <w:bCs/>
                <w:sz w:val="18"/>
                <w:szCs w:val="18"/>
                <w:lang w:val="sr-Cyrl-RS" w:eastAsia="en-GB"/>
              </w:rPr>
            </w:pPr>
            <w:r>
              <w:rPr>
                <w:b/>
                <w:bCs/>
                <w:sz w:val="18"/>
                <w:szCs w:val="18"/>
                <w:lang w:val="sr-Cyrl-RS"/>
              </w:rPr>
              <w:t>52</w:t>
            </w:r>
            <w:r w:rsidR="00C367C9" w:rsidRPr="00C367C9">
              <w:rPr>
                <w:b/>
                <w:bCs/>
                <w:sz w:val="18"/>
                <w:szCs w:val="18"/>
                <w:lang w:val="sr-Cyrl-RS"/>
              </w:rPr>
              <w:t>7</w:t>
            </w:r>
          </w:p>
        </w:tc>
      </w:tr>
      <w:tr w:rsidR="002F19E9" w:rsidRPr="006424C2" w14:paraId="66CB5BBF" w14:textId="77777777" w:rsidTr="00DF5DDF">
        <w:trPr>
          <w:trHeight w:val="207"/>
        </w:trPr>
        <w:tc>
          <w:tcPr>
            <w:tcW w:w="3472" w:type="pct"/>
            <w:shd w:val="clear" w:color="auto" w:fill="FFF2CC" w:themeFill="accent4" w:themeFillTint="33"/>
          </w:tcPr>
          <w:p w14:paraId="561D4025" w14:textId="376AA37B"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5.1. Доношење заједничких усаглашених националних процедура поступања свих хитних служби након СН</w:t>
            </w:r>
          </w:p>
        </w:tc>
        <w:tc>
          <w:tcPr>
            <w:tcW w:w="363" w:type="pct"/>
            <w:tcBorders>
              <w:top w:val="nil"/>
              <w:left w:val="single" w:sz="4" w:space="0" w:color="auto"/>
              <w:bottom w:val="single" w:sz="4" w:space="0" w:color="auto"/>
              <w:right w:val="single" w:sz="4" w:space="0" w:color="auto"/>
            </w:tcBorders>
            <w:shd w:val="clear" w:color="000000" w:fill="FFF2CC"/>
            <w:noWrap/>
            <w:vAlign w:val="center"/>
          </w:tcPr>
          <w:p w14:paraId="3B329D44" w14:textId="4C2AFD94"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w:t>
            </w:r>
          </w:p>
        </w:tc>
        <w:tc>
          <w:tcPr>
            <w:tcW w:w="363" w:type="pct"/>
            <w:tcBorders>
              <w:top w:val="nil"/>
              <w:left w:val="nil"/>
              <w:bottom w:val="single" w:sz="4" w:space="0" w:color="auto"/>
              <w:right w:val="single" w:sz="4" w:space="0" w:color="auto"/>
            </w:tcBorders>
            <w:shd w:val="clear" w:color="000000" w:fill="FFF2CC"/>
            <w:noWrap/>
            <w:vAlign w:val="center"/>
          </w:tcPr>
          <w:p w14:paraId="1FC7FAAB" w14:textId="78E6EB2A"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w:t>
            </w:r>
          </w:p>
        </w:tc>
        <w:tc>
          <w:tcPr>
            <w:tcW w:w="363" w:type="pct"/>
            <w:tcBorders>
              <w:top w:val="nil"/>
              <w:left w:val="nil"/>
              <w:bottom w:val="single" w:sz="4" w:space="0" w:color="auto"/>
              <w:right w:val="single" w:sz="4" w:space="0" w:color="auto"/>
            </w:tcBorders>
            <w:shd w:val="clear" w:color="000000" w:fill="FFF2CC"/>
            <w:noWrap/>
            <w:vAlign w:val="center"/>
          </w:tcPr>
          <w:p w14:paraId="55E8381A" w14:textId="0C32C111"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w:t>
            </w:r>
          </w:p>
        </w:tc>
        <w:tc>
          <w:tcPr>
            <w:tcW w:w="439" w:type="pct"/>
            <w:tcBorders>
              <w:top w:val="nil"/>
              <w:left w:val="single" w:sz="4" w:space="0" w:color="auto"/>
              <w:bottom w:val="single" w:sz="4" w:space="0" w:color="auto"/>
              <w:right w:val="single" w:sz="4" w:space="0" w:color="auto"/>
            </w:tcBorders>
            <w:shd w:val="clear" w:color="000000" w:fill="FFF2CC"/>
            <w:noWrap/>
            <w:vAlign w:val="center"/>
          </w:tcPr>
          <w:p w14:paraId="38D1E1AC" w14:textId="5C0C360B"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0</w:t>
            </w:r>
          </w:p>
        </w:tc>
      </w:tr>
      <w:tr w:rsidR="002F19E9" w:rsidRPr="006424C2" w14:paraId="1833EDB5" w14:textId="77777777" w:rsidTr="006C36FD">
        <w:trPr>
          <w:trHeight w:val="227"/>
        </w:trPr>
        <w:tc>
          <w:tcPr>
            <w:tcW w:w="3472" w:type="pct"/>
            <w:shd w:val="clear" w:color="auto" w:fill="FFF2CC" w:themeFill="accent4" w:themeFillTint="33"/>
          </w:tcPr>
          <w:p w14:paraId="228BAD8B" w14:textId="7180F0F5"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5.2. Доношење обавезујућих националних прописа за опрему и обученост хитних служби за деловање након СН</w:t>
            </w:r>
          </w:p>
        </w:tc>
        <w:tc>
          <w:tcPr>
            <w:tcW w:w="363" w:type="pct"/>
            <w:tcBorders>
              <w:top w:val="nil"/>
              <w:left w:val="single" w:sz="4" w:space="0" w:color="auto"/>
              <w:bottom w:val="single" w:sz="4" w:space="0" w:color="auto"/>
              <w:right w:val="single" w:sz="4" w:space="0" w:color="auto"/>
            </w:tcBorders>
            <w:shd w:val="clear" w:color="000000" w:fill="FFF2CC"/>
            <w:noWrap/>
            <w:vAlign w:val="center"/>
          </w:tcPr>
          <w:p w14:paraId="638D6A56" w14:textId="3DB0EC3B"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w:t>
            </w:r>
          </w:p>
        </w:tc>
        <w:tc>
          <w:tcPr>
            <w:tcW w:w="363" w:type="pct"/>
            <w:tcBorders>
              <w:top w:val="nil"/>
              <w:left w:val="nil"/>
              <w:bottom w:val="single" w:sz="4" w:space="0" w:color="auto"/>
              <w:right w:val="single" w:sz="4" w:space="0" w:color="auto"/>
            </w:tcBorders>
            <w:shd w:val="clear" w:color="000000" w:fill="FFF2CC"/>
            <w:noWrap/>
            <w:vAlign w:val="center"/>
          </w:tcPr>
          <w:p w14:paraId="433551F7" w14:textId="3AA22396" w:rsidR="002F19E9" w:rsidRPr="002F19E9" w:rsidRDefault="00CD65FA" w:rsidP="002F19E9">
            <w:pPr>
              <w:spacing w:before="0" w:after="0"/>
              <w:jc w:val="center"/>
              <w:rPr>
                <w:color w:val="000000"/>
                <w:sz w:val="18"/>
                <w:szCs w:val="18"/>
                <w:lang w:val="sr-Cyrl-RS" w:eastAsia="en-GB"/>
              </w:rPr>
            </w:pPr>
            <w:r>
              <w:rPr>
                <w:color w:val="000000"/>
                <w:sz w:val="18"/>
                <w:szCs w:val="18"/>
              </w:rPr>
              <w:t>13</w:t>
            </w:r>
          </w:p>
        </w:tc>
        <w:tc>
          <w:tcPr>
            <w:tcW w:w="363" w:type="pct"/>
            <w:tcBorders>
              <w:top w:val="nil"/>
              <w:left w:val="nil"/>
              <w:bottom w:val="single" w:sz="4" w:space="0" w:color="auto"/>
              <w:right w:val="single" w:sz="4" w:space="0" w:color="auto"/>
            </w:tcBorders>
            <w:shd w:val="clear" w:color="000000" w:fill="FFF2CC"/>
            <w:noWrap/>
            <w:vAlign w:val="center"/>
          </w:tcPr>
          <w:p w14:paraId="6F9639B5" w14:textId="3A216E51"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w:t>
            </w:r>
          </w:p>
        </w:tc>
        <w:tc>
          <w:tcPr>
            <w:tcW w:w="439" w:type="pct"/>
            <w:tcBorders>
              <w:top w:val="nil"/>
              <w:left w:val="single" w:sz="4" w:space="0" w:color="auto"/>
              <w:bottom w:val="single" w:sz="4" w:space="0" w:color="auto"/>
              <w:right w:val="single" w:sz="4" w:space="0" w:color="auto"/>
            </w:tcBorders>
            <w:shd w:val="clear" w:color="000000" w:fill="FFF2CC"/>
            <w:noWrap/>
            <w:vAlign w:val="center"/>
          </w:tcPr>
          <w:p w14:paraId="56A522C6" w14:textId="0DCB21BB" w:rsidR="002F19E9" w:rsidRPr="002F19E9" w:rsidRDefault="00CD65FA" w:rsidP="002F19E9">
            <w:pPr>
              <w:spacing w:before="0" w:after="0"/>
              <w:jc w:val="center"/>
              <w:rPr>
                <w:color w:val="000000"/>
                <w:sz w:val="18"/>
                <w:szCs w:val="18"/>
                <w:lang w:val="sr-Cyrl-RS" w:eastAsia="en-GB"/>
              </w:rPr>
            </w:pPr>
            <w:r>
              <w:rPr>
                <w:color w:val="000000"/>
                <w:sz w:val="18"/>
                <w:szCs w:val="18"/>
              </w:rPr>
              <w:t>13</w:t>
            </w:r>
          </w:p>
        </w:tc>
      </w:tr>
      <w:tr w:rsidR="002F19E9" w:rsidRPr="006424C2" w14:paraId="4574ADB7" w14:textId="77777777" w:rsidTr="006C36FD">
        <w:trPr>
          <w:trHeight w:val="227"/>
        </w:trPr>
        <w:tc>
          <w:tcPr>
            <w:tcW w:w="3472" w:type="pct"/>
            <w:shd w:val="clear" w:color="auto" w:fill="FFF2CC" w:themeFill="accent4" w:themeFillTint="33"/>
          </w:tcPr>
          <w:p w14:paraId="1B330230" w14:textId="388A7E51"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5.3. Успостављање савременог квалитетног комуникационог система</w:t>
            </w:r>
          </w:p>
        </w:tc>
        <w:tc>
          <w:tcPr>
            <w:tcW w:w="363" w:type="pct"/>
            <w:tcBorders>
              <w:top w:val="nil"/>
              <w:left w:val="single" w:sz="4" w:space="0" w:color="auto"/>
              <w:bottom w:val="single" w:sz="4" w:space="0" w:color="auto"/>
              <w:right w:val="single" w:sz="4" w:space="0" w:color="auto"/>
            </w:tcBorders>
            <w:shd w:val="clear" w:color="000000" w:fill="FFF2CC"/>
            <w:noWrap/>
            <w:vAlign w:val="center"/>
          </w:tcPr>
          <w:p w14:paraId="0EE79F37" w14:textId="0E5EFBAB"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w:t>
            </w:r>
          </w:p>
        </w:tc>
        <w:tc>
          <w:tcPr>
            <w:tcW w:w="363" w:type="pct"/>
            <w:tcBorders>
              <w:top w:val="nil"/>
              <w:left w:val="nil"/>
              <w:bottom w:val="single" w:sz="4" w:space="0" w:color="auto"/>
              <w:right w:val="single" w:sz="4" w:space="0" w:color="auto"/>
            </w:tcBorders>
            <w:shd w:val="clear" w:color="000000" w:fill="FFF2CC"/>
            <w:noWrap/>
            <w:vAlign w:val="center"/>
          </w:tcPr>
          <w:p w14:paraId="66D3C829" w14:textId="58B9516C"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46</w:t>
            </w:r>
          </w:p>
        </w:tc>
        <w:tc>
          <w:tcPr>
            <w:tcW w:w="363" w:type="pct"/>
            <w:tcBorders>
              <w:top w:val="nil"/>
              <w:left w:val="nil"/>
              <w:bottom w:val="single" w:sz="4" w:space="0" w:color="auto"/>
              <w:right w:val="single" w:sz="4" w:space="0" w:color="auto"/>
            </w:tcBorders>
            <w:shd w:val="clear" w:color="000000" w:fill="FFF2CC"/>
            <w:noWrap/>
            <w:vAlign w:val="center"/>
          </w:tcPr>
          <w:p w14:paraId="65B2BC29" w14:textId="2CB58EC9"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60</w:t>
            </w:r>
          </w:p>
        </w:tc>
        <w:tc>
          <w:tcPr>
            <w:tcW w:w="439" w:type="pct"/>
            <w:tcBorders>
              <w:top w:val="nil"/>
              <w:left w:val="single" w:sz="4" w:space="0" w:color="auto"/>
              <w:bottom w:val="single" w:sz="4" w:space="0" w:color="auto"/>
              <w:right w:val="single" w:sz="4" w:space="0" w:color="auto"/>
            </w:tcBorders>
            <w:shd w:val="clear" w:color="000000" w:fill="FFF2CC"/>
            <w:noWrap/>
            <w:vAlign w:val="center"/>
          </w:tcPr>
          <w:p w14:paraId="5122F743" w14:textId="066464D7"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106</w:t>
            </w:r>
          </w:p>
        </w:tc>
      </w:tr>
      <w:tr w:rsidR="002F19E9" w:rsidRPr="006424C2" w14:paraId="6215D522" w14:textId="77777777" w:rsidTr="006C36FD">
        <w:trPr>
          <w:trHeight w:val="227"/>
        </w:trPr>
        <w:tc>
          <w:tcPr>
            <w:tcW w:w="3472" w:type="pct"/>
            <w:shd w:val="clear" w:color="auto" w:fill="FFF2CC" w:themeFill="accent4" w:themeFillTint="33"/>
          </w:tcPr>
          <w:p w14:paraId="2839204C" w14:textId="4B28FFA8"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5.4. Успостављање службе хеликоптерске хитне медицинске помоћи</w:t>
            </w:r>
          </w:p>
        </w:tc>
        <w:tc>
          <w:tcPr>
            <w:tcW w:w="363" w:type="pct"/>
            <w:tcBorders>
              <w:top w:val="nil"/>
              <w:left w:val="single" w:sz="4" w:space="0" w:color="auto"/>
              <w:bottom w:val="single" w:sz="4" w:space="0" w:color="auto"/>
              <w:right w:val="single" w:sz="4" w:space="0" w:color="auto"/>
            </w:tcBorders>
            <w:shd w:val="clear" w:color="000000" w:fill="FFF2CC"/>
            <w:noWrap/>
            <w:vAlign w:val="center"/>
          </w:tcPr>
          <w:p w14:paraId="3298BCC8" w14:textId="6C11583C"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w:t>
            </w:r>
          </w:p>
        </w:tc>
        <w:tc>
          <w:tcPr>
            <w:tcW w:w="363" w:type="pct"/>
            <w:tcBorders>
              <w:top w:val="nil"/>
              <w:left w:val="nil"/>
              <w:bottom w:val="single" w:sz="4" w:space="0" w:color="auto"/>
              <w:right w:val="single" w:sz="4" w:space="0" w:color="auto"/>
            </w:tcBorders>
            <w:shd w:val="clear" w:color="000000" w:fill="FFF2CC"/>
            <w:noWrap/>
            <w:vAlign w:val="center"/>
          </w:tcPr>
          <w:p w14:paraId="288F0ED6" w14:textId="058DAD2A" w:rsidR="002F19E9" w:rsidRPr="00D35FF8" w:rsidRDefault="002F19E9" w:rsidP="002F19E9">
            <w:pPr>
              <w:spacing w:before="0" w:after="0"/>
              <w:jc w:val="center"/>
              <w:rPr>
                <w:sz w:val="18"/>
                <w:szCs w:val="18"/>
                <w:lang w:val="sr-Cyrl-RS" w:eastAsia="en-GB"/>
              </w:rPr>
            </w:pPr>
            <w:r w:rsidRPr="00D35FF8">
              <w:rPr>
                <w:sz w:val="18"/>
                <w:szCs w:val="18"/>
              </w:rPr>
              <w:t>9</w:t>
            </w:r>
          </w:p>
        </w:tc>
        <w:tc>
          <w:tcPr>
            <w:tcW w:w="363" w:type="pct"/>
            <w:tcBorders>
              <w:top w:val="nil"/>
              <w:left w:val="nil"/>
              <w:bottom w:val="single" w:sz="4" w:space="0" w:color="auto"/>
              <w:right w:val="single" w:sz="4" w:space="0" w:color="auto"/>
            </w:tcBorders>
            <w:shd w:val="clear" w:color="000000" w:fill="FFF2CC"/>
            <w:noWrap/>
            <w:vAlign w:val="center"/>
          </w:tcPr>
          <w:p w14:paraId="1338FAD7" w14:textId="4ADB976B" w:rsidR="002F19E9" w:rsidRPr="00D35FF8" w:rsidRDefault="002F19E9" w:rsidP="002F19E9">
            <w:pPr>
              <w:spacing w:before="0" w:after="0"/>
              <w:jc w:val="center"/>
              <w:rPr>
                <w:sz w:val="18"/>
                <w:szCs w:val="18"/>
                <w:lang w:val="sr-Cyrl-RS" w:eastAsia="en-GB"/>
              </w:rPr>
            </w:pPr>
            <w:r w:rsidRPr="00D35FF8">
              <w:rPr>
                <w:sz w:val="18"/>
                <w:szCs w:val="18"/>
              </w:rPr>
              <w:t>4</w:t>
            </w:r>
          </w:p>
        </w:tc>
        <w:tc>
          <w:tcPr>
            <w:tcW w:w="439" w:type="pct"/>
            <w:tcBorders>
              <w:top w:val="nil"/>
              <w:left w:val="single" w:sz="4" w:space="0" w:color="auto"/>
              <w:bottom w:val="single" w:sz="4" w:space="0" w:color="auto"/>
              <w:right w:val="single" w:sz="4" w:space="0" w:color="auto"/>
            </w:tcBorders>
            <w:shd w:val="clear" w:color="000000" w:fill="FFF2CC"/>
            <w:noWrap/>
            <w:vAlign w:val="center"/>
          </w:tcPr>
          <w:p w14:paraId="60817942" w14:textId="629898D6" w:rsidR="002F19E9" w:rsidRPr="00D35FF8" w:rsidRDefault="002F19E9" w:rsidP="002F19E9">
            <w:pPr>
              <w:spacing w:before="0" w:after="0"/>
              <w:jc w:val="center"/>
              <w:rPr>
                <w:sz w:val="18"/>
                <w:szCs w:val="18"/>
                <w:lang w:val="sr-Cyrl-RS" w:eastAsia="en-GB"/>
              </w:rPr>
            </w:pPr>
            <w:r w:rsidRPr="00D35FF8">
              <w:rPr>
                <w:sz w:val="18"/>
                <w:szCs w:val="18"/>
              </w:rPr>
              <w:t>13</w:t>
            </w:r>
          </w:p>
        </w:tc>
      </w:tr>
      <w:tr w:rsidR="002F19E9" w:rsidRPr="006424C2" w14:paraId="44D2F42D" w14:textId="77777777" w:rsidTr="006C36FD">
        <w:trPr>
          <w:trHeight w:val="239"/>
        </w:trPr>
        <w:tc>
          <w:tcPr>
            <w:tcW w:w="3472" w:type="pct"/>
            <w:shd w:val="clear" w:color="auto" w:fill="FFF2CC" w:themeFill="accent4" w:themeFillTint="33"/>
          </w:tcPr>
          <w:p w14:paraId="7A9E525D" w14:textId="7EE70FFD"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5.5. Унапређење стручности, оспособљености и увежбаности припадника хитних служби за деловање након СН</w:t>
            </w:r>
          </w:p>
        </w:tc>
        <w:tc>
          <w:tcPr>
            <w:tcW w:w="363" w:type="pct"/>
            <w:tcBorders>
              <w:top w:val="nil"/>
              <w:left w:val="single" w:sz="4" w:space="0" w:color="auto"/>
              <w:bottom w:val="single" w:sz="4" w:space="0" w:color="auto"/>
              <w:right w:val="single" w:sz="4" w:space="0" w:color="auto"/>
            </w:tcBorders>
            <w:shd w:val="clear" w:color="000000" w:fill="FFF2CC"/>
            <w:noWrap/>
            <w:vAlign w:val="center"/>
          </w:tcPr>
          <w:p w14:paraId="26CAB1E6" w14:textId="4A5C14B4"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w:t>
            </w:r>
          </w:p>
        </w:tc>
        <w:tc>
          <w:tcPr>
            <w:tcW w:w="363" w:type="pct"/>
            <w:tcBorders>
              <w:top w:val="nil"/>
              <w:left w:val="nil"/>
              <w:bottom w:val="single" w:sz="4" w:space="0" w:color="auto"/>
              <w:right w:val="single" w:sz="4" w:space="0" w:color="auto"/>
            </w:tcBorders>
            <w:shd w:val="clear" w:color="000000" w:fill="FFF2CC"/>
            <w:noWrap/>
            <w:vAlign w:val="center"/>
          </w:tcPr>
          <w:p w14:paraId="49177EA0" w14:textId="52610A01" w:rsidR="002F19E9" w:rsidRPr="00C367C9" w:rsidRDefault="00C367C9" w:rsidP="002F19E9">
            <w:pPr>
              <w:spacing w:before="0" w:after="0"/>
              <w:jc w:val="center"/>
              <w:rPr>
                <w:sz w:val="18"/>
                <w:szCs w:val="18"/>
                <w:lang w:val="sr-Cyrl-RS" w:eastAsia="en-GB"/>
              </w:rPr>
            </w:pPr>
            <w:r w:rsidRPr="00C367C9">
              <w:rPr>
                <w:sz w:val="18"/>
                <w:szCs w:val="18"/>
              </w:rPr>
              <w:t>12</w:t>
            </w:r>
          </w:p>
        </w:tc>
        <w:tc>
          <w:tcPr>
            <w:tcW w:w="363" w:type="pct"/>
            <w:tcBorders>
              <w:top w:val="nil"/>
              <w:left w:val="nil"/>
              <w:bottom w:val="single" w:sz="4" w:space="0" w:color="auto"/>
              <w:right w:val="single" w:sz="4" w:space="0" w:color="auto"/>
            </w:tcBorders>
            <w:shd w:val="clear" w:color="000000" w:fill="FFF2CC"/>
            <w:noWrap/>
            <w:vAlign w:val="center"/>
          </w:tcPr>
          <w:p w14:paraId="25619133" w14:textId="1AE8FEE8" w:rsidR="002F19E9" w:rsidRPr="00C367C9" w:rsidRDefault="002F19E9" w:rsidP="002F19E9">
            <w:pPr>
              <w:spacing w:before="0" w:after="0"/>
              <w:jc w:val="center"/>
              <w:rPr>
                <w:sz w:val="18"/>
                <w:szCs w:val="18"/>
                <w:lang w:val="sr-Cyrl-RS" w:eastAsia="en-GB"/>
              </w:rPr>
            </w:pPr>
            <w:r w:rsidRPr="00C367C9">
              <w:rPr>
                <w:sz w:val="18"/>
                <w:szCs w:val="18"/>
              </w:rPr>
              <w:t>12</w:t>
            </w:r>
          </w:p>
        </w:tc>
        <w:tc>
          <w:tcPr>
            <w:tcW w:w="439" w:type="pct"/>
            <w:tcBorders>
              <w:top w:val="nil"/>
              <w:left w:val="single" w:sz="4" w:space="0" w:color="auto"/>
              <w:bottom w:val="single" w:sz="4" w:space="0" w:color="auto"/>
              <w:right w:val="single" w:sz="4" w:space="0" w:color="auto"/>
            </w:tcBorders>
            <w:shd w:val="clear" w:color="000000" w:fill="FFF2CC"/>
            <w:noWrap/>
            <w:vAlign w:val="center"/>
          </w:tcPr>
          <w:p w14:paraId="4A128DB3" w14:textId="29264B1C" w:rsidR="002F19E9" w:rsidRPr="00C367C9" w:rsidRDefault="00C367C9" w:rsidP="002F19E9">
            <w:pPr>
              <w:spacing w:before="0" w:after="0"/>
              <w:jc w:val="center"/>
              <w:rPr>
                <w:sz w:val="18"/>
                <w:szCs w:val="18"/>
                <w:lang w:val="sr-Cyrl-RS" w:eastAsia="en-GB"/>
              </w:rPr>
            </w:pPr>
            <w:r w:rsidRPr="00C367C9">
              <w:rPr>
                <w:sz w:val="18"/>
                <w:szCs w:val="18"/>
              </w:rPr>
              <w:t>24</w:t>
            </w:r>
          </w:p>
        </w:tc>
      </w:tr>
      <w:tr w:rsidR="002F19E9" w:rsidRPr="006424C2" w14:paraId="129F7960" w14:textId="77777777" w:rsidTr="006C36FD">
        <w:trPr>
          <w:trHeight w:val="227"/>
        </w:trPr>
        <w:tc>
          <w:tcPr>
            <w:tcW w:w="3472" w:type="pct"/>
            <w:shd w:val="clear" w:color="auto" w:fill="FFF2CC" w:themeFill="accent4" w:themeFillTint="33"/>
          </w:tcPr>
          <w:p w14:paraId="0665928F" w14:textId="739F2C50"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5.6. Успостављање база података о дејствима хитних служби након саобраћајне незгоде</w:t>
            </w:r>
          </w:p>
        </w:tc>
        <w:tc>
          <w:tcPr>
            <w:tcW w:w="363" w:type="pct"/>
            <w:tcBorders>
              <w:top w:val="nil"/>
              <w:left w:val="single" w:sz="4" w:space="0" w:color="auto"/>
              <w:bottom w:val="single" w:sz="4" w:space="0" w:color="auto"/>
              <w:right w:val="single" w:sz="4" w:space="0" w:color="auto"/>
            </w:tcBorders>
            <w:shd w:val="clear" w:color="000000" w:fill="FFF2CC"/>
            <w:noWrap/>
            <w:vAlign w:val="center"/>
          </w:tcPr>
          <w:p w14:paraId="01B433AC" w14:textId="3158E12E"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w:t>
            </w:r>
          </w:p>
        </w:tc>
        <w:tc>
          <w:tcPr>
            <w:tcW w:w="363" w:type="pct"/>
            <w:tcBorders>
              <w:top w:val="nil"/>
              <w:left w:val="nil"/>
              <w:bottom w:val="single" w:sz="4" w:space="0" w:color="auto"/>
              <w:right w:val="single" w:sz="4" w:space="0" w:color="auto"/>
            </w:tcBorders>
            <w:shd w:val="clear" w:color="000000" w:fill="FFF2CC"/>
            <w:noWrap/>
            <w:vAlign w:val="center"/>
          </w:tcPr>
          <w:p w14:paraId="792EF80A" w14:textId="1859C513" w:rsidR="002F19E9" w:rsidRPr="00D35FF8" w:rsidRDefault="002F19E9" w:rsidP="002F19E9">
            <w:pPr>
              <w:spacing w:before="0" w:after="0"/>
              <w:jc w:val="center"/>
              <w:rPr>
                <w:sz w:val="18"/>
                <w:szCs w:val="18"/>
                <w:lang w:val="sr-Cyrl-RS" w:eastAsia="en-GB"/>
              </w:rPr>
            </w:pPr>
            <w:r w:rsidRPr="00D35FF8">
              <w:rPr>
                <w:sz w:val="18"/>
                <w:szCs w:val="18"/>
              </w:rPr>
              <w:t>4</w:t>
            </w:r>
          </w:p>
        </w:tc>
        <w:tc>
          <w:tcPr>
            <w:tcW w:w="363" w:type="pct"/>
            <w:tcBorders>
              <w:top w:val="nil"/>
              <w:left w:val="nil"/>
              <w:bottom w:val="single" w:sz="4" w:space="0" w:color="auto"/>
              <w:right w:val="single" w:sz="4" w:space="0" w:color="auto"/>
            </w:tcBorders>
            <w:shd w:val="clear" w:color="000000" w:fill="FFF2CC"/>
            <w:noWrap/>
            <w:vAlign w:val="center"/>
          </w:tcPr>
          <w:p w14:paraId="19EE9E6F" w14:textId="265EC002" w:rsidR="002F19E9" w:rsidRPr="00D35FF8" w:rsidRDefault="00D35FF8" w:rsidP="002F19E9">
            <w:pPr>
              <w:spacing w:before="0" w:after="0"/>
              <w:jc w:val="center"/>
              <w:rPr>
                <w:sz w:val="18"/>
                <w:szCs w:val="18"/>
                <w:lang w:val="sr-Cyrl-RS" w:eastAsia="en-GB"/>
              </w:rPr>
            </w:pPr>
            <w:r w:rsidRPr="00D35FF8">
              <w:rPr>
                <w:sz w:val="18"/>
                <w:szCs w:val="18"/>
              </w:rPr>
              <w:t>12</w:t>
            </w:r>
          </w:p>
        </w:tc>
        <w:tc>
          <w:tcPr>
            <w:tcW w:w="439" w:type="pct"/>
            <w:tcBorders>
              <w:top w:val="nil"/>
              <w:left w:val="single" w:sz="4" w:space="0" w:color="auto"/>
              <w:bottom w:val="single" w:sz="4" w:space="0" w:color="auto"/>
              <w:right w:val="single" w:sz="4" w:space="0" w:color="auto"/>
            </w:tcBorders>
            <w:shd w:val="clear" w:color="000000" w:fill="FFF2CC"/>
            <w:noWrap/>
            <w:vAlign w:val="center"/>
          </w:tcPr>
          <w:p w14:paraId="33A66C8F" w14:textId="350B8D5C" w:rsidR="002F19E9" w:rsidRPr="00D35FF8" w:rsidRDefault="00D35FF8" w:rsidP="002F19E9">
            <w:pPr>
              <w:spacing w:before="0" w:after="0"/>
              <w:jc w:val="center"/>
              <w:rPr>
                <w:sz w:val="18"/>
                <w:szCs w:val="18"/>
                <w:lang w:val="sr-Cyrl-RS" w:eastAsia="en-GB"/>
              </w:rPr>
            </w:pPr>
            <w:r w:rsidRPr="00D35FF8">
              <w:rPr>
                <w:sz w:val="18"/>
                <w:szCs w:val="18"/>
              </w:rPr>
              <w:t>16</w:t>
            </w:r>
          </w:p>
        </w:tc>
      </w:tr>
      <w:tr w:rsidR="002F19E9" w:rsidRPr="006424C2" w14:paraId="4DC14651" w14:textId="77777777" w:rsidTr="006C36FD">
        <w:trPr>
          <w:trHeight w:val="227"/>
        </w:trPr>
        <w:tc>
          <w:tcPr>
            <w:tcW w:w="3472" w:type="pct"/>
            <w:shd w:val="clear" w:color="auto" w:fill="FFF2CC" w:themeFill="accent4" w:themeFillTint="33"/>
          </w:tcPr>
          <w:p w14:paraId="26F99F3B" w14:textId="48AA1D5A"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5.7. Опремање хитних служби опремом за брзо и квалитетно деловање након саобраћајне незгоде</w:t>
            </w:r>
          </w:p>
        </w:tc>
        <w:tc>
          <w:tcPr>
            <w:tcW w:w="363" w:type="pct"/>
            <w:tcBorders>
              <w:top w:val="nil"/>
              <w:left w:val="single" w:sz="4" w:space="0" w:color="auto"/>
              <w:bottom w:val="single" w:sz="4" w:space="0" w:color="auto"/>
              <w:right w:val="single" w:sz="4" w:space="0" w:color="auto"/>
            </w:tcBorders>
            <w:shd w:val="clear" w:color="000000" w:fill="FFF2CC"/>
            <w:noWrap/>
            <w:vAlign w:val="center"/>
          </w:tcPr>
          <w:p w14:paraId="515E6F8D" w14:textId="6DC7BC5E" w:rsidR="002F19E9" w:rsidRPr="002F19E9" w:rsidRDefault="00CD65FA" w:rsidP="002F19E9">
            <w:pPr>
              <w:spacing w:before="0" w:after="0"/>
              <w:jc w:val="center"/>
              <w:rPr>
                <w:color w:val="000000"/>
                <w:sz w:val="18"/>
                <w:szCs w:val="18"/>
                <w:lang w:val="sr-Cyrl-RS" w:eastAsia="en-GB"/>
              </w:rPr>
            </w:pPr>
            <w:r>
              <w:rPr>
                <w:color w:val="000000"/>
                <w:sz w:val="18"/>
                <w:szCs w:val="18"/>
              </w:rPr>
              <w:t>45</w:t>
            </w:r>
          </w:p>
        </w:tc>
        <w:tc>
          <w:tcPr>
            <w:tcW w:w="363" w:type="pct"/>
            <w:tcBorders>
              <w:top w:val="nil"/>
              <w:left w:val="nil"/>
              <w:bottom w:val="single" w:sz="4" w:space="0" w:color="auto"/>
              <w:right w:val="single" w:sz="4" w:space="0" w:color="auto"/>
            </w:tcBorders>
            <w:shd w:val="clear" w:color="000000" w:fill="FFF2CC"/>
            <w:noWrap/>
            <w:vAlign w:val="center"/>
          </w:tcPr>
          <w:p w14:paraId="2EEA5B40" w14:textId="6C08E15F" w:rsidR="002F19E9" w:rsidRPr="00D35FF8" w:rsidRDefault="00B47A75" w:rsidP="002F19E9">
            <w:pPr>
              <w:spacing w:before="0" w:after="0"/>
              <w:jc w:val="center"/>
              <w:rPr>
                <w:sz w:val="18"/>
                <w:szCs w:val="18"/>
                <w:lang w:val="sr-Cyrl-RS" w:eastAsia="en-GB"/>
              </w:rPr>
            </w:pPr>
            <w:r>
              <w:rPr>
                <w:sz w:val="18"/>
                <w:szCs w:val="18"/>
              </w:rPr>
              <w:t>18</w:t>
            </w:r>
            <w:r w:rsidR="002F19E9" w:rsidRPr="00D35FF8">
              <w:rPr>
                <w:sz w:val="18"/>
                <w:szCs w:val="18"/>
              </w:rPr>
              <w:t>8</w:t>
            </w:r>
          </w:p>
        </w:tc>
        <w:tc>
          <w:tcPr>
            <w:tcW w:w="363" w:type="pct"/>
            <w:tcBorders>
              <w:top w:val="nil"/>
              <w:left w:val="nil"/>
              <w:bottom w:val="single" w:sz="4" w:space="0" w:color="auto"/>
              <w:right w:val="single" w:sz="4" w:space="0" w:color="auto"/>
            </w:tcBorders>
            <w:shd w:val="clear" w:color="000000" w:fill="FFF2CC"/>
            <w:noWrap/>
            <w:vAlign w:val="center"/>
          </w:tcPr>
          <w:p w14:paraId="6FBB76B8" w14:textId="3D27C8F4" w:rsidR="002F19E9" w:rsidRPr="00D35FF8" w:rsidRDefault="00B47A75" w:rsidP="002F19E9">
            <w:pPr>
              <w:spacing w:before="0" w:after="0"/>
              <w:jc w:val="center"/>
              <w:rPr>
                <w:sz w:val="18"/>
                <w:szCs w:val="18"/>
                <w:lang w:val="sr-Cyrl-RS" w:eastAsia="en-GB"/>
              </w:rPr>
            </w:pPr>
            <w:r>
              <w:rPr>
                <w:sz w:val="18"/>
                <w:szCs w:val="18"/>
              </w:rPr>
              <w:t>10</w:t>
            </w:r>
            <w:r w:rsidR="002F19E9" w:rsidRPr="00D35FF8">
              <w:rPr>
                <w:sz w:val="18"/>
                <w:szCs w:val="18"/>
              </w:rPr>
              <w:t>8</w:t>
            </w:r>
          </w:p>
        </w:tc>
        <w:tc>
          <w:tcPr>
            <w:tcW w:w="439" w:type="pct"/>
            <w:tcBorders>
              <w:top w:val="nil"/>
              <w:left w:val="single" w:sz="4" w:space="0" w:color="auto"/>
              <w:bottom w:val="single" w:sz="4" w:space="0" w:color="auto"/>
              <w:right w:val="single" w:sz="4" w:space="0" w:color="auto"/>
            </w:tcBorders>
            <w:shd w:val="clear" w:color="000000" w:fill="FFF2CC"/>
            <w:noWrap/>
            <w:vAlign w:val="center"/>
          </w:tcPr>
          <w:p w14:paraId="3D179BD0" w14:textId="1699DB23" w:rsidR="002F19E9" w:rsidRPr="00D35FF8" w:rsidRDefault="00CD65FA" w:rsidP="002F19E9">
            <w:pPr>
              <w:spacing w:before="0" w:after="0"/>
              <w:jc w:val="center"/>
              <w:rPr>
                <w:sz w:val="18"/>
                <w:szCs w:val="18"/>
                <w:lang w:val="sr-Cyrl-RS" w:eastAsia="en-GB"/>
              </w:rPr>
            </w:pPr>
            <w:r>
              <w:rPr>
                <w:sz w:val="18"/>
                <w:szCs w:val="18"/>
              </w:rPr>
              <w:t>321</w:t>
            </w:r>
          </w:p>
        </w:tc>
      </w:tr>
      <w:tr w:rsidR="002F19E9" w:rsidRPr="006424C2" w14:paraId="69412BE9" w14:textId="77777777" w:rsidTr="006C36FD">
        <w:trPr>
          <w:trHeight w:val="227"/>
        </w:trPr>
        <w:tc>
          <w:tcPr>
            <w:tcW w:w="3472" w:type="pct"/>
            <w:shd w:val="clear" w:color="auto" w:fill="FFF2CC" w:themeFill="accent4" w:themeFillTint="33"/>
          </w:tcPr>
          <w:p w14:paraId="17C934A0" w14:textId="266765D0"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5.8. Успостављање система координације за брз и делотворан одговор свих хитних служби на масовне СН</w:t>
            </w:r>
          </w:p>
        </w:tc>
        <w:tc>
          <w:tcPr>
            <w:tcW w:w="363" w:type="pct"/>
            <w:tcBorders>
              <w:top w:val="nil"/>
              <w:left w:val="single" w:sz="4" w:space="0" w:color="auto"/>
              <w:bottom w:val="single" w:sz="4" w:space="0" w:color="auto"/>
              <w:right w:val="single" w:sz="4" w:space="0" w:color="auto"/>
            </w:tcBorders>
            <w:shd w:val="clear" w:color="000000" w:fill="FFF2CC"/>
            <w:noWrap/>
            <w:vAlign w:val="center"/>
          </w:tcPr>
          <w:p w14:paraId="1CF49174" w14:textId="0DCDEF70"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w:t>
            </w:r>
          </w:p>
        </w:tc>
        <w:tc>
          <w:tcPr>
            <w:tcW w:w="363" w:type="pct"/>
            <w:tcBorders>
              <w:top w:val="nil"/>
              <w:left w:val="nil"/>
              <w:bottom w:val="single" w:sz="4" w:space="0" w:color="auto"/>
              <w:right w:val="single" w:sz="4" w:space="0" w:color="auto"/>
            </w:tcBorders>
            <w:shd w:val="clear" w:color="000000" w:fill="FFF2CC"/>
            <w:noWrap/>
            <w:vAlign w:val="center"/>
          </w:tcPr>
          <w:p w14:paraId="6D7CD2E0" w14:textId="2B55B402" w:rsidR="002F19E9" w:rsidRPr="00D35FF8" w:rsidRDefault="00D35FF8" w:rsidP="002F19E9">
            <w:pPr>
              <w:spacing w:before="0" w:after="0"/>
              <w:jc w:val="center"/>
              <w:rPr>
                <w:sz w:val="18"/>
                <w:szCs w:val="18"/>
                <w:lang w:val="en-GB" w:eastAsia="en-GB"/>
              </w:rPr>
            </w:pPr>
            <w:r w:rsidRPr="00D35FF8">
              <w:rPr>
                <w:sz w:val="18"/>
                <w:szCs w:val="18"/>
                <w:lang w:val="en-GB"/>
              </w:rPr>
              <w:t>-</w:t>
            </w:r>
          </w:p>
        </w:tc>
        <w:tc>
          <w:tcPr>
            <w:tcW w:w="363" w:type="pct"/>
            <w:tcBorders>
              <w:top w:val="nil"/>
              <w:left w:val="nil"/>
              <w:bottom w:val="single" w:sz="4" w:space="0" w:color="auto"/>
              <w:right w:val="single" w:sz="4" w:space="0" w:color="auto"/>
            </w:tcBorders>
            <w:shd w:val="clear" w:color="000000" w:fill="FFF2CC"/>
            <w:noWrap/>
            <w:vAlign w:val="center"/>
          </w:tcPr>
          <w:p w14:paraId="68B2BD01" w14:textId="79C19999" w:rsidR="002F19E9" w:rsidRPr="00D35FF8" w:rsidRDefault="00D35FF8" w:rsidP="002F19E9">
            <w:pPr>
              <w:spacing w:before="0" w:after="0"/>
              <w:jc w:val="center"/>
              <w:rPr>
                <w:sz w:val="18"/>
                <w:szCs w:val="18"/>
                <w:lang w:val="en-GB" w:eastAsia="en-GB"/>
              </w:rPr>
            </w:pPr>
            <w:r w:rsidRPr="00D35FF8">
              <w:rPr>
                <w:sz w:val="18"/>
                <w:szCs w:val="18"/>
                <w:lang w:val="en-GB"/>
              </w:rPr>
              <w:t>-</w:t>
            </w:r>
          </w:p>
        </w:tc>
        <w:tc>
          <w:tcPr>
            <w:tcW w:w="439" w:type="pct"/>
            <w:tcBorders>
              <w:top w:val="nil"/>
              <w:left w:val="single" w:sz="4" w:space="0" w:color="auto"/>
              <w:bottom w:val="single" w:sz="4" w:space="0" w:color="auto"/>
              <w:right w:val="single" w:sz="4" w:space="0" w:color="auto"/>
            </w:tcBorders>
            <w:shd w:val="clear" w:color="000000" w:fill="FFF2CC"/>
            <w:noWrap/>
            <w:vAlign w:val="center"/>
          </w:tcPr>
          <w:p w14:paraId="7A780412" w14:textId="3BD3D050" w:rsidR="002F19E9" w:rsidRPr="00D35FF8" w:rsidRDefault="00D35FF8" w:rsidP="002F19E9">
            <w:pPr>
              <w:spacing w:before="0" w:after="0"/>
              <w:jc w:val="center"/>
              <w:rPr>
                <w:sz w:val="18"/>
                <w:szCs w:val="18"/>
                <w:lang w:val="en-GB" w:eastAsia="en-GB"/>
              </w:rPr>
            </w:pPr>
            <w:r>
              <w:rPr>
                <w:sz w:val="18"/>
                <w:szCs w:val="18"/>
                <w:lang w:val="en-GB"/>
              </w:rPr>
              <w:t>0</w:t>
            </w:r>
          </w:p>
        </w:tc>
      </w:tr>
      <w:tr w:rsidR="002F19E9" w:rsidRPr="006424C2" w14:paraId="3B4EF6B9" w14:textId="77777777" w:rsidTr="006C36FD">
        <w:trPr>
          <w:trHeight w:val="227"/>
        </w:trPr>
        <w:tc>
          <w:tcPr>
            <w:tcW w:w="3472" w:type="pct"/>
            <w:shd w:val="clear" w:color="auto" w:fill="FFF2CC" w:themeFill="accent4" w:themeFillTint="33"/>
          </w:tcPr>
          <w:p w14:paraId="01829FAE" w14:textId="55EE74C2"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5.9. Успостављање недостајућих јединица хитних служби за деловање на државним путевима првог реда</w:t>
            </w:r>
          </w:p>
        </w:tc>
        <w:tc>
          <w:tcPr>
            <w:tcW w:w="363" w:type="pct"/>
            <w:tcBorders>
              <w:top w:val="nil"/>
              <w:left w:val="single" w:sz="4" w:space="0" w:color="auto"/>
              <w:bottom w:val="single" w:sz="4" w:space="0" w:color="auto"/>
              <w:right w:val="single" w:sz="4" w:space="0" w:color="auto"/>
            </w:tcBorders>
            <w:shd w:val="clear" w:color="000000" w:fill="FFF2CC"/>
            <w:noWrap/>
            <w:vAlign w:val="center"/>
          </w:tcPr>
          <w:p w14:paraId="0B348FFC" w14:textId="2EF4973E"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w:t>
            </w:r>
          </w:p>
        </w:tc>
        <w:tc>
          <w:tcPr>
            <w:tcW w:w="363" w:type="pct"/>
            <w:tcBorders>
              <w:top w:val="nil"/>
              <w:left w:val="nil"/>
              <w:bottom w:val="single" w:sz="4" w:space="0" w:color="auto"/>
              <w:right w:val="single" w:sz="4" w:space="0" w:color="auto"/>
            </w:tcBorders>
            <w:shd w:val="clear" w:color="000000" w:fill="FFF2CC"/>
            <w:noWrap/>
            <w:vAlign w:val="center"/>
          </w:tcPr>
          <w:p w14:paraId="7A847A1E" w14:textId="5234F04C" w:rsidR="002F19E9" w:rsidRPr="00D35FF8" w:rsidRDefault="002F19E9" w:rsidP="002F19E9">
            <w:pPr>
              <w:spacing w:before="0" w:after="0"/>
              <w:jc w:val="center"/>
              <w:rPr>
                <w:sz w:val="18"/>
                <w:szCs w:val="18"/>
                <w:lang w:val="sr-Cyrl-RS" w:eastAsia="en-GB"/>
              </w:rPr>
            </w:pPr>
            <w:r w:rsidRPr="00D35FF8">
              <w:rPr>
                <w:sz w:val="18"/>
                <w:szCs w:val="18"/>
              </w:rPr>
              <w:t>4</w:t>
            </w:r>
          </w:p>
        </w:tc>
        <w:tc>
          <w:tcPr>
            <w:tcW w:w="363" w:type="pct"/>
            <w:tcBorders>
              <w:top w:val="nil"/>
              <w:left w:val="nil"/>
              <w:bottom w:val="single" w:sz="4" w:space="0" w:color="auto"/>
              <w:right w:val="single" w:sz="4" w:space="0" w:color="auto"/>
            </w:tcBorders>
            <w:shd w:val="clear" w:color="000000" w:fill="FFF2CC"/>
            <w:noWrap/>
            <w:vAlign w:val="center"/>
          </w:tcPr>
          <w:p w14:paraId="474DBF91" w14:textId="3F108B8D" w:rsidR="002F19E9" w:rsidRPr="00D35FF8" w:rsidRDefault="002F19E9" w:rsidP="002F19E9">
            <w:pPr>
              <w:spacing w:before="0" w:after="0"/>
              <w:jc w:val="center"/>
              <w:rPr>
                <w:sz w:val="18"/>
                <w:szCs w:val="18"/>
                <w:lang w:val="sr-Cyrl-RS" w:eastAsia="en-GB"/>
              </w:rPr>
            </w:pPr>
            <w:r w:rsidRPr="00D35FF8">
              <w:rPr>
                <w:sz w:val="18"/>
                <w:szCs w:val="18"/>
              </w:rPr>
              <w:t>10</w:t>
            </w:r>
          </w:p>
        </w:tc>
        <w:tc>
          <w:tcPr>
            <w:tcW w:w="439" w:type="pct"/>
            <w:tcBorders>
              <w:top w:val="nil"/>
              <w:left w:val="single" w:sz="4" w:space="0" w:color="auto"/>
              <w:bottom w:val="single" w:sz="4" w:space="0" w:color="auto"/>
              <w:right w:val="single" w:sz="4" w:space="0" w:color="auto"/>
            </w:tcBorders>
            <w:shd w:val="clear" w:color="000000" w:fill="FFF2CC"/>
            <w:noWrap/>
            <w:vAlign w:val="center"/>
          </w:tcPr>
          <w:p w14:paraId="519E271A" w14:textId="5667E55B" w:rsidR="002F19E9" w:rsidRPr="00D35FF8" w:rsidRDefault="002F19E9" w:rsidP="002F19E9">
            <w:pPr>
              <w:spacing w:before="0" w:after="0"/>
              <w:jc w:val="center"/>
              <w:rPr>
                <w:sz w:val="18"/>
                <w:szCs w:val="18"/>
                <w:lang w:val="sr-Cyrl-RS" w:eastAsia="en-GB"/>
              </w:rPr>
            </w:pPr>
            <w:r w:rsidRPr="00D35FF8">
              <w:rPr>
                <w:sz w:val="18"/>
                <w:szCs w:val="18"/>
              </w:rPr>
              <w:t>14</w:t>
            </w:r>
          </w:p>
        </w:tc>
      </w:tr>
      <w:tr w:rsidR="002F19E9" w:rsidRPr="006424C2" w14:paraId="644BE61F" w14:textId="77777777" w:rsidTr="006C36FD">
        <w:trPr>
          <w:trHeight w:val="227"/>
        </w:trPr>
        <w:tc>
          <w:tcPr>
            <w:tcW w:w="3472" w:type="pct"/>
            <w:shd w:val="clear" w:color="auto" w:fill="FFF2CC" w:themeFill="accent4" w:themeFillTint="33"/>
          </w:tcPr>
          <w:p w14:paraId="7F25FF79" w14:textId="457D3F77"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5.10. Успостављање повољног окружења за брзо деловање хитних служби након саобраћајне незгоде</w:t>
            </w:r>
          </w:p>
        </w:tc>
        <w:tc>
          <w:tcPr>
            <w:tcW w:w="363" w:type="pct"/>
            <w:tcBorders>
              <w:top w:val="nil"/>
              <w:left w:val="single" w:sz="4" w:space="0" w:color="auto"/>
              <w:bottom w:val="single" w:sz="4" w:space="0" w:color="auto"/>
              <w:right w:val="single" w:sz="4" w:space="0" w:color="auto"/>
            </w:tcBorders>
            <w:shd w:val="clear" w:color="000000" w:fill="FFF2CC"/>
            <w:noWrap/>
            <w:vAlign w:val="center"/>
          </w:tcPr>
          <w:p w14:paraId="6FC6C78E" w14:textId="6F3A6105"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w:t>
            </w:r>
          </w:p>
        </w:tc>
        <w:tc>
          <w:tcPr>
            <w:tcW w:w="363" w:type="pct"/>
            <w:tcBorders>
              <w:top w:val="nil"/>
              <w:left w:val="nil"/>
              <w:bottom w:val="single" w:sz="4" w:space="0" w:color="auto"/>
              <w:right w:val="single" w:sz="4" w:space="0" w:color="auto"/>
            </w:tcBorders>
            <w:shd w:val="clear" w:color="000000" w:fill="FFF2CC"/>
            <w:noWrap/>
            <w:vAlign w:val="center"/>
          </w:tcPr>
          <w:p w14:paraId="37E28381" w14:textId="44591916" w:rsidR="002F19E9" w:rsidRPr="00D35FF8" w:rsidRDefault="002F19E9" w:rsidP="002F19E9">
            <w:pPr>
              <w:spacing w:before="0" w:after="0"/>
              <w:jc w:val="center"/>
              <w:rPr>
                <w:sz w:val="18"/>
                <w:szCs w:val="18"/>
                <w:lang w:val="sr-Cyrl-RS" w:eastAsia="en-GB"/>
              </w:rPr>
            </w:pPr>
            <w:r w:rsidRPr="00D35FF8">
              <w:rPr>
                <w:sz w:val="18"/>
                <w:szCs w:val="18"/>
              </w:rPr>
              <w:t>-</w:t>
            </w:r>
          </w:p>
        </w:tc>
        <w:tc>
          <w:tcPr>
            <w:tcW w:w="363" w:type="pct"/>
            <w:tcBorders>
              <w:top w:val="nil"/>
              <w:left w:val="nil"/>
              <w:bottom w:val="single" w:sz="4" w:space="0" w:color="auto"/>
              <w:right w:val="single" w:sz="4" w:space="0" w:color="auto"/>
            </w:tcBorders>
            <w:shd w:val="clear" w:color="000000" w:fill="FFF2CC"/>
            <w:noWrap/>
            <w:vAlign w:val="center"/>
          </w:tcPr>
          <w:p w14:paraId="07DBBB84" w14:textId="6B318EBC" w:rsidR="002F19E9" w:rsidRPr="00D35FF8" w:rsidRDefault="002F19E9" w:rsidP="002F19E9">
            <w:pPr>
              <w:spacing w:before="0" w:after="0"/>
              <w:jc w:val="center"/>
              <w:rPr>
                <w:sz w:val="18"/>
                <w:szCs w:val="18"/>
                <w:lang w:val="sr-Cyrl-RS" w:eastAsia="en-GB"/>
              </w:rPr>
            </w:pPr>
            <w:r w:rsidRPr="00D35FF8">
              <w:rPr>
                <w:sz w:val="18"/>
                <w:szCs w:val="18"/>
              </w:rPr>
              <w:t>-</w:t>
            </w:r>
          </w:p>
        </w:tc>
        <w:tc>
          <w:tcPr>
            <w:tcW w:w="439" w:type="pct"/>
            <w:tcBorders>
              <w:top w:val="nil"/>
              <w:left w:val="single" w:sz="4" w:space="0" w:color="auto"/>
              <w:bottom w:val="single" w:sz="4" w:space="0" w:color="auto"/>
              <w:right w:val="single" w:sz="4" w:space="0" w:color="auto"/>
            </w:tcBorders>
            <w:shd w:val="clear" w:color="000000" w:fill="FFF2CC"/>
            <w:noWrap/>
            <w:vAlign w:val="center"/>
          </w:tcPr>
          <w:p w14:paraId="1EA613A2" w14:textId="4BBFC0DC" w:rsidR="002F19E9" w:rsidRPr="00D35FF8" w:rsidRDefault="002F19E9" w:rsidP="002F19E9">
            <w:pPr>
              <w:spacing w:before="0" w:after="0"/>
              <w:jc w:val="center"/>
              <w:rPr>
                <w:sz w:val="18"/>
                <w:szCs w:val="18"/>
                <w:lang w:val="sr-Cyrl-RS" w:eastAsia="en-GB"/>
              </w:rPr>
            </w:pPr>
            <w:r w:rsidRPr="00D35FF8">
              <w:rPr>
                <w:sz w:val="18"/>
                <w:szCs w:val="18"/>
              </w:rPr>
              <w:t>0</w:t>
            </w:r>
          </w:p>
        </w:tc>
      </w:tr>
      <w:tr w:rsidR="002F19E9" w:rsidRPr="006424C2" w14:paraId="21F335FA" w14:textId="77777777" w:rsidTr="006C36FD">
        <w:trPr>
          <w:trHeight w:val="227"/>
        </w:trPr>
        <w:tc>
          <w:tcPr>
            <w:tcW w:w="3472" w:type="pct"/>
            <w:shd w:val="clear" w:color="auto" w:fill="FFF2CC" w:themeFill="accent4" w:themeFillTint="33"/>
          </w:tcPr>
          <w:p w14:paraId="3D3ECC0D" w14:textId="09790031" w:rsidR="002F19E9" w:rsidRPr="006424C2" w:rsidRDefault="002F19E9" w:rsidP="002F19E9">
            <w:pPr>
              <w:spacing w:before="0" w:after="0"/>
              <w:jc w:val="left"/>
              <w:rPr>
                <w:color w:val="000000"/>
                <w:sz w:val="18"/>
                <w:szCs w:val="18"/>
                <w:lang w:val="sr-Cyrl-RS" w:eastAsia="en-GB"/>
              </w:rPr>
            </w:pPr>
            <w:r w:rsidRPr="006424C2">
              <w:rPr>
                <w:color w:val="000000"/>
                <w:sz w:val="18"/>
                <w:szCs w:val="18"/>
                <w:lang w:val="sr-Cyrl-RS" w:eastAsia="en-GB"/>
              </w:rPr>
              <w:t>Мера 5.11. Успостављање повољног окружења за лаичку помоћ повређенима у саобраћајним незгодама</w:t>
            </w:r>
          </w:p>
        </w:tc>
        <w:tc>
          <w:tcPr>
            <w:tcW w:w="363" w:type="pct"/>
            <w:tcBorders>
              <w:top w:val="nil"/>
              <w:left w:val="single" w:sz="4" w:space="0" w:color="auto"/>
              <w:bottom w:val="single" w:sz="4" w:space="0" w:color="auto"/>
              <w:right w:val="single" w:sz="4" w:space="0" w:color="auto"/>
            </w:tcBorders>
            <w:shd w:val="clear" w:color="000000" w:fill="FFF2CC"/>
            <w:noWrap/>
            <w:vAlign w:val="center"/>
          </w:tcPr>
          <w:p w14:paraId="2D26F5AD" w14:textId="435F0815" w:rsidR="002F19E9" w:rsidRPr="002F19E9" w:rsidRDefault="002F19E9" w:rsidP="002F19E9">
            <w:pPr>
              <w:spacing w:before="0" w:after="0"/>
              <w:jc w:val="center"/>
              <w:rPr>
                <w:color w:val="000000"/>
                <w:sz w:val="18"/>
                <w:szCs w:val="18"/>
                <w:lang w:val="sr-Cyrl-RS" w:eastAsia="en-GB"/>
              </w:rPr>
            </w:pPr>
            <w:r w:rsidRPr="002F19E9">
              <w:rPr>
                <w:color w:val="000000"/>
                <w:sz w:val="18"/>
                <w:szCs w:val="18"/>
              </w:rPr>
              <w:t>-</w:t>
            </w:r>
          </w:p>
        </w:tc>
        <w:tc>
          <w:tcPr>
            <w:tcW w:w="363" w:type="pct"/>
            <w:tcBorders>
              <w:top w:val="nil"/>
              <w:left w:val="nil"/>
              <w:bottom w:val="single" w:sz="4" w:space="0" w:color="auto"/>
              <w:right w:val="single" w:sz="4" w:space="0" w:color="auto"/>
            </w:tcBorders>
            <w:shd w:val="clear" w:color="000000" w:fill="FFF2CC"/>
            <w:noWrap/>
            <w:vAlign w:val="center"/>
          </w:tcPr>
          <w:p w14:paraId="4AABB75A" w14:textId="5702D01E" w:rsidR="002F19E9" w:rsidRPr="00D35FF8" w:rsidRDefault="002F19E9" w:rsidP="002F19E9">
            <w:pPr>
              <w:spacing w:before="0" w:after="0"/>
              <w:jc w:val="center"/>
              <w:rPr>
                <w:sz w:val="18"/>
                <w:szCs w:val="18"/>
                <w:lang w:val="sr-Cyrl-RS" w:eastAsia="en-GB"/>
              </w:rPr>
            </w:pPr>
            <w:r w:rsidRPr="00D35FF8">
              <w:rPr>
                <w:sz w:val="18"/>
                <w:szCs w:val="18"/>
              </w:rPr>
              <w:t>-</w:t>
            </w:r>
          </w:p>
        </w:tc>
        <w:tc>
          <w:tcPr>
            <w:tcW w:w="363" w:type="pct"/>
            <w:tcBorders>
              <w:top w:val="nil"/>
              <w:left w:val="nil"/>
              <w:bottom w:val="single" w:sz="4" w:space="0" w:color="auto"/>
              <w:right w:val="single" w:sz="4" w:space="0" w:color="auto"/>
            </w:tcBorders>
            <w:shd w:val="clear" w:color="000000" w:fill="FFF2CC"/>
            <w:noWrap/>
            <w:vAlign w:val="center"/>
          </w:tcPr>
          <w:p w14:paraId="38A5D8CE" w14:textId="02FA769D" w:rsidR="002F19E9" w:rsidRPr="00D35FF8" w:rsidRDefault="00D35FF8" w:rsidP="002F19E9">
            <w:pPr>
              <w:spacing w:before="0" w:after="0"/>
              <w:jc w:val="center"/>
              <w:rPr>
                <w:sz w:val="18"/>
                <w:szCs w:val="18"/>
                <w:lang w:val="sr-Cyrl-RS" w:eastAsia="en-GB"/>
              </w:rPr>
            </w:pPr>
            <w:r w:rsidRPr="00D35FF8">
              <w:rPr>
                <w:sz w:val="18"/>
                <w:szCs w:val="18"/>
              </w:rPr>
              <w:t>-</w:t>
            </w:r>
          </w:p>
        </w:tc>
        <w:tc>
          <w:tcPr>
            <w:tcW w:w="439" w:type="pct"/>
            <w:tcBorders>
              <w:top w:val="nil"/>
              <w:left w:val="single" w:sz="4" w:space="0" w:color="auto"/>
              <w:bottom w:val="single" w:sz="4" w:space="0" w:color="auto"/>
              <w:right w:val="single" w:sz="4" w:space="0" w:color="auto"/>
            </w:tcBorders>
            <w:shd w:val="clear" w:color="000000" w:fill="FFF2CC"/>
            <w:noWrap/>
            <w:vAlign w:val="center"/>
          </w:tcPr>
          <w:p w14:paraId="51A42A2F" w14:textId="6426C729" w:rsidR="002F19E9" w:rsidRPr="00D35FF8" w:rsidRDefault="00D35FF8" w:rsidP="002F19E9">
            <w:pPr>
              <w:spacing w:before="0" w:after="0"/>
              <w:jc w:val="center"/>
              <w:rPr>
                <w:sz w:val="18"/>
                <w:szCs w:val="18"/>
                <w:lang w:val="sr-Cyrl-RS" w:eastAsia="en-GB"/>
              </w:rPr>
            </w:pPr>
            <w:r w:rsidRPr="00D35FF8">
              <w:rPr>
                <w:sz w:val="18"/>
                <w:szCs w:val="18"/>
              </w:rPr>
              <w:t>0</w:t>
            </w:r>
          </w:p>
        </w:tc>
      </w:tr>
      <w:tr w:rsidR="002F19E9" w:rsidRPr="006424C2" w14:paraId="158B691A" w14:textId="77777777" w:rsidTr="003B69E0">
        <w:trPr>
          <w:trHeight w:val="227"/>
        </w:trPr>
        <w:tc>
          <w:tcPr>
            <w:tcW w:w="3472" w:type="pct"/>
            <w:shd w:val="clear" w:color="auto" w:fill="FFFF00"/>
            <w:vAlign w:val="center"/>
            <w:hideMark/>
          </w:tcPr>
          <w:p w14:paraId="100297F8" w14:textId="678BF808" w:rsidR="002F19E9" w:rsidRPr="006424C2" w:rsidRDefault="002F19E9" w:rsidP="002F19E9">
            <w:pPr>
              <w:spacing w:before="0" w:after="0"/>
              <w:jc w:val="left"/>
              <w:rPr>
                <w:b/>
                <w:bCs/>
                <w:color w:val="000000"/>
                <w:sz w:val="18"/>
                <w:szCs w:val="18"/>
                <w:lang w:val="sr-Cyrl-RS" w:eastAsia="en-GB"/>
              </w:rPr>
            </w:pPr>
            <w:r w:rsidRPr="006424C2">
              <w:rPr>
                <w:b/>
                <w:bCs/>
                <w:color w:val="000000"/>
                <w:sz w:val="18"/>
                <w:szCs w:val="18"/>
                <w:lang w:val="sr-Cyrl-RS" w:eastAsia="en-GB"/>
              </w:rPr>
              <w:t>ТОТАЛ ПО ГОДИНАМА (у милионима РСД)</w:t>
            </w:r>
          </w:p>
        </w:tc>
        <w:tc>
          <w:tcPr>
            <w:tcW w:w="363" w:type="pct"/>
            <w:tcBorders>
              <w:top w:val="single" w:sz="4" w:space="0" w:color="auto"/>
              <w:left w:val="single" w:sz="4" w:space="0" w:color="auto"/>
              <w:bottom w:val="single" w:sz="4" w:space="0" w:color="auto"/>
              <w:right w:val="single" w:sz="4" w:space="0" w:color="auto"/>
            </w:tcBorders>
            <w:shd w:val="clear" w:color="000000" w:fill="FFFF00"/>
            <w:noWrap/>
            <w:vAlign w:val="center"/>
          </w:tcPr>
          <w:p w14:paraId="4E8CB5F2" w14:textId="5496A728" w:rsidR="002F19E9" w:rsidRPr="00CD65FA" w:rsidRDefault="00CD65FA" w:rsidP="002F19E9">
            <w:pPr>
              <w:spacing w:before="0" w:after="0"/>
              <w:jc w:val="center"/>
              <w:rPr>
                <w:b/>
                <w:bCs/>
                <w:color w:val="000000"/>
                <w:sz w:val="18"/>
                <w:szCs w:val="18"/>
                <w:lang w:val="sr-Cyrl-RS" w:eastAsia="en-GB"/>
              </w:rPr>
            </w:pPr>
            <w:r>
              <w:rPr>
                <w:b/>
                <w:bCs/>
                <w:color w:val="000000"/>
                <w:sz w:val="18"/>
                <w:szCs w:val="18"/>
                <w:lang w:val="sr-Cyrl-RS"/>
              </w:rPr>
              <w:t>1609</w:t>
            </w:r>
          </w:p>
        </w:tc>
        <w:tc>
          <w:tcPr>
            <w:tcW w:w="363" w:type="pct"/>
            <w:tcBorders>
              <w:top w:val="single" w:sz="4" w:space="0" w:color="auto"/>
              <w:left w:val="nil"/>
              <w:bottom w:val="single" w:sz="4" w:space="0" w:color="auto"/>
              <w:right w:val="single" w:sz="4" w:space="0" w:color="auto"/>
            </w:tcBorders>
            <w:shd w:val="clear" w:color="000000" w:fill="FFFF00"/>
            <w:noWrap/>
            <w:vAlign w:val="center"/>
          </w:tcPr>
          <w:p w14:paraId="072CEF3E" w14:textId="0773B5BB" w:rsidR="002F19E9" w:rsidRPr="00D35FF8" w:rsidRDefault="002124C5" w:rsidP="000F5827">
            <w:pPr>
              <w:spacing w:before="0" w:after="0"/>
              <w:jc w:val="center"/>
              <w:rPr>
                <w:b/>
                <w:bCs/>
                <w:sz w:val="18"/>
                <w:szCs w:val="18"/>
                <w:lang w:val="sr-Latn-RS" w:eastAsia="en-GB"/>
              </w:rPr>
            </w:pPr>
            <w:r>
              <w:rPr>
                <w:b/>
                <w:bCs/>
                <w:sz w:val="18"/>
                <w:szCs w:val="18"/>
                <w:lang w:val="sr-Latn-RS"/>
              </w:rPr>
              <w:t>410</w:t>
            </w:r>
            <w:r w:rsidR="00C367C9" w:rsidRPr="00C367C9">
              <w:rPr>
                <w:b/>
                <w:bCs/>
                <w:sz w:val="18"/>
                <w:szCs w:val="18"/>
                <w:lang w:val="sr-Latn-RS"/>
              </w:rPr>
              <w:t>7</w:t>
            </w:r>
          </w:p>
        </w:tc>
        <w:tc>
          <w:tcPr>
            <w:tcW w:w="363" w:type="pct"/>
            <w:tcBorders>
              <w:top w:val="single" w:sz="4" w:space="0" w:color="auto"/>
              <w:left w:val="nil"/>
              <w:bottom w:val="single" w:sz="4" w:space="0" w:color="auto"/>
              <w:right w:val="single" w:sz="4" w:space="0" w:color="auto"/>
            </w:tcBorders>
            <w:shd w:val="clear" w:color="000000" w:fill="FFFF00"/>
            <w:noWrap/>
            <w:vAlign w:val="center"/>
          </w:tcPr>
          <w:p w14:paraId="61E2C755" w14:textId="68722514" w:rsidR="002F19E9" w:rsidRPr="00CA2E3C" w:rsidRDefault="00D35FF8" w:rsidP="00CA2E3C">
            <w:pPr>
              <w:spacing w:before="0" w:after="0"/>
              <w:jc w:val="center"/>
              <w:rPr>
                <w:b/>
                <w:bCs/>
                <w:sz w:val="18"/>
                <w:szCs w:val="18"/>
                <w:lang w:val="sr-Cyrl-RS" w:eastAsia="en-GB"/>
              </w:rPr>
            </w:pPr>
            <w:r w:rsidRPr="00D35FF8">
              <w:rPr>
                <w:b/>
                <w:bCs/>
                <w:sz w:val="18"/>
                <w:szCs w:val="18"/>
                <w:lang w:val="sr-Latn-RS"/>
              </w:rPr>
              <w:t>5</w:t>
            </w:r>
            <w:r w:rsidR="00B47A75">
              <w:rPr>
                <w:b/>
                <w:bCs/>
                <w:sz w:val="18"/>
                <w:szCs w:val="18"/>
                <w:lang w:val="sr-Cyrl-RS"/>
              </w:rPr>
              <w:t>33</w:t>
            </w:r>
            <w:r w:rsidR="00805982">
              <w:rPr>
                <w:b/>
                <w:bCs/>
                <w:sz w:val="18"/>
                <w:szCs w:val="18"/>
                <w:lang w:val="sr-Cyrl-RS"/>
              </w:rPr>
              <w:t>0</w:t>
            </w:r>
          </w:p>
        </w:tc>
        <w:tc>
          <w:tcPr>
            <w:tcW w:w="439" w:type="pct"/>
            <w:tcBorders>
              <w:top w:val="nil"/>
              <w:left w:val="single" w:sz="4" w:space="0" w:color="auto"/>
              <w:bottom w:val="single" w:sz="4" w:space="0" w:color="auto"/>
              <w:right w:val="single" w:sz="4" w:space="0" w:color="auto"/>
            </w:tcBorders>
            <w:shd w:val="clear" w:color="000000" w:fill="FFFF00"/>
            <w:noWrap/>
            <w:vAlign w:val="center"/>
          </w:tcPr>
          <w:p w14:paraId="0C6EE672" w14:textId="56285C32" w:rsidR="002F19E9" w:rsidRPr="00CA2E3C" w:rsidRDefault="00D35FF8" w:rsidP="00CA2E3C">
            <w:pPr>
              <w:widowControl/>
              <w:spacing w:before="0" w:after="0"/>
              <w:jc w:val="center"/>
              <w:rPr>
                <w:b/>
                <w:bCs/>
                <w:sz w:val="18"/>
                <w:szCs w:val="18"/>
                <w:lang w:val="sr-Cyrl-RS" w:eastAsia="en-GB"/>
              </w:rPr>
            </w:pPr>
            <w:r w:rsidRPr="00C367C9">
              <w:rPr>
                <w:b/>
                <w:bCs/>
                <w:sz w:val="18"/>
                <w:szCs w:val="18"/>
                <w:lang w:val="sr-Latn-RS"/>
              </w:rPr>
              <w:t>1</w:t>
            </w:r>
            <w:r w:rsidR="002124C5">
              <w:rPr>
                <w:b/>
                <w:bCs/>
                <w:sz w:val="18"/>
                <w:szCs w:val="18"/>
                <w:lang w:val="sr-Cyrl-RS"/>
              </w:rPr>
              <w:t>104</w:t>
            </w:r>
            <w:r w:rsidR="00C367C9" w:rsidRPr="00C367C9">
              <w:rPr>
                <w:b/>
                <w:bCs/>
                <w:sz w:val="18"/>
                <w:szCs w:val="18"/>
                <w:lang w:val="sr-Cyrl-RS"/>
              </w:rPr>
              <w:t>6</w:t>
            </w:r>
          </w:p>
        </w:tc>
      </w:tr>
    </w:tbl>
    <w:p w14:paraId="22336189" w14:textId="75D0DEB3" w:rsidR="008256B4" w:rsidRPr="006424C2" w:rsidRDefault="008256B4" w:rsidP="008256B4">
      <w:pPr>
        <w:pStyle w:val="01Tekst"/>
        <w:spacing w:before="120"/>
        <w:rPr>
          <w:lang w:val="sr-Cyrl-RS"/>
        </w:rPr>
      </w:pPr>
      <w:bookmarkStart w:id="131" w:name="_Toc68272884"/>
      <w:r w:rsidRPr="006424C2">
        <w:rPr>
          <w:lang w:val="sr-Cyrl-RS"/>
        </w:rPr>
        <w:t xml:space="preserve">За </w:t>
      </w:r>
      <w:r w:rsidR="00042026" w:rsidRPr="006424C2">
        <w:rPr>
          <w:lang w:val="sr-Cyrl-RS"/>
        </w:rPr>
        <w:t xml:space="preserve">сваки од </w:t>
      </w:r>
      <w:r w:rsidR="005F2751" w:rsidRPr="006424C2">
        <w:rPr>
          <w:lang w:val="sr-Cyrl-RS"/>
        </w:rPr>
        <w:t>преостала два трогодишња</w:t>
      </w:r>
      <w:r w:rsidRPr="006424C2">
        <w:rPr>
          <w:lang w:val="sr-Cyrl-RS"/>
        </w:rPr>
        <w:t xml:space="preserve"> период</w:t>
      </w:r>
      <w:r w:rsidR="005F2751" w:rsidRPr="006424C2">
        <w:rPr>
          <w:lang w:val="sr-Cyrl-RS"/>
        </w:rPr>
        <w:t>а</w:t>
      </w:r>
      <w:r w:rsidRPr="006424C2">
        <w:rPr>
          <w:lang w:val="sr-Cyrl-RS"/>
        </w:rPr>
        <w:t xml:space="preserve"> спровођена стратегије, процењује се да је потребно издвојити 25% више средстава него за </w:t>
      </w:r>
      <w:r w:rsidR="00B97586" w:rsidRPr="006424C2">
        <w:rPr>
          <w:lang w:val="sr-Cyrl-RS"/>
        </w:rPr>
        <w:t>претходни трогодишњи период важења а</w:t>
      </w:r>
      <w:r w:rsidRPr="006424C2">
        <w:rPr>
          <w:lang w:val="sr-Cyrl-RS"/>
        </w:rPr>
        <w:t xml:space="preserve">кционог плана. Детаљна процена потребних средстава за реализацију активности у периоду од 2025. до </w:t>
      </w:r>
      <w:r w:rsidR="00B97586" w:rsidRPr="006424C2">
        <w:rPr>
          <w:lang w:val="sr-Cyrl-RS"/>
        </w:rPr>
        <w:t>2027</w:t>
      </w:r>
      <w:r w:rsidRPr="006424C2">
        <w:rPr>
          <w:lang w:val="sr-Cyrl-RS"/>
        </w:rPr>
        <w:t>. године</w:t>
      </w:r>
      <w:r w:rsidR="00B97586" w:rsidRPr="006424C2">
        <w:rPr>
          <w:lang w:val="sr-Cyrl-RS"/>
        </w:rPr>
        <w:t xml:space="preserve"> односно у периоду од 2028. до 2030. године</w:t>
      </w:r>
      <w:r w:rsidRPr="006424C2">
        <w:rPr>
          <w:lang w:val="sr-Cyrl-RS"/>
        </w:rPr>
        <w:t xml:space="preserve">, по циљевима и мерама, представиће се у оквиру будућих акционих планова. </w:t>
      </w:r>
    </w:p>
    <w:p w14:paraId="68FC7542" w14:textId="4537FB90" w:rsidR="00525DAC" w:rsidRPr="006424C2" w:rsidRDefault="00525DAC" w:rsidP="008256B4">
      <w:pPr>
        <w:pStyle w:val="01Tekst"/>
        <w:spacing w:before="120"/>
        <w:rPr>
          <w:lang w:val="sr-Cyrl-RS"/>
        </w:rPr>
      </w:pPr>
      <w:r w:rsidRPr="006424C2">
        <w:rPr>
          <w:lang w:val="sr-Cyrl-RS"/>
        </w:rPr>
        <w:t>Приликом израде пратећег трогодишњег акционог плана, препознате су активности чија реализација зависи од других активности. У складу са тим, процена неопходних средстава за реализацију таквих активности није примењива (скр. нп), јер захтева обрачун средстава на основу резултата активности које им претходе.</w:t>
      </w:r>
    </w:p>
    <w:bookmarkEnd w:id="131"/>
    <w:p w14:paraId="40890C8E" w14:textId="77777777" w:rsidR="00092F7F" w:rsidRPr="006424C2" w:rsidRDefault="00092F7F" w:rsidP="00092F7F">
      <w:pPr>
        <w:rPr>
          <w:lang w:val="sr-Cyrl-RS"/>
        </w:rPr>
      </w:pPr>
    </w:p>
    <w:p w14:paraId="74AE1A21" w14:textId="77777777" w:rsidR="00092F7F" w:rsidRPr="006424C2" w:rsidRDefault="00092F7F" w:rsidP="00092F7F">
      <w:pPr>
        <w:rPr>
          <w:lang w:val="sr-Cyrl-RS"/>
        </w:rPr>
        <w:sectPr w:rsidR="00092F7F" w:rsidRPr="006424C2" w:rsidSect="00BA415E">
          <w:headerReference w:type="default" r:id="rId40"/>
          <w:footerReference w:type="default" r:id="rId41"/>
          <w:pgSz w:w="16840" w:h="11907" w:orient="landscape" w:code="9"/>
          <w:pgMar w:top="1418" w:right="1418" w:bottom="1418" w:left="1701" w:header="851" w:footer="851" w:gutter="0"/>
          <w:cols w:space="708"/>
          <w:docGrid w:linePitch="360"/>
        </w:sectPr>
      </w:pPr>
    </w:p>
    <w:p w14:paraId="236D30C6" w14:textId="015B389E" w:rsidR="004343C7" w:rsidRPr="006424C2" w:rsidRDefault="00092F7F" w:rsidP="004343C7">
      <w:pPr>
        <w:pStyle w:val="01Tekst"/>
        <w:rPr>
          <w:lang w:val="sr-Cyrl-RS"/>
        </w:rPr>
      </w:pPr>
      <w:r w:rsidRPr="006424C2">
        <w:rPr>
          <w:lang w:val="sr-Cyrl-RS"/>
        </w:rPr>
        <w:lastRenderedPageBreak/>
        <w:t>На графиконима у наставку приказани су детаљније односи и извори обезбеђених и условно обезбеђених средстава, као и процењени трошкови по циљевима са додатним детаљнијим информацијама. Сви приказани износи дати су у милионима динара.</w:t>
      </w:r>
    </w:p>
    <w:p w14:paraId="2EF4D720" w14:textId="296ACD85" w:rsidR="004343C7" w:rsidRPr="006424C2" w:rsidRDefault="004343C7" w:rsidP="004343C7">
      <w:pPr>
        <w:pStyle w:val="01Tekst"/>
        <w:rPr>
          <w:lang w:val="sr-Cyrl-RS"/>
        </w:rPr>
      </w:pPr>
      <w:r w:rsidRPr="006424C2">
        <w:rPr>
          <w:color w:val="5B9BD5" w:themeColor="accent1"/>
          <w:lang w:val="sr-Cyrl-RS"/>
        </w:rPr>
        <w:t>Графикон 1</w:t>
      </w:r>
      <w:r w:rsidRPr="006424C2">
        <w:rPr>
          <w:lang w:val="sr-Cyrl-RS"/>
        </w:rPr>
        <w:t xml:space="preserve">. приказује укупне процењене трошкове по посебним циљевима. </w:t>
      </w:r>
    </w:p>
    <w:p w14:paraId="3259F4D8" w14:textId="7E9A7990" w:rsidR="004343C7" w:rsidRPr="006424C2" w:rsidRDefault="00C334C9" w:rsidP="004343C7">
      <w:pPr>
        <w:jc w:val="center"/>
        <w:rPr>
          <w:lang w:val="sr-Cyrl-RS"/>
        </w:rPr>
      </w:pPr>
      <w:r>
        <w:rPr>
          <w:noProof/>
          <w:lang w:val="en-US"/>
        </w:rPr>
        <w:drawing>
          <wp:inline distT="0" distB="0" distL="0" distR="0" wp14:anchorId="66EBE4A6" wp14:editId="1ADDE846">
            <wp:extent cx="5450205" cy="3091180"/>
            <wp:effectExtent l="19050" t="19050" r="17145" b="139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50205" cy="3091180"/>
                    </a:xfrm>
                    <a:prstGeom prst="rect">
                      <a:avLst/>
                    </a:prstGeom>
                    <a:noFill/>
                    <a:ln w="3175">
                      <a:solidFill>
                        <a:schemeClr val="accent1"/>
                      </a:solidFill>
                    </a:ln>
                  </pic:spPr>
                </pic:pic>
              </a:graphicData>
            </a:graphic>
          </wp:inline>
        </w:drawing>
      </w:r>
    </w:p>
    <w:p w14:paraId="2D86A0CA" w14:textId="5CBFF173" w:rsidR="004343C7" w:rsidRPr="006424C2" w:rsidRDefault="004343C7" w:rsidP="004343C7">
      <w:pPr>
        <w:pStyle w:val="Caption"/>
        <w:jc w:val="center"/>
        <w:rPr>
          <w:i/>
          <w:iCs/>
          <w:color w:val="5B9BD5" w:themeColor="accent1"/>
          <w:lang w:val="sr-Cyrl-RS"/>
        </w:rPr>
      </w:pPr>
      <w:r w:rsidRPr="006424C2">
        <w:rPr>
          <w:i/>
          <w:iCs/>
          <w:color w:val="5B9BD5" w:themeColor="accent1"/>
          <w:lang w:val="sr-Cyrl-RS"/>
        </w:rPr>
        <w:t xml:space="preserve">Графикон </w:t>
      </w:r>
      <w:r w:rsidRPr="006424C2">
        <w:rPr>
          <w:i/>
          <w:iCs/>
          <w:color w:val="5B9BD5" w:themeColor="accent1"/>
          <w:lang w:val="sr-Cyrl-RS"/>
        </w:rPr>
        <w:fldChar w:fldCharType="begin"/>
      </w:r>
      <w:r w:rsidRPr="006424C2">
        <w:rPr>
          <w:i/>
          <w:iCs/>
          <w:color w:val="5B9BD5" w:themeColor="accent1"/>
          <w:lang w:val="sr-Cyrl-RS"/>
        </w:rPr>
        <w:instrText xml:space="preserve"> SEQ Графикон \* ARABIC </w:instrText>
      </w:r>
      <w:r w:rsidRPr="006424C2">
        <w:rPr>
          <w:i/>
          <w:iCs/>
          <w:color w:val="5B9BD5" w:themeColor="accent1"/>
          <w:lang w:val="sr-Cyrl-RS"/>
        </w:rPr>
        <w:fldChar w:fldCharType="separate"/>
      </w:r>
      <w:r w:rsidR="00444BCC">
        <w:rPr>
          <w:i/>
          <w:iCs/>
          <w:noProof/>
          <w:color w:val="5B9BD5" w:themeColor="accent1"/>
          <w:lang w:val="sr-Cyrl-RS"/>
        </w:rPr>
        <w:t>1</w:t>
      </w:r>
      <w:r w:rsidRPr="006424C2">
        <w:rPr>
          <w:i/>
          <w:iCs/>
          <w:color w:val="5B9BD5" w:themeColor="accent1"/>
          <w:lang w:val="sr-Cyrl-RS"/>
        </w:rPr>
        <w:fldChar w:fldCharType="end"/>
      </w:r>
      <w:r w:rsidRPr="006424C2">
        <w:rPr>
          <w:i/>
          <w:iCs/>
          <w:color w:val="5B9BD5" w:themeColor="accent1"/>
          <w:lang w:val="sr-Cyrl-RS"/>
        </w:rPr>
        <w:t>. Укупно процењени трошкови по посебним циљевима</w:t>
      </w:r>
      <w:r w:rsidR="00FA18A8" w:rsidRPr="006424C2">
        <w:rPr>
          <w:i/>
          <w:iCs/>
          <w:color w:val="5B9BD5" w:themeColor="accent1"/>
          <w:lang w:val="sr-Cyrl-RS"/>
        </w:rPr>
        <w:t xml:space="preserve"> (стубовима)</w:t>
      </w:r>
    </w:p>
    <w:p w14:paraId="32505F69" w14:textId="77777777" w:rsidR="00092F7F" w:rsidRPr="006424C2" w:rsidRDefault="00092F7F" w:rsidP="00092F7F">
      <w:pPr>
        <w:rPr>
          <w:lang w:val="sr-Cyrl-RS"/>
        </w:rPr>
      </w:pPr>
    </w:p>
    <w:p w14:paraId="5C61AFFC" w14:textId="77777777" w:rsidR="00092F7F" w:rsidRPr="006424C2" w:rsidRDefault="00092F7F" w:rsidP="00092F7F">
      <w:pPr>
        <w:rPr>
          <w:lang w:val="sr-Cyrl-RS"/>
        </w:rPr>
        <w:sectPr w:rsidR="00092F7F" w:rsidRPr="006424C2" w:rsidSect="00092F7F">
          <w:headerReference w:type="default" r:id="rId43"/>
          <w:footerReference w:type="default" r:id="rId44"/>
          <w:pgSz w:w="11907" w:h="16840" w:code="9"/>
          <w:pgMar w:top="1418" w:right="1418" w:bottom="1701" w:left="1418" w:header="851" w:footer="851" w:gutter="0"/>
          <w:cols w:space="708"/>
          <w:docGrid w:linePitch="360"/>
        </w:sectPr>
      </w:pPr>
    </w:p>
    <w:p w14:paraId="7D06456E" w14:textId="038527B8" w:rsidR="00C5252C" w:rsidRPr="006424C2" w:rsidRDefault="00C5252C" w:rsidP="004E1112">
      <w:pPr>
        <w:pStyle w:val="Prilozi"/>
        <w:rPr>
          <w:shd w:val="clear" w:color="auto" w:fill="FFFFFF"/>
        </w:rPr>
      </w:pPr>
      <w:bookmarkStart w:id="132" w:name="_Toc145365494"/>
      <w:bookmarkStart w:id="133" w:name="_Toc93313108"/>
      <w:r>
        <w:rPr>
          <w:shd w:val="clear" w:color="auto" w:fill="FFFFFF"/>
          <w:lang w:val="sr-Latn-RS"/>
        </w:rPr>
        <w:lastRenderedPageBreak/>
        <w:t>1</w:t>
      </w:r>
      <w:r w:rsidR="004E1112">
        <w:rPr>
          <w:shd w:val="clear" w:color="auto" w:fill="FFFFFF"/>
          <w:lang w:val="sr-Latn-RS"/>
        </w:rPr>
        <w:t>1</w:t>
      </w:r>
      <w:r>
        <w:rPr>
          <w:shd w:val="clear" w:color="auto" w:fill="FFFFFF"/>
          <w:lang w:val="sr-Latn-RS"/>
        </w:rPr>
        <w:t>.</w:t>
      </w:r>
      <w:r w:rsidR="00EC733C">
        <w:rPr>
          <w:shd w:val="clear" w:color="auto" w:fill="FFFFFF"/>
          <w:lang w:val="sr-Latn-RS"/>
        </w:rPr>
        <w:tab/>
      </w:r>
      <w:r w:rsidRPr="006424C2">
        <w:rPr>
          <w:shd w:val="clear" w:color="auto" w:fill="FFFFFF"/>
        </w:rPr>
        <w:t>Доношење Акционог плана за период од 20</w:t>
      </w:r>
      <w:r>
        <w:rPr>
          <w:shd w:val="clear" w:color="auto" w:fill="FFFFFF"/>
        </w:rPr>
        <w:t>23</w:t>
      </w:r>
      <w:r w:rsidRPr="006424C2">
        <w:rPr>
          <w:shd w:val="clear" w:color="auto" w:fill="FFFFFF"/>
        </w:rPr>
        <w:t>. до 20</w:t>
      </w:r>
      <w:r>
        <w:rPr>
          <w:shd w:val="clear" w:color="auto" w:fill="FFFFFF"/>
        </w:rPr>
        <w:t>25</w:t>
      </w:r>
      <w:r w:rsidRPr="006424C2">
        <w:rPr>
          <w:shd w:val="clear" w:color="auto" w:fill="FFFFFF"/>
        </w:rPr>
        <w:t>. године</w:t>
      </w:r>
      <w:bookmarkEnd w:id="132"/>
      <w:r w:rsidRPr="006424C2">
        <w:rPr>
          <w:shd w:val="clear" w:color="auto" w:fill="FFFFFF"/>
        </w:rPr>
        <w:t xml:space="preserve"> </w:t>
      </w:r>
    </w:p>
    <w:p w14:paraId="74A296D3" w14:textId="77777777" w:rsidR="00C5252C" w:rsidRPr="006424C2" w:rsidRDefault="00C5252C" w:rsidP="00C5252C">
      <w:pPr>
        <w:pStyle w:val="01Tekst"/>
        <w:rPr>
          <w:shd w:val="clear" w:color="auto" w:fill="FFFFFF"/>
          <w:lang w:val="sr-Cyrl-RS"/>
        </w:rPr>
      </w:pPr>
      <w:r w:rsidRPr="006424C2">
        <w:rPr>
          <w:shd w:val="clear" w:color="auto" w:fill="FFFFFF"/>
          <w:lang w:val="sr-Cyrl-RS"/>
        </w:rPr>
        <w:t>Акционим планом за прве три године спровођења Стретагије предвиђене су конкретне активности које ће се предузети ради обезбеђења услова да се циљеви и мере Стратегије реализују, одређени су носиоци и партнери за спровођење тих активности, као и рокови и средства за њихово спровођење.</w:t>
      </w:r>
    </w:p>
    <w:p w14:paraId="1C812540" w14:textId="77777777" w:rsidR="00C5252C" w:rsidRDefault="00C5252C" w:rsidP="00C5252C">
      <w:pPr>
        <w:pStyle w:val="01Tekst"/>
        <w:rPr>
          <w:shd w:val="clear" w:color="auto" w:fill="FFFFFF"/>
          <w:lang w:val="sr-Cyrl-RS"/>
        </w:rPr>
      </w:pPr>
      <w:r w:rsidRPr="006424C2">
        <w:rPr>
          <w:shd w:val="clear" w:color="auto" w:fill="FFFFFF"/>
          <w:lang w:val="sr-Cyrl-RS"/>
        </w:rPr>
        <w:t>Акциони план за период од 20</w:t>
      </w:r>
      <w:r>
        <w:rPr>
          <w:shd w:val="clear" w:color="auto" w:fill="FFFFFF"/>
          <w:lang w:val="sr-Cyrl-RS"/>
        </w:rPr>
        <w:t>23</w:t>
      </w:r>
      <w:r w:rsidRPr="006424C2">
        <w:rPr>
          <w:shd w:val="clear" w:color="auto" w:fill="FFFFFF"/>
          <w:lang w:val="sr-Cyrl-RS"/>
        </w:rPr>
        <w:t>. до 20</w:t>
      </w:r>
      <w:r>
        <w:rPr>
          <w:shd w:val="clear" w:color="auto" w:fill="FFFFFF"/>
          <w:lang w:val="sr-Cyrl-RS"/>
        </w:rPr>
        <w:t>25</w:t>
      </w:r>
      <w:r w:rsidRPr="006424C2">
        <w:rPr>
          <w:shd w:val="clear" w:color="auto" w:fill="FFFFFF"/>
          <w:lang w:val="sr-Cyrl-RS"/>
        </w:rPr>
        <w:t>. године за спровођење Стратегије безбедности саобраћаја Републике Србије за период од 20</w:t>
      </w:r>
      <w:r>
        <w:rPr>
          <w:shd w:val="clear" w:color="auto" w:fill="FFFFFF"/>
          <w:lang w:val="sr-Cyrl-RS"/>
        </w:rPr>
        <w:t>23</w:t>
      </w:r>
      <w:r w:rsidRPr="006424C2">
        <w:rPr>
          <w:shd w:val="clear" w:color="auto" w:fill="FFFFFF"/>
          <w:lang w:val="sr-Cyrl-RS"/>
        </w:rPr>
        <w:t>. до 2030. године одштампан је уз ову стратегију и чини њен саставни део.</w:t>
      </w:r>
    </w:p>
    <w:p w14:paraId="217EC0D3" w14:textId="1CF0EE6A" w:rsidR="00C5252C" w:rsidRPr="00C5252C" w:rsidRDefault="00C5252C" w:rsidP="004E1112">
      <w:pPr>
        <w:pStyle w:val="Prilozi"/>
        <w:rPr>
          <w:shd w:val="clear" w:color="auto" w:fill="FFFFFF"/>
          <w:lang w:val="sr-Latn-RS"/>
        </w:rPr>
      </w:pPr>
      <w:bookmarkStart w:id="134" w:name="_Toc145365495"/>
      <w:r>
        <w:rPr>
          <w:rFonts w:eastAsia="Calibri"/>
          <w:shd w:val="clear" w:color="auto" w:fill="FFFFFF"/>
          <w:lang w:val="sr-Latn-RS"/>
        </w:rPr>
        <w:t>1</w:t>
      </w:r>
      <w:r w:rsidR="004E1112">
        <w:rPr>
          <w:rFonts w:eastAsia="Calibri"/>
          <w:shd w:val="clear" w:color="auto" w:fill="FFFFFF"/>
          <w:lang w:val="sr-Latn-RS"/>
        </w:rPr>
        <w:t>2</w:t>
      </w:r>
      <w:r>
        <w:rPr>
          <w:rFonts w:eastAsia="Calibri"/>
          <w:shd w:val="clear" w:color="auto" w:fill="FFFFFF"/>
          <w:lang w:val="sr-Latn-RS"/>
        </w:rPr>
        <w:t>.</w:t>
      </w:r>
      <w:r w:rsidR="00EC733C">
        <w:rPr>
          <w:rFonts w:eastAsia="Calibri"/>
          <w:shd w:val="clear" w:color="auto" w:fill="FFFFFF"/>
          <w:lang w:val="sr-Latn-RS"/>
        </w:rPr>
        <w:tab/>
      </w:r>
      <w:r w:rsidRPr="006424C2">
        <w:rPr>
          <w:rFonts w:eastAsia="Calibri"/>
          <w:shd w:val="clear" w:color="auto" w:fill="FFFFFF"/>
        </w:rPr>
        <w:t>Завршн</w:t>
      </w:r>
      <w:r>
        <w:rPr>
          <w:rFonts w:eastAsia="Calibri"/>
          <w:shd w:val="clear" w:color="auto" w:fill="FFFFFF"/>
          <w:lang w:val="sr-Latn-RS"/>
        </w:rPr>
        <w:t>A</w:t>
      </w:r>
      <w:r w:rsidRPr="006424C2">
        <w:rPr>
          <w:rFonts w:eastAsia="Calibri"/>
          <w:shd w:val="clear" w:color="auto" w:fill="FFFFFF"/>
        </w:rPr>
        <w:t xml:space="preserve"> одредб</w:t>
      </w:r>
      <w:r>
        <w:rPr>
          <w:rFonts w:eastAsia="Calibri"/>
          <w:shd w:val="clear" w:color="auto" w:fill="FFFFFF"/>
          <w:lang w:val="sr-Latn-RS"/>
        </w:rPr>
        <w:t>A</w:t>
      </w:r>
      <w:bookmarkEnd w:id="134"/>
    </w:p>
    <w:p w14:paraId="16B81773" w14:textId="318A92F6" w:rsidR="00C5252C" w:rsidRPr="006424C2" w:rsidRDefault="00C5252C" w:rsidP="00444BCC">
      <w:pPr>
        <w:rPr>
          <w:shd w:val="clear" w:color="auto" w:fill="FFFFFF"/>
          <w:lang w:val="sr-Cyrl-RS"/>
        </w:rPr>
      </w:pPr>
      <w:r>
        <w:rPr>
          <w:shd w:val="clear" w:color="auto" w:fill="FFFFFF"/>
          <w:lang w:val="sr-Cyrl-RS"/>
        </w:rPr>
        <w:t xml:space="preserve">Ову </w:t>
      </w:r>
      <w:r w:rsidR="00444BCC">
        <w:rPr>
          <w:shd w:val="clear" w:color="auto" w:fill="FFFFFF"/>
          <w:lang w:val="sr-Cyrl-RS"/>
        </w:rPr>
        <w:t>с</w:t>
      </w:r>
      <w:r w:rsidR="00444BCC" w:rsidRPr="006424C2">
        <w:rPr>
          <w:shd w:val="clear" w:color="auto" w:fill="FFFFFF"/>
          <w:lang w:val="sr-Cyrl-RS"/>
        </w:rPr>
        <w:t xml:space="preserve">тратегију </w:t>
      </w:r>
      <w:r w:rsidRPr="006424C2">
        <w:rPr>
          <w:shd w:val="clear" w:color="auto" w:fill="FFFFFF"/>
          <w:lang w:val="sr-Cyrl-RS"/>
        </w:rPr>
        <w:t>објавити на интернет страници Владе, интернет страници Министарства унутрашњих послова</w:t>
      </w:r>
      <w:r w:rsidR="00B9754F">
        <w:rPr>
          <w:shd w:val="clear" w:color="auto" w:fill="FFFFFF"/>
          <w:lang w:val="sr-Cyrl-RS"/>
        </w:rPr>
        <w:t>,</w:t>
      </w:r>
      <w:r>
        <w:rPr>
          <w:shd w:val="clear" w:color="auto" w:fill="FFFFFF"/>
          <w:lang w:val="sr-Cyrl-RS"/>
        </w:rPr>
        <w:t xml:space="preserve"> </w:t>
      </w:r>
      <w:r w:rsidRPr="006424C2">
        <w:rPr>
          <w:shd w:val="clear" w:color="auto" w:fill="FFFFFF"/>
          <w:lang w:val="sr-Cyrl-RS"/>
        </w:rPr>
        <w:t>Аге</w:t>
      </w:r>
      <w:r w:rsidR="00B9754F">
        <w:rPr>
          <w:shd w:val="clear" w:color="auto" w:fill="FFFFFF"/>
          <w:lang w:val="sr-Cyrl-RS"/>
        </w:rPr>
        <w:t xml:space="preserve">нције за безбедност саобраћаја и </w:t>
      </w:r>
      <w:r w:rsidR="004E48BB">
        <w:rPr>
          <w:shd w:val="clear" w:color="auto" w:fill="FFFFFF"/>
          <w:lang w:val="sr-Cyrl-RS"/>
        </w:rPr>
        <w:t xml:space="preserve">Порталу </w:t>
      </w:r>
      <w:r w:rsidR="00B9754F">
        <w:rPr>
          <w:shd w:val="clear" w:color="auto" w:fill="FFFFFF"/>
          <w:lang w:val="sr-Cyrl-RS"/>
        </w:rPr>
        <w:t xml:space="preserve">е-Управе, </w:t>
      </w:r>
      <w:r w:rsidRPr="006424C2">
        <w:rPr>
          <w:shd w:val="clear" w:color="auto" w:fill="FFFFFF"/>
          <w:lang w:val="sr-Cyrl-RS"/>
        </w:rPr>
        <w:t>у року од седам дана од дана усвајања.</w:t>
      </w:r>
    </w:p>
    <w:p w14:paraId="2F68647B" w14:textId="137D7C9E" w:rsidR="00C5252C" w:rsidRPr="006424C2" w:rsidRDefault="00C5252C" w:rsidP="00C5252C">
      <w:pPr>
        <w:rPr>
          <w:shd w:val="clear" w:color="auto" w:fill="FFFFFF"/>
          <w:lang w:val="sr-Cyrl-RS"/>
        </w:rPr>
      </w:pPr>
      <w:r>
        <w:rPr>
          <w:lang w:val="sr-Cyrl-RS"/>
        </w:rPr>
        <w:t xml:space="preserve">Ову </w:t>
      </w:r>
      <w:r w:rsidR="00444BCC">
        <w:rPr>
          <w:lang w:val="sr-Cyrl-RS"/>
        </w:rPr>
        <w:t>с</w:t>
      </w:r>
      <w:r w:rsidR="00444BCC" w:rsidRPr="006424C2">
        <w:rPr>
          <w:lang w:val="sr-Cyrl-RS"/>
        </w:rPr>
        <w:t xml:space="preserve">тратегију </w:t>
      </w:r>
      <w:r w:rsidRPr="006424C2">
        <w:rPr>
          <w:lang w:val="sr-Cyrl-RS"/>
        </w:rPr>
        <w:t>објавити у „Службеном гласнику Републике Србије”.</w:t>
      </w:r>
    </w:p>
    <w:p w14:paraId="22DFF3E2" w14:textId="77777777" w:rsidR="00C5252C" w:rsidRPr="00ED2B1A" w:rsidRDefault="00C5252C" w:rsidP="00C5252C">
      <w:pPr>
        <w:rPr>
          <w:bCs/>
          <w:lang w:val="sr-Latn-RS"/>
        </w:rPr>
      </w:pPr>
    </w:p>
    <w:p w14:paraId="52E38405" w14:textId="48F885F2" w:rsidR="00C5252C" w:rsidRPr="00ED2B1A" w:rsidRDefault="00C5252C" w:rsidP="00444BCC">
      <w:pPr>
        <w:spacing w:before="0" w:after="0"/>
        <w:rPr>
          <w:bCs/>
          <w:lang w:val="en-US"/>
        </w:rPr>
      </w:pPr>
      <w:r w:rsidRPr="00ED2B1A">
        <w:rPr>
          <w:bCs/>
          <w:lang w:val="sr-Latn-RS"/>
        </w:rPr>
        <w:t xml:space="preserve">05 </w:t>
      </w:r>
      <w:r w:rsidRPr="00ED2B1A">
        <w:rPr>
          <w:bCs/>
          <w:lang w:val="sr-Cyrl-RS"/>
        </w:rPr>
        <w:t xml:space="preserve">Број: </w:t>
      </w:r>
      <w:r w:rsidR="00ED2B1A" w:rsidRPr="00ED2B1A">
        <w:rPr>
          <w:bCs/>
          <w:lang w:val="en-US"/>
        </w:rPr>
        <w:t>344-8643/2023</w:t>
      </w:r>
    </w:p>
    <w:p w14:paraId="76DF761B" w14:textId="67778728" w:rsidR="00C5252C" w:rsidRDefault="00C5252C" w:rsidP="00444BCC">
      <w:pPr>
        <w:spacing w:before="0" w:after="0"/>
        <w:rPr>
          <w:bCs/>
          <w:lang w:val="sr-Cyrl-RS"/>
        </w:rPr>
      </w:pPr>
      <w:r w:rsidRPr="00ED2B1A">
        <w:rPr>
          <w:bCs/>
          <w:lang w:val="sr-Cyrl-RS"/>
        </w:rPr>
        <w:t xml:space="preserve">У Београду, </w:t>
      </w:r>
      <w:r w:rsidR="00ED2B1A">
        <w:rPr>
          <w:bCs/>
          <w:lang w:val="en-US"/>
        </w:rPr>
        <w:t xml:space="preserve">28. </w:t>
      </w:r>
      <w:r w:rsidR="00ED2B1A">
        <w:rPr>
          <w:bCs/>
          <w:lang w:val="sr-Cyrl-RS"/>
        </w:rPr>
        <w:t>септембра 2023. године</w:t>
      </w:r>
    </w:p>
    <w:p w14:paraId="6F88FE0B" w14:textId="77777777" w:rsidR="00ED2B1A" w:rsidRPr="00ED2B1A" w:rsidRDefault="00ED2B1A" w:rsidP="00C5252C">
      <w:pPr>
        <w:rPr>
          <w:bCs/>
          <w:lang w:val="sr-Cyrl-RS"/>
        </w:rPr>
      </w:pPr>
    </w:p>
    <w:p w14:paraId="75C2DBC6" w14:textId="77777777" w:rsidR="00C5252C" w:rsidRPr="00ED2B1A" w:rsidRDefault="00C5252C" w:rsidP="00C5252C">
      <w:pPr>
        <w:jc w:val="center"/>
        <w:outlineLvl w:val="0"/>
        <w:rPr>
          <w:lang w:val="sr-Cyrl-RS"/>
        </w:rPr>
      </w:pPr>
      <w:r w:rsidRPr="00ED2B1A">
        <w:rPr>
          <w:lang w:val="sr-Cyrl-RS"/>
        </w:rPr>
        <w:t>В Л А Д А</w:t>
      </w:r>
    </w:p>
    <w:tbl>
      <w:tblPr>
        <w:tblW w:w="0" w:type="auto"/>
        <w:tblLayout w:type="fixed"/>
        <w:tblLook w:val="0000" w:firstRow="0" w:lastRow="0" w:firstColumn="0" w:lastColumn="0" w:noHBand="0" w:noVBand="0"/>
      </w:tblPr>
      <w:tblGrid>
        <w:gridCol w:w="4360"/>
        <w:gridCol w:w="4360"/>
      </w:tblGrid>
      <w:tr w:rsidR="00DB158E" w:rsidRPr="006E76E0" w14:paraId="0C6AE8DD" w14:textId="77777777" w:rsidTr="00056BA6">
        <w:tc>
          <w:tcPr>
            <w:tcW w:w="4360" w:type="dxa"/>
          </w:tcPr>
          <w:p w14:paraId="12E53D1E" w14:textId="75E7DA16" w:rsidR="00DB158E" w:rsidRPr="00DB158E" w:rsidRDefault="00DB158E" w:rsidP="00056BA6">
            <w:pPr>
              <w:jc w:val="center"/>
              <w:rPr>
                <w:szCs w:val="24"/>
                <w:lang w:val="ru-RU"/>
              </w:rPr>
            </w:pPr>
          </w:p>
        </w:tc>
        <w:tc>
          <w:tcPr>
            <w:tcW w:w="4360" w:type="dxa"/>
          </w:tcPr>
          <w:p w14:paraId="7F666F9A" w14:textId="77777777" w:rsidR="00DB158E" w:rsidRPr="00DB158E" w:rsidRDefault="00DB158E" w:rsidP="00056BA6">
            <w:pPr>
              <w:jc w:val="center"/>
              <w:rPr>
                <w:szCs w:val="24"/>
                <w:lang w:val="ru-RU"/>
              </w:rPr>
            </w:pPr>
          </w:p>
          <w:p w14:paraId="17D46C22" w14:textId="77777777" w:rsidR="00DB158E" w:rsidRPr="00DB158E" w:rsidRDefault="00DB158E" w:rsidP="00056BA6">
            <w:pPr>
              <w:jc w:val="center"/>
              <w:rPr>
                <w:szCs w:val="24"/>
                <w:lang w:val="ru-RU"/>
              </w:rPr>
            </w:pPr>
            <w:r w:rsidRPr="00DB158E">
              <w:rPr>
                <w:szCs w:val="24"/>
                <w:lang w:val="ru-RU"/>
              </w:rPr>
              <w:t>ПРЕДСЕДНИК</w:t>
            </w:r>
          </w:p>
          <w:p w14:paraId="34668960" w14:textId="77777777" w:rsidR="00DB158E" w:rsidRPr="00DB158E" w:rsidRDefault="00DB158E" w:rsidP="00056BA6">
            <w:pPr>
              <w:rPr>
                <w:szCs w:val="24"/>
              </w:rPr>
            </w:pPr>
          </w:p>
          <w:p w14:paraId="5CB0F9C5" w14:textId="136F6AB6" w:rsidR="00DB158E" w:rsidRPr="00DB158E" w:rsidRDefault="007D326F" w:rsidP="00056BA6">
            <w:pPr>
              <w:pStyle w:val="Footer"/>
              <w:jc w:val="center"/>
              <w:rPr>
                <w:sz w:val="24"/>
                <w:szCs w:val="24"/>
                <w:lang w:val="ru-RU"/>
              </w:rPr>
            </w:pPr>
            <w:r>
              <w:rPr>
                <w:sz w:val="24"/>
                <w:szCs w:val="24"/>
                <w:lang w:val="ru-RU"/>
              </w:rPr>
              <w:t>Ана Брнабић</w:t>
            </w:r>
          </w:p>
        </w:tc>
      </w:tr>
    </w:tbl>
    <w:p w14:paraId="21BF18CB" w14:textId="6416B95A" w:rsidR="00C5252C" w:rsidRDefault="00C5252C">
      <w:pPr>
        <w:widowControl/>
        <w:spacing w:before="0" w:after="0"/>
        <w:jc w:val="left"/>
        <w:rPr>
          <w:rFonts w:cs="Arial"/>
          <w:b/>
          <w:bCs/>
          <w:caps/>
          <w:w w:val="80"/>
          <w:sz w:val="28"/>
          <w:szCs w:val="48"/>
          <w:lang w:val="sr-Cyrl-RS"/>
        </w:rPr>
      </w:pPr>
      <w:r>
        <w:br w:type="page"/>
      </w:r>
    </w:p>
    <w:p w14:paraId="04D51DE5" w14:textId="7B561038" w:rsidR="000255E2" w:rsidRDefault="000255E2" w:rsidP="00EC733C">
      <w:pPr>
        <w:pStyle w:val="Heading1"/>
        <w:ind w:left="567" w:hanging="567"/>
      </w:pPr>
      <w:bookmarkStart w:id="135" w:name="_Toc145365496"/>
      <w:r>
        <w:lastRenderedPageBreak/>
        <w:t>1</w:t>
      </w:r>
      <w:r w:rsidR="004E1112">
        <w:rPr>
          <w:lang w:val="sr-Latn-RS"/>
        </w:rPr>
        <w:t>3</w:t>
      </w:r>
      <w:r>
        <w:t>.</w:t>
      </w:r>
      <w:r w:rsidR="00EC733C">
        <w:tab/>
      </w:r>
      <w:r>
        <w:t>ПРИЛОЗИ</w:t>
      </w:r>
      <w:bookmarkEnd w:id="135"/>
    </w:p>
    <w:p w14:paraId="1A6C7460" w14:textId="77777777" w:rsidR="000255E2" w:rsidRPr="006424C2" w:rsidRDefault="000255E2" w:rsidP="000255E2">
      <w:pPr>
        <w:rPr>
          <w:shd w:val="clear" w:color="auto" w:fill="FFFFFF"/>
          <w:lang w:val="sr-Cyrl-RS"/>
        </w:rPr>
      </w:pPr>
      <w:bookmarkStart w:id="136" w:name="_Hlk145364788"/>
      <w:r>
        <w:rPr>
          <w:shd w:val="clear" w:color="auto" w:fill="FFFFFF"/>
          <w:lang w:val="sr-Cyrl-RS"/>
        </w:rPr>
        <w:t>Стратегија садржи прилоге</w:t>
      </w:r>
      <w:r w:rsidRPr="006424C2">
        <w:rPr>
          <w:shd w:val="clear" w:color="auto" w:fill="FFFFFF"/>
          <w:lang w:val="sr-Cyrl-RS"/>
        </w:rPr>
        <w:t xml:space="preserve"> који чине њен саставни део. То су:</w:t>
      </w:r>
    </w:p>
    <w:p w14:paraId="4DB95314" w14:textId="77777777" w:rsidR="000255E2" w:rsidRDefault="000255E2" w:rsidP="000255E2">
      <w:pPr>
        <w:spacing w:before="0" w:after="0"/>
        <w:rPr>
          <w:shd w:val="clear" w:color="auto" w:fill="FFFFFF"/>
          <w:lang w:val="sr-Cyrl-RS"/>
        </w:rPr>
      </w:pPr>
      <w:r w:rsidRPr="006424C2">
        <w:rPr>
          <w:shd w:val="clear" w:color="auto" w:fill="FFFFFF"/>
          <w:lang w:val="sr-Cyrl-RS"/>
        </w:rPr>
        <w:t>Прилог 1: Процес припреме стратегије и опис консултативног процеса</w:t>
      </w:r>
    </w:p>
    <w:p w14:paraId="59B4F5B0" w14:textId="77777777" w:rsidR="000255E2" w:rsidRDefault="000255E2" w:rsidP="000255E2">
      <w:pPr>
        <w:spacing w:before="0" w:after="0"/>
        <w:rPr>
          <w:shd w:val="clear" w:color="auto" w:fill="FFFFFF"/>
          <w:lang w:val="sr-Cyrl-RS"/>
        </w:rPr>
      </w:pPr>
      <w:r>
        <w:rPr>
          <w:shd w:val="clear" w:color="auto" w:fill="FFFFFF"/>
          <w:lang w:val="sr-Cyrl-RS"/>
        </w:rPr>
        <w:t>Прилог 2: Референце</w:t>
      </w:r>
    </w:p>
    <w:p w14:paraId="0E424F76" w14:textId="77777777" w:rsidR="000255E2" w:rsidRDefault="000255E2" w:rsidP="000255E2">
      <w:pPr>
        <w:spacing w:before="0" w:after="0"/>
        <w:rPr>
          <w:shd w:val="clear" w:color="auto" w:fill="FFFFFF"/>
          <w:lang w:val="sr-Cyrl-RS"/>
        </w:rPr>
      </w:pPr>
      <w:r>
        <w:rPr>
          <w:shd w:val="clear" w:color="auto" w:fill="FFFFFF"/>
          <w:lang w:val="sr-Cyrl-RS"/>
        </w:rPr>
        <w:t>Прилог 3: Скраћенице</w:t>
      </w:r>
    </w:p>
    <w:p w14:paraId="20EF1246" w14:textId="77777777" w:rsidR="000255E2" w:rsidRPr="006424C2" w:rsidRDefault="000255E2" w:rsidP="000255E2">
      <w:pPr>
        <w:spacing w:before="0" w:after="0"/>
        <w:rPr>
          <w:shd w:val="clear" w:color="auto" w:fill="FFFFFF"/>
          <w:lang w:val="sr-Cyrl-RS"/>
        </w:rPr>
      </w:pPr>
      <w:r>
        <w:rPr>
          <w:shd w:val="clear" w:color="auto" w:fill="FFFFFF"/>
          <w:lang w:val="sr-Cyrl-RS"/>
        </w:rPr>
        <w:t>Прилог 4: Садржај</w:t>
      </w:r>
    </w:p>
    <w:bookmarkEnd w:id="136"/>
    <w:p w14:paraId="394AD968" w14:textId="07834992" w:rsidR="000255E2" w:rsidRDefault="000255E2">
      <w:pPr>
        <w:widowControl/>
        <w:spacing w:before="0" w:after="0"/>
        <w:jc w:val="left"/>
        <w:rPr>
          <w:rFonts w:cs="Arial"/>
          <w:b/>
          <w:bCs/>
          <w:caps/>
          <w:w w:val="80"/>
          <w:sz w:val="28"/>
          <w:szCs w:val="48"/>
          <w:lang w:val="sr-Cyrl-RS"/>
        </w:rPr>
      </w:pPr>
      <w:r>
        <w:br w:type="page"/>
      </w:r>
    </w:p>
    <w:p w14:paraId="33E0BB9A" w14:textId="77777777" w:rsidR="000255E2" w:rsidRPr="006424C2" w:rsidRDefault="000255E2" w:rsidP="004E1112">
      <w:pPr>
        <w:pStyle w:val="Prilozi"/>
      </w:pPr>
      <w:bookmarkStart w:id="137" w:name="_Toc145365497"/>
      <w:r w:rsidRPr="006424C2">
        <w:lastRenderedPageBreak/>
        <w:t>прилог 1</w:t>
      </w:r>
      <w:bookmarkEnd w:id="137"/>
    </w:p>
    <w:p w14:paraId="4F89C016" w14:textId="77777777" w:rsidR="000255E2" w:rsidRPr="006424C2" w:rsidRDefault="000255E2" w:rsidP="004E1112">
      <w:pPr>
        <w:pStyle w:val="Prilozi"/>
      </w:pPr>
      <w:bookmarkStart w:id="138" w:name="_Toc145365498"/>
      <w:r w:rsidRPr="006424C2">
        <w:t>ПРОЦЕС ПРИПРЕМЕ СТРАТЕГИЈЕ И ОПИС КОНСУЛТАТИВНОГ ПРОЦЕСА</w:t>
      </w:r>
      <w:bookmarkEnd w:id="138"/>
    </w:p>
    <w:p w14:paraId="729AEE38" w14:textId="77777777" w:rsidR="000255E2" w:rsidRPr="006424C2" w:rsidRDefault="000255E2" w:rsidP="000255E2">
      <w:pPr>
        <w:rPr>
          <w:lang w:val="sr-Cyrl-RS"/>
        </w:rPr>
      </w:pPr>
      <w:r w:rsidRPr="006424C2">
        <w:rPr>
          <w:lang w:val="sr-Cyrl-RS"/>
        </w:rPr>
        <w:t>Чланом 11. став 3. ЗоБС дефинисано је да Националну стратегију предлаже Тело за координацију (скр. ТКПБС), за период од најмање пет година, до краја јуна у последњој години важења Националне стратегије. На седници ТКПБС формирано Одлуком о образовању Тела за координацију послова безбедности саобраћаја на путевима (Сл. гласник РС бр. 87/21), одржаној 12. априла 2021. године,  донешена је одлуку о изради Нацрта стратегије безбедности саобраћаја Републике Србије за период од 20</w:t>
      </w:r>
      <w:r>
        <w:rPr>
          <w:lang w:val="sr-Cyrl-RS"/>
        </w:rPr>
        <w:t>23</w:t>
      </w:r>
      <w:r w:rsidRPr="006424C2">
        <w:rPr>
          <w:lang w:val="sr-Cyrl-RS"/>
        </w:rPr>
        <w:t>. до 2030. године, а за носиоца активности задужена је Агенција.</w:t>
      </w:r>
    </w:p>
    <w:p w14:paraId="3CB1DF91" w14:textId="4AC915CE" w:rsidR="000255E2" w:rsidRPr="006424C2" w:rsidRDefault="000255E2" w:rsidP="000255E2">
      <w:pPr>
        <w:rPr>
          <w:lang w:val="sr-Cyrl-RS"/>
        </w:rPr>
      </w:pPr>
      <w:r w:rsidRPr="006424C2">
        <w:rPr>
          <w:lang w:val="sr-Cyrl-RS"/>
        </w:rPr>
        <w:t>Припрема Стратегије безбедности саобраћаја Републике Србије за период од 20</w:t>
      </w:r>
      <w:r>
        <w:rPr>
          <w:lang w:val="sr-Cyrl-RS"/>
        </w:rPr>
        <w:t>23</w:t>
      </w:r>
      <w:r w:rsidRPr="006424C2">
        <w:rPr>
          <w:lang w:val="sr-Cyrl-RS"/>
        </w:rPr>
        <w:t>. до 2030. године и првог пратећег Акционог плана безбедности саобраћаја за период 20</w:t>
      </w:r>
      <w:r>
        <w:rPr>
          <w:lang w:val="sr-Cyrl-RS"/>
        </w:rPr>
        <w:t>23</w:t>
      </w:r>
      <w:r w:rsidRPr="006424C2">
        <w:rPr>
          <w:lang w:val="sr-Cyrl-RS"/>
        </w:rPr>
        <w:t>–20</w:t>
      </w:r>
      <w:r>
        <w:rPr>
          <w:lang w:val="sr-Cyrl-RS"/>
        </w:rPr>
        <w:t>25</w:t>
      </w:r>
      <w:r w:rsidRPr="006424C2">
        <w:rPr>
          <w:lang w:val="sr-Cyrl-RS"/>
        </w:rPr>
        <w:t xml:space="preserve">. године започела је </w:t>
      </w:r>
      <w:r w:rsidRPr="006424C2">
        <w:rPr>
          <w:b/>
          <w:lang w:val="sr-Cyrl-RS"/>
        </w:rPr>
        <w:t>интерном евалуацијом</w:t>
      </w:r>
      <w:r w:rsidRPr="006424C2">
        <w:rPr>
          <w:lang w:val="sr-Cyrl-RS"/>
        </w:rPr>
        <w:t xml:space="preserve"> резултата остварених спровођењем претходне Стратегије безбедности саобраћаја Републике Србије за период од 2015. до 2030. године. Након што су представљени резултати интерне евалуације, Агенција је покренула иницијативу за израду нове стратегије, тако што су упућени позиви за учешће у Радној групи свим субјектима безбедности саобраћаја који директно или индиректно утичу на ниво безбедности саобраћаја на путевима Републике Србије. Сви препознати субјекти су позитивно одговорили на позив и прихватили су учешће у раду Радне групе. На основу тога, Агенција је формирала </w:t>
      </w:r>
      <w:r w:rsidRPr="006424C2">
        <w:rPr>
          <w:b/>
          <w:bCs/>
          <w:lang w:val="sr-Cyrl-RS"/>
        </w:rPr>
        <w:t>Радну групу за израду Нацрта стратегије безбедности саобраћаја Републике Србије за период од 20</w:t>
      </w:r>
      <w:r>
        <w:rPr>
          <w:b/>
          <w:bCs/>
          <w:lang w:val="sr-Cyrl-RS"/>
        </w:rPr>
        <w:t>23</w:t>
      </w:r>
      <w:r w:rsidRPr="006424C2">
        <w:rPr>
          <w:b/>
          <w:bCs/>
          <w:lang w:val="sr-Cyrl-RS"/>
        </w:rPr>
        <w:t>. до 2030. године</w:t>
      </w:r>
      <w:r w:rsidRPr="006424C2">
        <w:rPr>
          <w:lang w:val="sr-Cyrl-RS"/>
        </w:rPr>
        <w:t xml:space="preserve">, која укључује представнике 32 субјекта безбедности саобраћаја на државном и локалном нивоу: Министарство унутрашњих послова Републике Србије (Управа саобраћајне полиције- Дирекција полиције, Сектор за ванредне ситуације), Министарство грађевинарства, саобраћаја и инфраструктуре Републике Србије (Сектор </w:t>
      </w:r>
      <w:r w:rsidRPr="006424C2">
        <w:rPr>
          <w:rFonts w:eastAsiaTheme="minorHAnsi"/>
          <w:lang w:val="sr-Cyrl-RS"/>
        </w:rPr>
        <w:t>друмски транспорт, путеве и безбедност саобраћаја, Сектор за железнице и интермодални транспорт), Министарство здравља Републике Србије, Министарство трговине, туризма и телекомуникација Републике Србије, Министарство пољопривреде, шумарства и водопривреде Републике Србије, Министарство просвете, науке и технолошког развоја Републике Србије, Министарство просвете, науке и технолошког развоја Републике Србије, Министарство за рад, запошљавање, борачка и социјална питања Републике Србије, Министарство одбране Републике Србије,  Министарство културе и информисања Републике Србије, Министарство државне управе и локалне самоуправе Републике Србије, Министарство омладине и спорта Републике Србије, ЈП</w:t>
      </w:r>
      <w:r>
        <w:rPr>
          <w:rFonts w:eastAsiaTheme="minorHAnsi"/>
          <w:lang w:val="sr-Cyrl-RS"/>
        </w:rPr>
        <w:t xml:space="preserve"> </w:t>
      </w:r>
      <w:r w:rsidRPr="006424C2">
        <w:rPr>
          <w:rFonts w:eastAsiaTheme="minorHAnsi"/>
          <w:lang w:val="sr-Cyrl-RS"/>
        </w:rPr>
        <w:t>„Путеви Србије</w:t>
      </w:r>
      <w:r w:rsidR="00444BCC">
        <w:rPr>
          <w:rFonts w:eastAsiaTheme="minorHAnsi"/>
          <w:lang w:val="sr-Cyrl-RS"/>
        </w:rPr>
        <w:t>”</w:t>
      </w:r>
      <w:r w:rsidRPr="006424C2">
        <w:rPr>
          <w:rFonts w:eastAsiaTheme="minorHAnsi"/>
          <w:lang w:val="sr-Cyrl-RS"/>
        </w:rPr>
        <w:t>, Коридори Србије д.о.о., Завод за унапређивање образовања и васпитања, Завод за вредновање квалитета образовања и васпитања, Институт за јавно здравље Србије „Др Милан Јовановић Батут</w:t>
      </w:r>
      <w:r w:rsidR="00444BCC">
        <w:rPr>
          <w:rFonts w:eastAsiaTheme="minorHAnsi"/>
          <w:lang w:val="sr-Cyrl-RS"/>
        </w:rPr>
        <w:t>”</w:t>
      </w:r>
      <w:r w:rsidRPr="006424C2">
        <w:rPr>
          <w:rFonts w:eastAsiaTheme="minorHAnsi"/>
          <w:lang w:val="sr-Cyrl-RS"/>
        </w:rPr>
        <w:t xml:space="preserve">, Републички фонд за здравствено осигурање, Саобраћајни факултет – Универзитет у Београду, Машински факултет – Универзитет у Београду, Факултет техничких наука - Универзитет у Новом Саду, Пољопривредни факултет - Универзитет у Новом Саду, Прекршајни суд у Београду, Прекршајни апелациони суд, Удружење осигуравача Републике Србије, Завод за хитну медицинску помоћ Нови Сад, Путеви- Град Београд, Завод за ургентну медицину Ниш, Градски завод за хитну медицинску помоћ Град – Београд, АМСС - Центар за моторна возила, Савет за безбедност саобраћаја - Град Краљево и ДЕКРА. </w:t>
      </w:r>
      <w:r w:rsidRPr="006424C2">
        <w:rPr>
          <w:rFonts w:eastAsiaTheme="minorHAnsi"/>
          <w:b/>
          <w:lang w:val="sr-Cyrl-RS"/>
        </w:rPr>
        <w:t>Радна група је подељена у 5 подгрупа</w:t>
      </w:r>
      <w:r w:rsidRPr="006424C2">
        <w:rPr>
          <w:rFonts w:eastAsiaTheme="minorHAnsi"/>
          <w:lang w:val="sr-Cyrl-RS"/>
        </w:rPr>
        <w:t>, у складу са препознатим областима деловања у оквиру стратегије, заснованих на пет стубова Глобалног плана деценије акције за безбедност на путевима 2021-2030.</w:t>
      </w:r>
    </w:p>
    <w:p w14:paraId="0EDA9605" w14:textId="77777777" w:rsidR="000255E2" w:rsidRPr="006424C2" w:rsidRDefault="000255E2" w:rsidP="000255E2">
      <w:pPr>
        <w:rPr>
          <w:rFonts w:eastAsiaTheme="minorHAnsi"/>
          <w:lang w:val="sr-Cyrl-RS"/>
        </w:rPr>
      </w:pPr>
      <w:r w:rsidRPr="006424C2">
        <w:rPr>
          <w:rFonts w:eastAsiaTheme="minorHAnsi"/>
          <w:lang w:val="sr-Cyrl-RS"/>
        </w:rPr>
        <w:t xml:space="preserve">Током израде текста Нацрта стратегије, Радна група је одржала </w:t>
      </w:r>
      <w:r w:rsidRPr="006424C2">
        <w:rPr>
          <w:rFonts w:eastAsiaTheme="minorHAnsi"/>
          <w:b/>
          <w:lang w:val="sr-Cyrl-RS"/>
        </w:rPr>
        <w:t xml:space="preserve">десет великих </w:t>
      </w:r>
      <w:r w:rsidRPr="006424C2">
        <w:rPr>
          <w:rFonts w:eastAsiaTheme="minorHAnsi"/>
          <w:b/>
          <w:lang w:val="sr-Cyrl-RS"/>
        </w:rPr>
        <w:lastRenderedPageBreak/>
        <w:t>састанака Радне групе</w:t>
      </w:r>
      <w:r w:rsidRPr="006424C2">
        <w:rPr>
          <w:rFonts w:eastAsiaTheme="minorHAnsi"/>
          <w:lang w:val="sr-Cyrl-RS"/>
        </w:rPr>
        <w:t xml:space="preserve">, </w:t>
      </w:r>
      <w:r w:rsidRPr="006424C2">
        <w:rPr>
          <w:rFonts w:eastAsiaTheme="minorHAnsi"/>
          <w:b/>
          <w:bCs/>
          <w:lang w:val="sr-Cyrl-RS"/>
        </w:rPr>
        <w:t>20 састанака подгрупа</w:t>
      </w:r>
      <w:r w:rsidRPr="006424C2">
        <w:rPr>
          <w:rFonts w:eastAsiaTheme="minorHAnsi"/>
          <w:lang w:val="sr-Cyrl-RS"/>
        </w:rPr>
        <w:t xml:space="preserve">, </w:t>
      </w:r>
      <w:r w:rsidRPr="006424C2">
        <w:rPr>
          <w:rFonts w:eastAsiaTheme="minorHAnsi"/>
          <w:b/>
          <w:lang w:val="sr-Cyrl-RS"/>
        </w:rPr>
        <w:t>26 састанака шефова подгрупа</w:t>
      </w:r>
      <w:r w:rsidRPr="006424C2">
        <w:rPr>
          <w:rFonts w:eastAsiaTheme="minorHAnsi"/>
          <w:lang w:val="sr-Cyrl-RS"/>
        </w:rPr>
        <w:t xml:space="preserve"> и </w:t>
      </w:r>
      <w:r w:rsidRPr="006424C2">
        <w:rPr>
          <w:rFonts w:eastAsiaTheme="minorHAnsi"/>
          <w:b/>
          <w:lang w:val="sr-Cyrl-RS"/>
        </w:rPr>
        <w:t>велики број појединачних састанака Агенције и заинтересованих страна</w:t>
      </w:r>
      <w:r w:rsidRPr="006424C2">
        <w:rPr>
          <w:rFonts w:eastAsiaTheme="minorHAnsi"/>
          <w:lang w:val="sr-Cyrl-RS"/>
        </w:rPr>
        <w:t xml:space="preserve"> на којима је, заједно са удружењима грађана и другим заинтересованим странама, спроведена анализа ситуације са анализом проблема и развијени циљеви, показатељи, активности и трошкови за остварење пет посебних циљева ове стратегије. Електронским путем су коментарисани, ревидирани и усклађивани различити делови овог документа све време његове израде, од октобра 2021. године до </w:t>
      </w:r>
      <w:r>
        <w:rPr>
          <w:rFonts w:eastAsiaTheme="minorHAnsi"/>
          <w:lang w:val="sr-Cyrl-RS"/>
        </w:rPr>
        <w:t>јуна</w:t>
      </w:r>
      <w:r w:rsidRPr="006424C2">
        <w:rPr>
          <w:rFonts w:eastAsiaTheme="minorHAnsi"/>
          <w:lang w:val="sr-Cyrl-RS"/>
        </w:rPr>
        <w:t xml:space="preserve"> 2022. године. Министарство унутрашњих послова- Управа саобраћајне полиције, Министарство грађевинарства, саобраћаја и инфраструктуре, АМСС- Центар за моторна возила, Прекршајни суд у Београду и Српски комитет за безбедност саобраћаја доставили су мишљења на прелиминарну верзију у писаном облику и њихови коментари су се одразили у коначној верзији. </w:t>
      </w:r>
    </w:p>
    <w:p w14:paraId="72B9F735" w14:textId="77777777" w:rsidR="000255E2" w:rsidRPr="006424C2" w:rsidRDefault="000255E2" w:rsidP="000255E2">
      <w:pPr>
        <w:rPr>
          <w:rFonts w:eastAsiaTheme="minorHAnsi"/>
          <w:lang w:val="sr-Cyrl-RS"/>
        </w:rPr>
      </w:pPr>
      <w:r w:rsidRPr="006424C2">
        <w:rPr>
          <w:rFonts w:eastAsiaTheme="minorHAnsi"/>
          <w:lang w:val="sr-Cyrl-RS"/>
        </w:rPr>
        <w:t xml:space="preserve">У процес израде стратегије и пратећег акционог плана активно је укључен и консултован Републички секретаријат за јавне политике (скр. РСЈП), чији су коментари допринели усклађености коначне верзије са Законом о планском систему Републике Србије (скр. ЗПС) и </w:t>
      </w:r>
      <w:r w:rsidRPr="006424C2">
        <w:rPr>
          <w:bCs/>
          <w:lang w:val="sr-Cyrl-RS"/>
        </w:rPr>
        <w:t>Уредбом о методологији управљања јавним политикама, анализи ефеката јавних политика и прописа и садржају појединачних докумената јавних политика</w:t>
      </w:r>
      <w:r w:rsidRPr="006424C2">
        <w:rPr>
          <w:lang w:val="sr-Cyrl-RS"/>
        </w:rPr>
        <w:t xml:space="preserve"> Републике Србије (скр. Уредба). </w:t>
      </w:r>
    </w:p>
    <w:p w14:paraId="634DB1B3" w14:textId="77777777" w:rsidR="000255E2" w:rsidRPr="006424C2" w:rsidRDefault="000255E2" w:rsidP="000255E2">
      <w:pPr>
        <w:rPr>
          <w:lang w:val="sr-Cyrl-RS"/>
        </w:rPr>
      </w:pPr>
      <w:r w:rsidRPr="006424C2">
        <w:rPr>
          <w:lang w:val="sr-Cyrl-RS"/>
        </w:rPr>
        <w:t>Процес израде ове стратегије искоришћен је и као платформа за усклађивање циљева и приоритетних праваца деловања у хијерархијски нижим документима јавних политика (Први акциони план безбедности саобраћаја 20</w:t>
      </w:r>
      <w:r>
        <w:rPr>
          <w:lang w:val="sr-Cyrl-RS"/>
        </w:rPr>
        <w:t>23</w:t>
      </w:r>
      <w:r w:rsidRPr="006424C2">
        <w:rPr>
          <w:lang w:val="sr-Cyrl-RS"/>
        </w:rPr>
        <w:t>-20</w:t>
      </w:r>
      <w:r>
        <w:rPr>
          <w:lang w:val="sr-Cyrl-RS"/>
        </w:rPr>
        <w:t>25</w:t>
      </w:r>
      <w:r w:rsidRPr="006424C2">
        <w:rPr>
          <w:lang w:val="sr-Cyrl-RS"/>
        </w:rPr>
        <w:t xml:space="preserve">). Све подгрупе су заједно анализирале постојеће стање, постављале посебне циљеве и показатеље учинка да би наставиле паралелан појединачан рад по програмима до нивоа детаљнијих активности. </w:t>
      </w:r>
    </w:p>
    <w:p w14:paraId="36A70D33" w14:textId="77777777" w:rsidR="000255E2" w:rsidRPr="006424C2" w:rsidRDefault="000255E2" w:rsidP="000255E2">
      <w:pPr>
        <w:rPr>
          <w:lang w:val="sr-Cyrl-RS"/>
        </w:rPr>
      </w:pPr>
      <w:r w:rsidRPr="006424C2">
        <w:rPr>
          <w:lang w:val="sr-Cyrl-RS"/>
        </w:rPr>
        <w:t xml:space="preserve">Процес је искоришћен ради обуке свих шефова подгрупа у области планирања јавних политика имајући у виду нове обавезе које уводе ЗПС и </w:t>
      </w:r>
      <w:r w:rsidRPr="006424C2">
        <w:rPr>
          <w:bCs/>
          <w:lang w:val="sr-Cyrl-RS"/>
        </w:rPr>
        <w:t>Уредба</w:t>
      </w:r>
      <w:r w:rsidRPr="006424C2">
        <w:rPr>
          <w:lang w:val="sr-Cyrl-RS"/>
        </w:rPr>
        <w:t>. Сваки радни састанак (целодневна радионица) замишљен је као један корак у процесу израде документа јавне политике и сваки састанак шефова подгрупа започињао је методолошким упутствима и алатима за одговарајућу фазу у изради документа јавне политике, а стечено знање су чланови подгрупа непосредно и практично примењивали у конкретном раду на овом документу. Сва методолошка упутства прослеђивана су свим шефовима подгрупа. Након сваке радионице учесницима је прослеђен обједињен радни материјал и пружена могућност да доставе своје коментаре и сугестије. Методолошка новина примењена је и у процесу обрачуна трошкова употребом нових инструмената које је развио РСЈП.</w:t>
      </w:r>
    </w:p>
    <w:p w14:paraId="41B229F4" w14:textId="77777777" w:rsidR="000255E2" w:rsidRPr="006424C2" w:rsidRDefault="000255E2" w:rsidP="000255E2">
      <w:pPr>
        <w:rPr>
          <w:b/>
          <w:szCs w:val="24"/>
          <w:lang w:val="sr-Cyrl-RS"/>
        </w:rPr>
      </w:pPr>
      <w:r w:rsidRPr="006424C2">
        <w:rPr>
          <w:lang w:val="sr-Cyrl-RS" w:eastAsia="en-GB"/>
        </w:rPr>
        <w:t xml:space="preserve">У циљу додатног усклађивања Стратегије и светских односно европских принципа у области безбедности саобраћаја, као и да би и Република Србија лакше пратиле напредак унапређења система безбедности саобраћаја, структура ове стратегије и рад Радне групе </w:t>
      </w:r>
      <w:r w:rsidRPr="006424C2">
        <w:rPr>
          <w:b/>
          <w:szCs w:val="24"/>
          <w:lang w:val="sr-Cyrl-RS"/>
        </w:rPr>
        <w:t>прати светске правце, препознаје и ослања се на светске успешне праксе у области безбедности саобраћаја</w:t>
      </w:r>
      <w:r w:rsidRPr="006424C2">
        <w:rPr>
          <w:szCs w:val="24"/>
          <w:lang w:val="sr-Cyrl-RS"/>
        </w:rPr>
        <w:t xml:space="preserve">, посебно: Глобалне циљеве одрживог развоја; Глобалне циљеве безбедности саобраћаја; Резолуције УН о глобалном унапређењу безбедности саобраћаја закључно са Резолуцијом од 2. септембра 2020. године којом се период од 2021-2030. године проглашава Другом деценијом акције за безбедност саобраћаја; </w:t>
      </w:r>
      <w:r>
        <w:rPr>
          <w:szCs w:val="24"/>
          <w:lang w:val="sr-Cyrl-RS"/>
        </w:rPr>
        <w:t>Стокхолмску</w:t>
      </w:r>
      <w:r w:rsidRPr="006424C2">
        <w:rPr>
          <w:szCs w:val="24"/>
          <w:lang w:val="sr-Cyrl-RS"/>
        </w:rPr>
        <w:t xml:space="preserve"> декларацију; Глобални план друге деценије акције за безбедност саобраћаја, Оквирну политику безбедности саобраћаја Европске уније за период 2021-2030. године као и </w:t>
      </w:r>
      <w:r w:rsidRPr="006424C2">
        <w:rPr>
          <w:iCs/>
          <w:szCs w:val="24"/>
          <w:lang w:val="sr-Cyrl-RS"/>
        </w:rPr>
        <w:t>Акциони план безбедности саобраћаја Западног Балкана.</w:t>
      </w:r>
    </w:p>
    <w:p w14:paraId="6B0059F8" w14:textId="77777777" w:rsidR="000255E2" w:rsidRPr="006424C2" w:rsidRDefault="000255E2" w:rsidP="000255E2">
      <w:pPr>
        <w:rPr>
          <w:color w:val="000000"/>
          <w:lang w:val="sr-Cyrl-RS"/>
        </w:rPr>
      </w:pPr>
      <w:r w:rsidRPr="006424C2">
        <w:rPr>
          <w:color w:val="000000"/>
          <w:lang w:val="sr-Cyrl-RS"/>
        </w:rPr>
        <w:t xml:space="preserve">Након </w:t>
      </w:r>
      <w:r>
        <w:rPr>
          <w:color w:val="000000"/>
          <w:lang w:val="sr-Cyrl-RS"/>
        </w:rPr>
        <w:t xml:space="preserve">спроведене </w:t>
      </w:r>
      <w:r w:rsidRPr="006424C2">
        <w:rPr>
          <w:color w:val="000000"/>
          <w:lang w:val="sr-Cyrl-RS"/>
        </w:rPr>
        <w:t>јавне распра</w:t>
      </w:r>
      <w:r>
        <w:rPr>
          <w:color w:val="000000"/>
          <w:lang w:val="sr-Cyrl-RS"/>
        </w:rPr>
        <w:t>ве, Предлог стратегије и акциони</w:t>
      </w:r>
      <w:r w:rsidRPr="006424C2">
        <w:rPr>
          <w:color w:val="000000"/>
          <w:lang w:val="sr-Cyrl-RS"/>
        </w:rPr>
        <w:t xml:space="preserve"> план су прошли кроз круг писаних коментара, консултација и инкорпорирања коментара.</w:t>
      </w:r>
    </w:p>
    <w:p w14:paraId="3FE8D9FA" w14:textId="07886141" w:rsidR="000255E2" w:rsidRPr="000255E2" w:rsidRDefault="000255E2" w:rsidP="000255E2">
      <w:pPr>
        <w:rPr>
          <w:lang w:val="sr-Cyrl-RS"/>
        </w:rPr>
      </w:pPr>
      <w:r w:rsidRPr="006424C2">
        <w:rPr>
          <w:szCs w:val="24"/>
          <w:lang w:val="sr-Cyrl-RS"/>
        </w:rPr>
        <w:lastRenderedPageBreak/>
        <w:t xml:space="preserve">У складу са чланом 45. став 1. Закона о Влади (Службени гласник РС бр. 55/05, 71/05- исправка, 101/07, 65/08, 16/11, 68/12- УС, 72/12, 7/14- УС, 44/14 и 30/18), Законом о планском систему Републике Србије (Службени гласник РС, бр. 30/18), чланом 11. Закона о безбедности саобраћаја на путевима (Службени гласник РС, бр. 41/09, 53/10, 101/11, 32/13- УС и 55/14), Уредбе о методологији управљања јавним политикама, анализи ефеката јавних политика и прописа и садржају појединачних докумената јавних политика (Службени гласник РС, бр. 8/19), </w:t>
      </w:r>
      <w:r w:rsidRPr="006424C2">
        <w:rPr>
          <w:b/>
          <w:szCs w:val="24"/>
          <w:lang w:val="sr-Cyrl-RS"/>
        </w:rPr>
        <w:t>Тело за координацију послова безбедности саобраћаја предлаже Влади Републике Србије да донесе</w:t>
      </w:r>
      <w:r w:rsidRPr="006424C2">
        <w:rPr>
          <w:szCs w:val="24"/>
          <w:lang w:val="sr-Cyrl-RS"/>
        </w:rPr>
        <w:t xml:space="preserve"> </w:t>
      </w:r>
      <w:r w:rsidRPr="006424C2">
        <w:rPr>
          <w:b/>
          <w:szCs w:val="24"/>
          <w:lang w:val="sr-Cyrl-RS"/>
        </w:rPr>
        <w:t>Стратегију безбедности саобраћаја Републике Србије за период од 20</w:t>
      </w:r>
      <w:r>
        <w:rPr>
          <w:b/>
          <w:szCs w:val="24"/>
          <w:lang w:val="sr-Cyrl-RS"/>
        </w:rPr>
        <w:t>23</w:t>
      </w:r>
      <w:r w:rsidRPr="006424C2">
        <w:rPr>
          <w:b/>
          <w:szCs w:val="24"/>
          <w:lang w:val="sr-Cyrl-RS"/>
        </w:rPr>
        <w:t>. до 2030. године.</w:t>
      </w:r>
    </w:p>
    <w:p w14:paraId="72546A8E" w14:textId="77777777" w:rsidR="000255E2" w:rsidRDefault="000255E2">
      <w:pPr>
        <w:widowControl/>
        <w:spacing w:before="0" w:after="0"/>
        <w:jc w:val="left"/>
        <w:rPr>
          <w:rFonts w:cs="Arial"/>
          <w:b/>
          <w:bCs/>
          <w:caps/>
          <w:w w:val="80"/>
          <w:sz w:val="28"/>
          <w:szCs w:val="48"/>
          <w:lang w:val="sr-Cyrl-RS"/>
        </w:rPr>
      </w:pPr>
      <w:r>
        <w:br w:type="page"/>
      </w:r>
    </w:p>
    <w:p w14:paraId="24333DFC" w14:textId="62FF2C53" w:rsidR="000255E2" w:rsidRDefault="000255E2" w:rsidP="004E1112">
      <w:pPr>
        <w:pStyle w:val="Heading1"/>
      </w:pPr>
      <w:bookmarkStart w:id="139" w:name="_Toc145365499"/>
      <w:r>
        <w:lastRenderedPageBreak/>
        <w:t>ПРИЛОГ 2</w:t>
      </w:r>
      <w:bookmarkEnd w:id="139"/>
    </w:p>
    <w:p w14:paraId="63D5BF8C" w14:textId="4988E7D9" w:rsidR="00843449" w:rsidRPr="006424C2" w:rsidRDefault="00843449" w:rsidP="004E1112">
      <w:pPr>
        <w:pStyle w:val="Heading1"/>
      </w:pPr>
      <w:bookmarkStart w:id="140" w:name="_Toc145365500"/>
      <w:r w:rsidRPr="006424C2">
        <w:t>РЕФЕРЕНЦЕ</w:t>
      </w:r>
      <w:bookmarkEnd w:id="133"/>
      <w:bookmarkEnd w:id="140"/>
    </w:p>
    <w:p w14:paraId="50A7F5FC" w14:textId="6D51BBDB" w:rsidR="00D049C3" w:rsidRPr="006424C2" w:rsidRDefault="00D049C3" w:rsidP="00D049C3">
      <w:pPr>
        <w:ind w:left="284" w:hanging="284"/>
        <w:rPr>
          <w:sz w:val="20"/>
          <w:szCs w:val="20"/>
          <w:lang w:val="sr-Cyrl-RS"/>
        </w:rPr>
      </w:pPr>
      <w:r w:rsidRPr="006424C2">
        <w:rPr>
          <w:sz w:val="20"/>
          <w:szCs w:val="20"/>
          <w:lang w:val="sr-Cyrl-RS"/>
        </w:rPr>
        <w:t>Агенциј</w:t>
      </w:r>
      <w:r w:rsidR="00436E20" w:rsidRPr="006424C2">
        <w:rPr>
          <w:sz w:val="20"/>
          <w:szCs w:val="20"/>
          <w:lang w:val="sr-Cyrl-RS"/>
        </w:rPr>
        <w:t>а за безбедност саобраћаја (2021</w:t>
      </w:r>
      <w:r w:rsidRPr="006424C2">
        <w:rPr>
          <w:sz w:val="20"/>
          <w:szCs w:val="20"/>
          <w:lang w:val="sr-Cyrl-RS"/>
        </w:rPr>
        <w:t>). Статистички извештај о стању безбедности саоб</w:t>
      </w:r>
      <w:r w:rsidR="00436E20" w:rsidRPr="006424C2">
        <w:rPr>
          <w:sz w:val="20"/>
          <w:szCs w:val="20"/>
          <w:lang w:val="sr-Cyrl-RS"/>
        </w:rPr>
        <w:t>раћаја у Републици Србији у 2020</w:t>
      </w:r>
      <w:r w:rsidRPr="006424C2">
        <w:rPr>
          <w:sz w:val="20"/>
          <w:szCs w:val="20"/>
          <w:lang w:val="sr-Cyrl-RS"/>
        </w:rPr>
        <w:t>. години</w:t>
      </w:r>
      <w:r w:rsidR="00436E20" w:rsidRPr="006424C2">
        <w:rPr>
          <w:sz w:val="20"/>
          <w:szCs w:val="20"/>
          <w:lang w:val="sr-Cyrl-RS"/>
        </w:rPr>
        <w:t xml:space="preserve">. </w:t>
      </w:r>
      <w:hyperlink r:id="rId45" w:history="1">
        <w:r w:rsidR="00436E20" w:rsidRPr="006424C2">
          <w:rPr>
            <w:rStyle w:val="Hyperlink"/>
            <w:sz w:val="20"/>
            <w:szCs w:val="20"/>
            <w:lang w:val="sr-Cyrl-RS"/>
          </w:rPr>
          <w:t>https://www.abs.gov.rs/admin/upload/documents/20211221085715-statisticki-izvestaj-o-stanju-bezbednosti-saobracaja-u-republici-srbiji-u-2020.-godini.pdf</w:t>
        </w:r>
      </w:hyperlink>
      <w:r w:rsidR="00436E20" w:rsidRPr="006424C2">
        <w:rPr>
          <w:rStyle w:val="cf01"/>
          <w:rFonts w:ascii="Times New Roman" w:hAnsi="Times New Roman" w:cs="Times New Roman"/>
          <w:color w:val="0000FF"/>
          <w:sz w:val="20"/>
          <w:szCs w:val="20"/>
          <w:lang w:val="sr-Cyrl-RS"/>
        </w:rPr>
        <w:t xml:space="preserve"> </w:t>
      </w:r>
      <w:r w:rsidR="00436E20" w:rsidRPr="006424C2">
        <w:rPr>
          <w:rStyle w:val="cf01"/>
          <w:rFonts w:ascii="Times New Roman" w:hAnsi="Times New Roman" w:cs="Times New Roman"/>
          <w:sz w:val="20"/>
          <w:szCs w:val="20"/>
          <w:lang w:val="sr-Cyrl-RS"/>
        </w:rPr>
        <w:t>(преузето је 13.4</w:t>
      </w:r>
      <w:r w:rsidRPr="006424C2">
        <w:rPr>
          <w:rStyle w:val="cf01"/>
          <w:rFonts w:ascii="Times New Roman" w:hAnsi="Times New Roman" w:cs="Times New Roman"/>
          <w:sz w:val="20"/>
          <w:szCs w:val="20"/>
          <w:lang w:val="sr-Cyrl-RS"/>
        </w:rPr>
        <w:t>.2022.)</w:t>
      </w:r>
    </w:p>
    <w:p w14:paraId="45CB4FB1" w14:textId="58084766" w:rsidR="006814C5" w:rsidRPr="006424C2" w:rsidRDefault="006814C5" w:rsidP="006814C5">
      <w:pPr>
        <w:ind w:left="284" w:hanging="284"/>
        <w:rPr>
          <w:sz w:val="20"/>
          <w:szCs w:val="20"/>
          <w:lang w:val="sr-Cyrl-RS"/>
        </w:rPr>
      </w:pPr>
      <w:r w:rsidRPr="006424C2">
        <w:rPr>
          <w:sz w:val="20"/>
          <w:szCs w:val="20"/>
          <w:lang w:val="sr-Cyrl-RS"/>
        </w:rPr>
        <w:t xml:space="preserve">Benoit Matsha-Carpentier/ IFRC (1998). The World Disaster Report, retrieved from: </w:t>
      </w:r>
      <w:hyperlink r:id="rId46" w:history="1">
        <w:r w:rsidRPr="006424C2">
          <w:rPr>
            <w:color w:val="0000FF"/>
            <w:sz w:val="20"/>
            <w:szCs w:val="20"/>
            <w:u w:val="single"/>
            <w:lang w:val="sr-Cyrl-RS"/>
          </w:rPr>
          <w:t>http://www.ifrc.org/en/publications-and-reports/world-disasters-report/wdr1993-1999/</w:t>
        </w:r>
      </w:hyperlink>
      <w:r w:rsidRPr="006424C2">
        <w:rPr>
          <w:sz w:val="20"/>
          <w:szCs w:val="20"/>
          <w:lang w:val="sr-Cyrl-RS"/>
        </w:rPr>
        <w:t>,</w:t>
      </w:r>
      <w:r w:rsidR="00D432BD" w:rsidRPr="006424C2">
        <w:rPr>
          <w:sz w:val="20"/>
          <w:szCs w:val="20"/>
          <w:lang w:val="sr-Cyrl-RS"/>
        </w:rPr>
        <w:t xml:space="preserve"> </w:t>
      </w:r>
      <w:r w:rsidRPr="006424C2">
        <w:rPr>
          <w:sz w:val="20"/>
          <w:szCs w:val="20"/>
          <w:lang w:val="sr-Cyrl-RS"/>
        </w:rPr>
        <w:t>(преузето 21.12.2021.)</w:t>
      </w:r>
    </w:p>
    <w:p w14:paraId="23BD1B62" w14:textId="77777777" w:rsidR="003D44F4" w:rsidRPr="006424C2" w:rsidRDefault="003D44F4" w:rsidP="003D44F4">
      <w:pPr>
        <w:ind w:left="284" w:hanging="284"/>
        <w:rPr>
          <w:sz w:val="20"/>
          <w:szCs w:val="20"/>
          <w:lang w:val="sr-Cyrl-RS"/>
        </w:rPr>
      </w:pPr>
      <w:r w:rsidRPr="006424C2">
        <w:rPr>
          <w:sz w:val="20"/>
          <w:szCs w:val="20"/>
          <w:lang w:val="sr-Cyrl-RS"/>
        </w:rPr>
        <w:t xml:space="preserve">Hagenzieker, M. P., Commandeur, J. J., &amp; Bijleveld, F. D. (2014). The history of road safety research: A quantitative approach. Transportation research part F: traffic psychology and behaviour, 25, 150-162, </w:t>
      </w:r>
      <w:hyperlink r:id="rId47" w:history="1">
        <w:r w:rsidRPr="006424C2">
          <w:rPr>
            <w:rStyle w:val="Hyperlink"/>
            <w:sz w:val="20"/>
            <w:szCs w:val="20"/>
            <w:lang w:val="sr-Cyrl-RS"/>
          </w:rPr>
          <w:t>https://doi.org/10.1016/j.trf.2013.10.004</w:t>
        </w:r>
      </w:hyperlink>
      <w:r w:rsidRPr="006424C2">
        <w:rPr>
          <w:rStyle w:val="Hyperlink"/>
          <w:sz w:val="20"/>
          <w:szCs w:val="20"/>
          <w:lang w:val="sr-Cyrl-RS"/>
        </w:rPr>
        <w:t xml:space="preserve">, </w:t>
      </w:r>
      <w:r w:rsidRPr="006424C2">
        <w:rPr>
          <w:sz w:val="20"/>
          <w:szCs w:val="20"/>
          <w:lang w:val="sr-Cyrl-RS"/>
        </w:rPr>
        <w:t xml:space="preserve">(преузето 21.12.2021). </w:t>
      </w:r>
    </w:p>
    <w:p w14:paraId="28D04F87" w14:textId="77777777" w:rsidR="00EB49A1" w:rsidRPr="006424C2" w:rsidRDefault="00EB49A1" w:rsidP="00EB49A1">
      <w:pPr>
        <w:pStyle w:val="FootnoteText"/>
        <w:rPr>
          <w:sz w:val="20"/>
          <w:szCs w:val="20"/>
          <w:lang w:val="sr-Cyrl-RS"/>
        </w:rPr>
      </w:pPr>
      <w:r w:rsidRPr="006424C2">
        <w:rPr>
          <w:sz w:val="20"/>
          <w:szCs w:val="20"/>
          <w:lang w:val="sr-Cyrl-RS"/>
        </w:rPr>
        <w:t xml:space="preserve">Липовац, К, Д. Јовановић и М. Нешић (2019). Основе безбедности саобраћаја, Криминалистичко полицијски универзитет, Београд. </w:t>
      </w:r>
    </w:p>
    <w:p w14:paraId="5A87A81C" w14:textId="77777777" w:rsidR="006814C5" w:rsidRPr="006424C2" w:rsidRDefault="006814C5" w:rsidP="006814C5">
      <w:pPr>
        <w:ind w:left="284" w:hanging="284"/>
        <w:rPr>
          <w:sz w:val="20"/>
          <w:szCs w:val="20"/>
          <w:lang w:val="sr-Cyrl-RS"/>
        </w:rPr>
      </w:pPr>
      <w:r w:rsidRPr="006424C2">
        <w:rPr>
          <w:sz w:val="20"/>
          <w:szCs w:val="20"/>
          <w:lang w:val="sr-Cyrl-RS"/>
        </w:rPr>
        <w:t xml:space="preserve">Lipovac, K. Ross, A. and Tesic, M. (2014). Road safety management at the national level: the case study of the Republic of Srpska and Serbia. ICTTE, 27-28 November 2014, Belgrade. </w:t>
      </w:r>
    </w:p>
    <w:p w14:paraId="2149319C" w14:textId="77777777" w:rsidR="006814C5" w:rsidRPr="006424C2" w:rsidRDefault="006814C5" w:rsidP="006814C5">
      <w:pPr>
        <w:pStyle w:val="FootnoteText"/>
        <w:rPr>
          <w:sz w:val="20"/>
          <w:szCs w:val="20"/>
          <w:lang w:val="sr-Cyrl-RS"/>
        </w:rPr>
      </w:pPr>
      <w:r w:rsidRPr="006424C2">
        <w:rPr>
          <w:sz w:val="20"/>
          <w:szCs w:val="20"/>
          <w:lang w:val="sr-Cyrl-RS"/>
        </w:rPr>
        <w:t>Mehdizadeh, M., Shariat-Mohaymany, A., &amp; Nordfjaern, T. (2019). Driver behaviour and crash involvement among professional taxi and truck drivers: Light passenger cars versus heavy goods vehicles. Transportation research part F: Traffic Psychology and Behaviour, 62, 86-98.</w:t>
      </w:r>
    </w:p>
    <w:p w14:paraId="1000F5AE" w14:textId="77777777" w:rsidR="00EB49A1" w:rsidRPr="006424C2" w:rsidRDefault="00EB49A1" w:rsidP="00EB49A1">
      <w:pPr>
        <w:ind w:left="284" w:hanging="284"/>
        <w:rPr>
          <w:sz w:val="20"/>
          <w:szCs w:val="20"/>
          <w:lang w:val="sr-Cyrl-RS"/>
        </w:rPr>
      </w:pPr>
      <w:r w:rsidRPr="006424C2">
        <w:rPr>
          <w:sz w:val="20"/>
          <w:szCs w:val="20"/>
          <w:lang w:val="sr-Cyrl-RS"/>
        </w:rPr>
        <w:t xml:space="preserve">Norton, P. (2015). Four Paradigms: Traffic Safety in the Twentieth-Century United States. Technology and Culture 56(2), 319-334. doi:10.1353/tech.2015.0065. </w:t>
      </w:r>
    </w:p>
    <w:p w14:paraId="0FDDDD0B" w14:textId="77777777" w:rsidR="006814C5" w:rsidRPr="006424C2" w:rsidRDefault="006814C5" w:rsidP="006814C5">
      <w:pPr>
        <w:ind w:left="284" w:hanging="284"/>
        <w:rPr>
          <w:sz w:val="20"/>
          <w:szCs w:val="20"/>
          <w:lang w:val="sr-Cyrl-RS"/>
        </w:rPr>
      </w:pPr>
      <w:r w:rsidRPr="006424C2">
        <w:rPr>
          <w:sz w:val="20"/>
          <w:szCs w:val="20"/>
          <w:lang w:val="sr-Cyrl-RS"/>
        </w:rPr>
        <w:t xml:space="preserve">Thomas R. Menzies, Jr. (2007). Building the Road Safety Profession in the Public Sector. Special Report 289. Transportation research board, Washington DC. Retrieved from: </w:t>
      </w:r>
      <w:hyperlink r:id="rId48" w:history="1">
        <w:r w:rsidRPr="006424C2">
          <w:rPr>
            <w:color w:val="0000FF"/>
            <w:sz w:val="20"/>
            <w:szCs w:val="20"/>
            <w:u w:val="single"/>
            <w:lang w:val="sr-Cyrl-RS"/>
          </w:rPr>
          <w:t>http://onlinepubs.trb.org/onlinepubs/sr/sr289.pdf</w:t>
        </w:r>
      </w:hyperlink>
      <w:r w:rsidRPr="006424C2">
        <w:rPr>
          <w:sz w:val="20"/>
          <w:szCs w:val="20"/>
          <w:lang w:val="sr-Cyrl-RS"/>
        </w:rPr>
        <w:t>, (преузето 21.12.2021).</w:t>
      </w:r>
    </w:p>
    <w:p w14:paraId="4D75B7C0" w14:textId="77777777" w:rsidR="006814C5" w:rsidRPr="006424C2" w:rsidRDefault="006814C5" w:rsidP="006814C5">
      <w:pPr>
        <w:ind w:left="284" w:hanging="284"/>
        <w:rPr>
          <w:color w:val="222222"/>
          <w:sz w:val="20"/>
          <w:szCs w:val="20"/>
          <w:shd w:val="clear" w:color="auto" w:fill="FFFFFF"/>
          <w:lang w:val="sr-Cyrl-RS"/>
        </w:rPr>
      </w:pPr>
      <w:r w:rsidRPr="006424C2">
        <w:rPr>
          <w:color w:val="222222"/>
          <w:sz w:val="20"/>
          <w:szCs w:val="20"/>
          <w:shd w:val="clear" w:color="auto" w:fill="FFFFFF"/>
          <w:lang w:val="sr-Cyrl-RS"/>
        </w:rPr>
        <w:t>Vis, M. A. (2005). State-of-the-art Report on Road Safety Performance Indicators. </w:t>
      </w:r>
      <w:r w:rsidRPr="006424C2">
        <w:rPr>
          <w:i/>
          <w:iCs/>
          <w:color w:val="222222"/>
          <w:sz w:val="20"/>
          <w:szCs w:val="20"/>
          <w:shd w:val="clear" w:color="auto" w:fill="FFFFFF"/>
          <w:lang w:val="sr-Cyrl-RS"/>
        </w:rPr>
        <w:t>Deliverable D3</w:t>
      </w:r>
      <w:r w:rsidRPr="006424C2">
        <w:rPr>
          <w:color w:val="222222"/>
          <w:sz w:val="20"/>
          <w:szCs w:val="20"/>
          <w:shd w:val="clear" w:color="auto" w:fill="FFFFFF"/>
          <w:lang w:val="sr-Cyrl-RS"/>
        </w:rPr>
        <w:t>.</w:t>
      </w:r>
      <w:r w:rsidRPr="006424C2">
        <w:rPr>
          <w:i/>
          <w:iCs/>
          <w:color w:val="222222"/>
          <w:sz w:val="20"/>
          <w:szCs w:val="20"/>
          <w:shd w:val="clear" w:color="auto" w:fill="FFFFFF"/>
          <w:lang w:val="sr-Cyrl-RS"/>
        </w:rPr>
        <w:t>1</w:t>
      </w:r>
      <w:r w:rsidRPr="006424C2">
        <w:rPr>
          <w:color w:val="222222"/>
          <w:sz w:val="20"/>
          <w:szCs w:val="20"/>
          <w:shd w:val="clear" w:color="auto" w:fill="FFFFFF"/>
          <w:lang w:val="sr-Cyrl-RS"/>
        </w:rPr>
        <w:t xml:space="preserve">. </w:t>
      </w:r>
      <w:hyperlink r:id="rId49" w:history="1">
        <w:r w:rsidRPr="006424C2">
          <w:rPr>
            <w:color w:val="0000FF"/>
            <w:sz w:val="20"/>
            <w:szCs w:val="20"/>
            <w:u w:val="single"/>
            <w:shd w:val="clear" w:color="auto" w:fill="FFFFFF"/>
            <w:lang w:val="sr-Cyrl-RS"/>
          </w:rPr>
          <w:t>http://erso.swov.nl/safetynet/fixed/WP3/Deliverable%20wp%203.1%20state%20of%20the%20art.pdf</w:t>
        </w:r>
      </w:hyperlink>
      <w:r w:rsidRPr="006424C2">
        <w:rPr>
          <w:color w:val="222222"/>
          <w:sz w:val="20"/>
          <w:szCs w:val="20"/>
          <w:shd w:val="clear" w:color="auto" w:fill="FFFFFF"/>
          <w:lang w:val="sr-Cyrl-RS"/>
        </w:rPr>
        <w:t xml:space="preserve">, </w:t>
      </w:r>
      <w:r w:rsidRPr="006424C2">
        <w:rPr>
          <w:sz w:val="20"/>
          <w:szCs w:val="20"/>
          <w:lang w:val="sr-Cyrl-RS"/>
        </w:rPr>
        <w:t>(преузето 21.12.2021).</w:t>
      </w:r>
    </w:p>
    <w:p w14:paraId="381728E7" w14:textId="77777777" w:rsidR="00293D9E" w:rsidRPr="006424C2" w:rsidRDefault="00293D9E" w:rsidP="00293D9E">
      <w:pPr>
        <w:ind w:left="284" w:hanging="284"/>
        <w:rPr>
          <w:sz w:val="20"/>
          <w:szCs w:val="20"/>
          <w:lang w:val="sr-Cyrl-RS"/>
        </w:rPr>
      </w:pPr>
      <w:r w:rsidRPr="006424C2">
        <w:rPr>
          <w:sz w:val="20"/>
          <w:szCs w:val="20"/>
          <w:lang w:val="sr-Cyrl-RS"/>
        </w:rPr>
        <w:t xml:space="preserve">DaCoTA (2012) Road Safety Management, Deliverable 4.8p of the EC FP7 project DaCoTA. Retrieved from: </w:t>
      </w:r>
      <w:hyperlink r:id="rId50" w:history="1">
        <w:r w:rsidRPr="006424C2">
          <w:rPr>
            <w:color w:val="0000FF"/>
            <w:sz w:val="20"/>
            <w:szCs w:val="20"/>
            <w:u w:val="single"/>
            <w:lang w:val="sr-Cyrl-RS"/>
          </w:rPr>
          <w:t>http://ec.europa.eu/transport/road_safety/specialist/erso/pdf/safety_issues/policy_issues/06-road_safety_management_en.pdf</w:t>
        </w:r>
      </w:hyperlink>
      <w:r w:rsidRPr="006424C2">
        <w:rPr>
          <w:sz w:val="20"/>
          <w:szCs w:val="20"/>
          <w:lang w:val="sr-Cyrl-RS"/>
        </w:rPr>
        <w:t>, (преузето 21.12.2021.)</w:t>
      </w:r>
    </w:p>
    <w:p w14:paraId="6B88EBD3" w14:textId="77777777" w:rsidR="00413F67" w:rsidRPr="006424C2" w:rsidRDefault="00413F67" w:rsidP="00293D9E">
      <w:pPr>
        <w:ind w:left="284" w:hanging="284"/>
        <w:rPr>
          <w:sz w:val="20"/>
          <w:szCs w:val="20"/>
          <w:lang w:val="sr-Cyrl-RS"/>
        </w:rPr>
      </w:pPr>
      <w:r w:rsidRPr="006424C2">
        <w:rPr>
          <w:sz w:val="20"/>
          <w:szCs w:val="20"/>
          <w:lang w:val="sr-Cyrl-RS"/>
        </w:rPr>
        <w:t xml:space="preserve">Handbook on the external costs of transport, Version 2019 – 1.1, Luxembourg: Publications Office of the EU, 2020. стр. 44, </w:t>
      </w:r>
      <w:hyperlink r:id="rId51" w:history="1">
        <w:r w:rsidRPr="006424C2">
          <w:rPr>
            <w:rStyle w:val="Hyperlink"/>
            <w:sz w:val="20"/>
            <w:szCs w:val="20"/>
            <w:lang w:val="sr-Cyrl-RS"/>
          </w:rPr>
          <w:t>https://op.europa.eu/en/publication-detail/-/publication/9781f65f-8448-11ea-bf12-01aa75ed71a1</w:t>
        </w:r>
      </w:hyperlink>
      <w:r w:rsidRPr="006424C2">
        <w:rPr>
          <w:sz w:val="20"/>
          <w:szCs w:val="20"/>
          <w:lang w:val="sr-Cyrl-RS"/>
        </w:rPr>
        <w:t xml:space="preserve"> (преузето, 22.12.2020)</w:t>
      </w:r>
    </w:p>
    <w:p w14:paraId="7ECBE98C" w14:textId="77777777" w:rsidR="00427534" w:rsidRPr="006424C2" w:rsidRDefault="00427534" w:rsidP="00427534">
      <w:pPr>
        <w:pStyle w:val="FootnoteText"/>
        <w:spacing w:before="0" w:after="0"/>
        <w:ind w:left="346" w:hanging="346"/>
        <w:rPr>
          <w:sz w:val="20"/>
          <w:szCs w:val="22"/>
          <w:lang w:val="sr-Cyrl-RS"/>
        </w:rPr>
      </w:pPr>
      <w:r w:rsidRPr="006424C2">
        <w:rPr>
          <w:sz w:val="20"/>
          <w:szCs w:val="22"/>
          <w:lang w:val="sr-Cyrl-RS"/>
        </w:rPr>
        <w:t>EU: European Commission, Directorate-General for Mobility and Transport, Next steps towards ‘Vision Zero’: EU road safety policy framework 2021-2030, Publications Office, 2020,</w:t>
      </w:r>
      <w:r w:rsidRPr="006424C2">
        <w:rPr>
          <w:rStyle w:val="Hyperlink"/>
          <w:sz w:val="20"/>
          <w:szCs w:val="22"/>
          <w:lang w:val="sr-Cyrl-RS"/>
        </w:rPr>
        <w:t> </w:t>
      </w:r>
      <w:hyperlink r:id="rId52" w:tgtFrame="_blank" w:history="1">
        <w:r w:rsidRPr="006424C2">
          <w:rPr>
            <w:rStyle w:val="Hyperlink"/>
            <w:sz w:val="20"/>
            <w:szCs w:val="22"/>
            <w:lang w:val="sr-Cyrl-RS"/>
          </w:rPr>
          <w:t>https://data.europa.eu/doi/10.2832/261629</w:t>
        </w:r>
      </w:hyperlink>
      <w:r w:rsidRPr="006424C2">
        <w:rPr>
          <w:rStyle w:val="Hyperlink"/>
          <w:sz w:val="20"/>
          <w:szCs w:val="22"/>
          <w:lang w:val="sr-Cyrl-RS"/>
        </w:rPr>
        <w:t xml:space="preserve">, </w:t>
      </w:r>
      <w:r w:rsidRPr="006424C2">
        <w:rPr>
          <w:sz w:val="20"/>
          <w:szCs w:val="22"/>
          <w:lang w:val="sr-Cyrl-RS"/>
        </w:rPr>
        <w:t>(преузето, 20.12.2021).</w:t>
      </w:r>
      <w:r w:rsidR="00D432BD" w:rsidRPr="006424C2">
        <w:rPr>
          <w:sz w:val="20"/>
          <w:szCs w:val="22"/>
          <w:lang w:val="sr-Cyrl-RS"/>
        </w:rPr>
        <w:t xml:space="preserve"> </w:t>
      </w:r>
    </w:p>
    <w:p w14:paraId="6FCB8F46" w14:textId="77777777" w:rsidR="00427534" w:rsidRPr="006424C2" w:rsidRDefault="00427534" w:rsidP="00427534">
      <w:pPr>
        <w:pStyle w:val="FootnoteText"/>
        <w:rPr>
          <w:sz w:val="20"/>
          <w:szCs w:val="22"/>
          <w:lang w:val="sr-Cyrl-RS"/>
        </w:rPr>
      </w:pPr>
      <w:r w:rsidRPr="006424C2">
        <w:rPr>
          <w:sz w:val="20"/>
          <w:szCs w:val="22"/>
          <w:lang w:val="sr-Cyrl-RS"/>
        </w:rPr>
        <w:t xml:space="preserve">EU Strategic Action Plan on Road Safety, Anex 1 to the Communication from the Commission, Europe on the move Sustainable Mobility for Europe: safe, connected and clean, </w:t>
      </w:r>
      <w:hyperlink r:id="rId53" w:history="1">
        <w:r w:rsidRPr="006424C2">
          <w:rPr>
            <w:rStyle w:val="Hyperlink"/>
            <w:sz w:val="20"/>
            <w:szCs w:val="22"/>
            <w:lang w:val="sr-Cyrl-RS"/>
          </w:rPr>
          <w:t>https://eur-lex.europa.eu/resource.html?uri=cellar%3A0e8b694e-59b5-11e8-ab41-01aa75ed71a1.0003.02 /DOC_2&amp;format=PDF</w:t>
        </w:r>
      </w:hyperlink>
      <w:r w:rsidRPr="006424C2">
        <w:rPr>
          <w:sz w:val="20"/>
          <w:szCs w:val="22"/>
          <w:lang w:val="sr-Cyrl-RS"/>
        </w:rPr>
        <w:t>, (преузето, 20.12.2021).</w:t>
      </w:r>
    </w:p>
    <w:p w14:paraId="6F447487" w14:textId="77777777" w:rsidR="00427534" w:rsidRPr="006424C2" w:rsidRDefault="00427534" w:rsidP="00427534">
      <w:pPr>
        <w:pStyle w:val="FootnoteText"/>
        <w:rPr>
          <w:sz w:val="20"/>
          <w:szCs w:val="22"/>
          <w:lang w:val="sr-Cyrl-RS"/>
        </w:rPr>
      </w:pPr>
      <w:r w:rsidRPr="006424C2">
        <w:rPr>
          <w:sz w:val="20"/>
          <w:szCs w:val="22"/>
          <w:lang w:val="sr-Cyrl-RS"/>
        </w:rPr>
        <w:t>Transport Community: Road Safety Action Plan for Western Balkan,</w:t>
      </w:r>
      <w:r w:rsidR="00D432BD" w:rsidRPr="006424C2">
        <w:rPr>
          <w:sz w:val="20"/>
          <w:szCs w:val="22"/>
          <w:lang w:val="sr-Cyrl-RS"/>
        </w:rPr>
        <w:t xml:space="preserve"> </w:t>
      </w:r>
      <w:hyperlink r:id="rId54" w:history="1">
        <w:r w:rsidRPr="006424C2">
          <w:rPr>
            <w:rStyle w:val="Hyperlink"/>
            <w:sz w:val="20"/>
            <w:szCs w:val="22"/>
            <w:lang w:val="sr-Cyrl-RS"/>
          </w:rPr>
          <w:t>https://www.transport-community.org/wp-content/uploads/2020/04/Road-Safety-Action-Plan.pdf</w:t>
        </w:r>
      </w:hyperlink>
      <w:r w:rsidRPr="006424C2">
        <w:rPr>
          <w:sz w:val="20"/>
          <w:szCs w:val="22"/>
          <w:lang w:val="sr-Cyrl-RS"/>
        </w:rPr>
        <w:t>, (преузето, 20.12.2021).</w:t>
      </w:r>
    </w:p>
    <w:p w14:paraId="303741E0" w14:textId="46D804FE" w:rsidR="00293D9E" w:rsidRPr="006424C2" w:rsidRDefault="00444BCC" w:rsidP="00293D9E">
      <w:pPr>
        <w:ind w:left="284" w:hanging="284"/>
        <w:rPr>
          <w:sz w:val="20"/>
          <w:szCs w:val="20"/>
          <w:lang w:val="sr-Cyrl-RS"/>
        </w:rPr>
      </w:pPr>
      <w:r>
        <w:rPr>
          <w:sz w:val="20"/>
          <w:szCs w:val="20"/>
          <w:lang w:val="sr-Cyrl-RS"/>
        </w:rPr>
        <w:t>OECD/ ITF (2018),</w:t>
      </w:r>
      <w:r>
        <w:rPr>
          <w:sz w:val="20"/>
          <w:szCs w:val="20"/>
          <w:lang w:val="sr-Latn-RS"/>
        </w:rPr>
        <w:t xml:space="preserve"> </w:t>
      </w:r>
      <w:r w:rsidRPr="00444BCC">
        <w:rPr>
          <w:sz w:val="20"/>
          <w:szCs w:val="20"/>
          <w:lang w:val="sr-Cyrl-RS"/>
        </w:rPr>
        <w:t>„</w:t>
      </w:r>
      <w:r w:rsidR="00293D9E" w:rsidRPr="006424C2">
        <w:rPr>
          <w:sz w:val="20"/>
          <w:szCs w:val="20"/>
          <w:lang w:val="sr-Cyrl-RS"/>
        </w:rPr>
        <w:t xml:space="preserve">Serbia” in Road Safety Annual Report 2018, OECD Publishing, Paris, </w:t>
      </w:r>
      <w:hyperlink r:id="rId55" w:history="1">
        <w:r w:rsidR="00293D9E" w:rsidRPr="006424C2">
          <w:rPr>
            <w:rStyle w:val="Hyperlink"/>
            <w:sz w:val="20"/>
            <w:szCs w:val="20"/>
            <w:lang w:val="sr-Cyrl-RS"/>
          </w:rPr>
          <w:t>https://doi.org/10.1787/1c884dcb-en</w:t>
        </w:r>
      </w:hyperlink>
      <w:r w:rsidR="00293D9E" w:rsidRPr="006424C2">
        <w:rPr>
          <w:sz w:val="20"/>
          <w:szCs w:val="20"/>
          <w:lang w:val="sr-Cyrl-RS"/>
        </w:rPr>
        <w:t xml:space="preserve"> </w:t>
      </w:r>
    </w:p>
    <w:p w14:paraId="52E6F854" w14:textId="77777777" w:rsidR="00293D9E" w:rsidRPr="006424C2" w:rsidRDefault="00293D9E" w:rsidP="00293D9E">
      <w:pPr>
        <w:ind w:left="284" w:hanging="284"/>
        <w:rPr>
          <w:sz w:val="20"/>
          <w:szCs w:val="20"/>
          <w:lang w:val="sr-Cyrl-RS"/>
        </w:rPr>
      </w:pPr>
      <w:r w:rsidRPr="006424C2">
        <w:rPr>
          <w:sz w:val="20"/>
          <w:szCs w:val="20"/>
          <w:lang w:val="sr-Cyrl-RS"/>
        </w:rPr>
        <w:t xml:space="preserve">OECD/ ITF (2018), Road Safety Annual Report 2018, OECD Publishing, Paris, </w:t>
      </w:r>
      <w:hyperlink r:id="rId56" w:history="1">
        <w:r w:rsidRPr="006424C2">
          <w:rPr>
            <w:rStyle w:val="Hyperlink"/>
            <w:sz w:val="20"/>
            <w:szCs w:val="20"/>
            <w:lang w:val="sr-Cyrl-RS"/>
          </w:rPr>
          <w:t>https://doi.org/10.1787/1c884dcb-en</w:t>
        </w:r>
      </w:hyperlink>
      <w:r w:rsidRPr="006424C2">
        <w:rPr>
          <w:sz w:val="20"/>
          <w:szCs w:val="20"/>
          <w:lang w:val="sr-Cyrl-RS"/>
        </w:rPr>
        <w:t xml:space="preserve"> </w:t>
      </w:r>
    </w:p>
    <w:p w14:paraId="01D19313" w14:textId="77777777" w:rsidR="00293D9E" w:rsidRPr="006424C2" w:rsidRDefault="00293D9E" w:rsidP="00293D9E">
      <w:pPr>
        <w:ind w:left="284" w:hanging="284"/>
        <w:rPr>
          <w:sz w:val="20"/>
          <w:szCs w:val="20"/>
          <w:lang w:val="sr-Cyrl-RS"/>
        </w:rPr>
      </w:pPr>
      <w:r w:rsidRPr="006424C2">
        <w:rPr>
          <w:sz w:val="20"/>
          <w:szCs w:val="20"/>
          <w:lang w:val="sr-Cyrl-RS"/>
        </w:rPr>
        <w:t xml:space="preserve">OECD (2015). </w:t>
      </w:r>
      <w:hyperlink r:id="rId57" w:history="1">
        <w:r w:rsidRPr="006424C2">
          <w:rPr>
            <w:color w:val="0000FF"/>
            <w:sz w:val="20"/>
            <w:szCs w:val="20"/>
            <w:u w:val="single"/>
            <w:lang w:val="sr-Cyrl-RS"/>
          </w:rPr>
          <w:t>http://stats.oecd.org/</w:t>
        </w:r>
      </w:hyperlink>
      <w:r w:rsidRPr="006424C2">
        <w:rPr>
          <w:sz w:val="20"/>
          <w:szCs w:val="20"/>
          <w:lang w:val="sr-Cyrl-RS"/>
        </w:rPr>
        <w:t>,</w:t>
      </w:r>
      <w:r w:rsidRPr="006424C2">
        <w:rPr>
          <w:color w:val="0070C0"/>
          <w:sz w:val="20"/>
          <w:szCs w:val="20"/>
          <w:lang w:val="sr-Cyrl-RS"/>
        </w:rPr>
        <w:t xml:space="preserve"> </w:t>
      </w:r>
      <w:r w:rsidRPr="006424C2">
        <w:rPr>
          <w:sz w:val="20"/>
          <w:szCs w:val="20"/>
          <w:lang w:val="sr-Cyrl-RS"/>
        </w:rPr>
        <w:t>(преузето 21.12.2021).</w:t>
      </w:r>
    </w:p>
    <w:p w14:paraId="6003EA3C" w14:textId="77777777" w:rsidR="00293D9E" w:rsidRPr="006424C2" w:rsidRDefault="00293D9E" w:rsidP="00293D9E">
      <w:pPr>
        <w:ind w:left="284" w:hanging="284"/>
        <w:rPr>
          <w:sz w:val="20"/>
          <w:szCs w:val="20"/>
          <w:lang w:val="sr-Cyrl-RS"/>
        </w:rPr>
      </w:pPr>
      <w:r w:rsidRPr="006424C2">
        <w:rPr>
          <w:sz w:val="20"/>
          <w:szCs w:val="20"/>
          <w:lang w:val="sr-Cyrl-RS"/>
        </w:rPr>
        <w:t xml:space="preserve">OECD (2016). Road accidents (indicator). doi: </w:t>
      </w:r>
      <w:r w:rsidRPr="006424C2">
        <w:rPr>
          <w:color w:val="0000FF"/>
          <w:sz w:val="20"/>
          <w:szCs w:val="20"/>
          <w:u w:val="single"/>
          <w:lang w:val="sr-Cyrl-RS"/>
        </w:rPr>
        <w:t>10.1787/2fe1b899-en</w:t>
      </w:r>
      <w:r w:rsidRPr="006424C2">
        <w:rPr>
          <w:sz w:val="20"/>
          <w:szCs w:val="20"/>
          <w:lang w:val="sr-Cyrl-RS"/>
        </w:rPr>
        <w:t>, (преузето 21.12.2021).</w:t>
      </w:r>
    </w:p>
    <w:p w14:paraId="113DF1B2" w14:textId="77777777" w:rsidR="006814C5" w:rsidRPr="006424C2" w:rsidRDefault="006814C5" w:rsidP="006814C5">
      <w:pPr>
        <w:pStyle w:val="FootnoteText"/>
        <w:rPr>
          <w:sz w:val="20"/>
          <w:szCs w:val="20"/>
          <w:lang w:val="sr-Cyrl-RS"/>
        </w:rPr>
      </w:pPr>
      <w:r w:rsidRPr="006424C2">
        <w:rPr>
          <w:sz w:val="20"/>
          <w:szCs w:val="20"/>
          <w:lang w:val="sr-Cyrl-RS"/>
        </w:rPr>
        <w:lastRenderedPageBreak/>
        <w:t xml:space="preserve">PIARC: Road safety management - Safe system – scientific safety principles and their application, </w:t>
      </w:r>
      <w:hyperlink r:id="rId58" w:history="1">
        <w:r w:rsidRPr="006424C2">
          <w:rPr>
            <w:rStyle w:val="Hyperlink"/>
            <w:sz w:val="20"/>
            <w:szCs w:val="20"/>
            <w:lang w:val="sr-Cyrl-RS"/>
          </w:rPr>
          <w:t>https://roadsafety.piarc.org/en/road-safety-management-safe-system-approach/safe-system-principles</w:t>
        </w:r>
      </w:hyperlink>
      <w:r w:rsidRPr="006424C2">
        <w:rPr>
          <w:sz w:val="20"/>
          <w:szCs w:val="20"/>
          <w:lang w:val="sr-Cyrl-RS"/>
        </w:rPr>
        <w:t xml:space="preserve">, (преузето, 20.12.2021). </w:t>
      </w:r>
    </w:p>
    <w:p w14:paraId="606150CD" w14:textId="06CE6686" w:rsidR="003875A4" w:rsidRPr="006424C2" w:rsidRDefault="003875A4" w:rsidP="003875A4">
      <w:pPr>
        <w:pStyle w:val="FootnoteText"/>
        <w:rPr>
          <w:sz w:val="20"/>
          <w:szCs w:val="20"/>
          <w:lang w:val="sr-Cyrl-RS"/>
        </w:rPr>
      </w:pPr>
      <w:r w:rsidRPr="006424C2">
        <w:rPr>
          <w:sz w:val="20"/>
          <w:szCs w:val="20"/>
          <w:lang w:val="sr-Cyrl-RS"/>
        </w:rPr>
        <w:t xml:space="preserve">Републички завод за статистику (2019). Трендови – Модел макроекономских пројекција за тестирање дугорочне одрживости дуга и перформанси раста 2019–2030. (ISSN 1820-1148), Београд, Република Србија. </w:t>
      </w:r>
    </w:p>
    <w:p w14:paraId="106DE161" w14:textId="77777777" w:rsidR="00427534" w:rsidRPr="006424C2" w:rsidRDefault="00427534" w:rsidP="00427534">
      <w:pPr>
        <w:ind w:left="284" w:hanging="284"/>
        <w:rPr>
          <w:color w:val="0000FF"/>
          <w:sz w:val="20"/>
          <w:szCs w:val="20"/>
          <w:u w:val="single"/>
          <w:lang w:val="sr-Cyrl-RS"/>
        </w:rPr>
      </w:pPr>
      <w:r w:rsidRPr="006424C2">
        <w:rPr>
          <w:sz w:val="20"/>
          <w:szCs w:val="20"/>
          <w:shd w:val="clear" w:color="auto" w:fill="FFFFFF"/>
          <w:lang w:val="sr-Cyrl-RS"/>
        </w:rPr>
        <w:t>UN: General Assembly resolution 64/255,</w:t>
      </w:r>
      <w:r w:rsidRPr="006424C2">
        <w:rPr>
          <w:color w:val="333333"/>
          <w:sz w:val="20"/>
          <w:szCs w:val="20"/>
          <w:shd w:val="clear" w:color="auto" w:fill="FFFFFF"/>
          <w:lang w:val="sr-Cyrl-RS"/>
        </w:rPr>
        <w:t xml:space="preserve"> </w:t>
      </w:r>
      <w:r w:rsidRPr="006424C2">
        <w:rPr>
          <w:i/>
          <w:sz w:val="20"/>
          <w:szCs w:val="20"/>
          <w:lang w:val="sr-Cyrl-RS"/>
        </w:rPr>
        <w:t>Improving global road safety</w:t>
      </w:r>
      <w:r w:rsidRPr="006424C2">
        <w:rPr>
          <w:i/>
          <w:iCs/>
          <w:sz w:val="20"/>
          <w:szCs w:val="20"/>
          <w:shd w:val="clear" w:color="auto" w:fill="FFFFFF"/>
          <w:lang w:val="sr-Cyrl-RS"/>
        </w:rPr>
        <w:t xml:space="preserve"> </w:t>
      </w:r>
      <w:r w:rsidRPr="006424C2">
        <w:rPr>
          <w:sz w:val="20"/>
          <w:szCs w:val="20"/>
          <w:shd w:val="clear" w:color="auto" w:fill="FFFFFF"/>
          <w:lang w:val="sr-Cyrl-RS"/>
        </w:rPr>
        <w:t xml:space="preserve">A/RES/64/255 (2 March 2010), available from undocs.org/A/RES/64/255. </w:t>
      </w:r>
      <w:r w:rsidRPr="006424C2">
        <w:rPr>
          <w:sz w:val="20"/>
          <w:szCs w:val="20"/>
          <w:lang w:val="sr-Cyrl-RS"/>
        </w:rPr>
        <w:t xml:space="preserve">Retrieved from: </w:t>
      </w:r>
      <w:hyperlink r:id="rId59" w:history="1">
        <w:r w:rsidR="00F64732" w:rsidRPr="006424C2">
          <w:rPr>
            <w:rStyle w:val="Hyperlink"/>
            <w:sz w:val="20"/>
            <w:szCs w:val="20"/>
            <w:lang w:val="sr-Cyrl-RS"/>
          </w:rPr>
          <w:t>http://www.un.org/en/ga/search /view_doc.asp?symbol=A/RES/64/255</w:t>
        </w:r>
      </w:hyperlink>
      <w:r w:rsidRPr="006424C2">
        <w:rPr>
          <w:sz w:val="20"/>
          <w:szCs w:val="20"/>
          <w:lang w:val="sr-Cyrl-RS"/>
        </w:rPr>
        <w:t>, (преузето 21.12.2021).</w:t>
      </w:r>
    </w:p>
    <w:p w14:paraId="626C040D" w14:textId="77777777" w:rsidR="00427534" w:rsidRPr="006424C2" w:rsidRDefault="00427534" w:rsidP="00427534">
      <w:pPr>
        <w:ind w:left="284" w:hanging="284"/>
        <w:rPr>
          <w:color w:val="0000FF"/>
          <w:sz w:val="20"/>
          <w:szCs w:val="20"/>
          <w:u w:val="single"/>
          <w:lang w:val="sr-Cyrl-RS"/>
        </w:rPr>
      </w:pPr>
      <w:r w:rsidRPr="006424C2">
        <w:rPr>
          <w:sz w:val="20"/>
          <w:szCs w:val="20"/>
          <w:shd w:val="clear" w:color="auto" w:fill="FFFFFF"/>
          <w:lang w:val="sr-Cyrl-RS"/>
        </w:rPr>
        <w:t>UN: General Assembly resolution 66/260,</w:t>
      </w:r>
      <w:r w:rsidRPr="006424C2">
        <w:rPr>
          <w:color w:val="333333"/>
          <w:sz w:val="20"/>
          <w:szCs w:val="20"/>
          <w:shd w:val="clear" w:color="auto" w:fill="FFFFFF"/>
          <w:lang w:val="sr-Cyrl-RS"/>
        </w:rPr>
        <w:t xml:space="preserve"> </w:t>
      </w:r>
      <w:r w:rsidRPr="006424C2">
        <w:rPr>
          <w:i/>
          <w:sz w:val="20"/>
          <w:szCs w:val="20"/>
          <w:lang w:val="sr-Cyrl-RS"/>
        </w:rPr>
        <w:t>Improving global road safety</w:t>
      </w:r>
      <w:r w:rsidRPr="006424C2">
        <w:rPr>
          <w:i/>
          <w:iCs/>
          <w:sz w:val="20"/>
          <w:szCs w:val="20"/>
          <w:shd w:val="clear" w:color="auto" w:fill="FFFFFF"/>
          <w:lang w:val="sr-Cyrl-RS"/>
        </w:rPr>
        <w:t xml:space="preserve"> </w:t>
      </w:r>
      <w:r w:rsidRPr="006424C2">
        <w:rPr>
          <w:sz w:val="20"/>
          <w:szCs w:val="20"/>
          <w:shd w:val="clear" w:color="auto" w:fill="FFFFFF"/>
          <w:lang w:val="sr-Cyrl-RS"/>
        </w:rPr>
        <w:t>A/RES/66/260 (19 April 2012), available from undocs.org/A/RES/66/260.</w:t>
      </w:r>
      <w:r w:rsidRPr="006424C2">
        <w:rPr>
          <w:sz w:val="20"/>
          <w:szCs w:val="20"/>
          <w:lang w:val="sr-Cyrl-RS"/>
        </w:rPr>
        <w:t xml:space="preserve"> Retrieved from: </w:t>
      </w:r>
      <w:hyperlink r:id="rId60" w:history="1">
        <w:r w:rsidRPr="006424C2">
          <w:rPr>
            <w:color w:val="0000FF"/>
            <w:sz w:val="20"/>
            <w:szCs w:val="20"/>
            <w:u w:val="single"/>
            <w:lang w:val="sr-Cyrl-RS"/>
          </w:rPr>
          <w:t>http://www.who.int/roadsafety/about/resolutions/download/en/</w:t>
        </w:r>
      </w:hyperlink>
      <w:r w:rsidRPr="006424C2">
        <w:rPr>
          <w:color w:val="0000FF"/>
          <w:sz w:val="20"/>
          <w:szCs w:val="20"/>
          <w:u w:val="single"/>
          <w:lang w:val="sr-Cyrl-RS"/>
        </w:rPr>
        <w:t xml:space="preserve">, </w:t>
      </w:r>
      <w:r w:rsidRPr="006424C2">
        <w:rPr>
          <w:sz w:val="20"/>
          <w:szCs w:val="20"/>
          <w:lang w:val="sr-Cyrl-RS"/>
        </w:rPr>
        <w:t>(преузето 21.12.2021).</w:t>
      </w:r>
    </w:p>
    <w:p w14:paraId="64E4614E" w14:textId="77777777" w:rsidR="00427534" w:rsidRPr="006424C2" w:rsidRDefault="00427534" w:rsidP="00427534">
      <w:pPr>
        <w:ind w:left="284" w:hanging="284"/>
        <w:rPr>
          <w:sz w:val="20"/>
          <w:szCs w:val="20"/>
          <w:lang w:val="sr-Cyrl-RS"/>
        </w:rPr>
      </w:pPr>
      <w:r w:rsidRPr="006424C2">
        <w:rPr>
          <w:sz w:val="20"/>
          <w:szCs w:val="20"/>
          <w:shd w:val="clear" w:color="auto" w:fill="FFFFFF"/>
          <w:lang w:val="sr-Cyrl-RS"/>
        </w:rPr>
        <w:t>UN: General Assembly resolution 68/368,</w:t>
      </w:r>
      <w:r w:rsidRPr="006424C2">
        <w:rPr>
          <w:color w:val="333333"/>
          <w:sz w:val="20"/>
          <w:szCs w:val="20"/>
          <w:shd w:val="clear" w:color="auto" w:fill="FFFFFF"/>
          <w:lang w:val="sr-Cyrl-RS"/>
        </w:rPr>
        <w:t> </w:t>
      </w:r>
      <w:r w:rsidRPr="006424C2">
        <w:rPr>
          <w:i/>
          <w:sz w:val="20"/>
          <w:szCs w:val="20"/>
          <w:lang w:val="sr-Cyrl-RS"/>
        </w:rPr>
        <w:t>Global road safety crisis- Report of improving global road safety</w:t>
      </w:r>
      <w:r w:rsidRPr="006424C2">
        <w:rPr>
          <w:i/>
          <w:iCs/>
          <w:sz w:val="20"/>
          <w:szCs w:val="20"/>
          <w:shd w:val="clear" w:color="auto" w:fill="FFFFFF"/>
          <w:lang w:val="sr-Cyrl-RS"/>
        </w:rPr>
        <w:t xml:space="preserve"> </w:t>
      </w:r>
      <w:r w:rsidRPr="006424C2">
        <w:rPr>
          <w:sz w:val="20"/>
          <w:szCs w:val="20"/>
          <w:shd w:val="clear" w:color="auto" w:fill="FFFFFF"/>
          <w:lang w:val="sr-Cyrl-RS"/>
        </w:rPr>
        <w:t>A/RES/68/368 (6 December 2013), available from undocs.org/A/RES/68/368.</w:t>
      </w:r>
      <w:r w:rsidRPr="006424C2">
        <w:rPr>
          <w:sz w:val="20"/>
          <w:szCs w:val="20"/>
          <w:lang w:val="sr-Cyrl-RS"/>
        </w:rPr>
        <w:t xml:space="preserve"> Retrieved from: </w:t>
      </w:r>
      <w:hyperlink r:id="rId61" w:history="1">
        <w:r w:rsidRPr="006424C2">
          <w:rPr>
            <w:color w:val="0000FF"/>
            <w:sz w:val="20"/>
            <w:szCs w:val="20"/>
            <w:u w:val="single"/>
            <w:lang w:val="sr-Cyrl-RS"/>
          </w:rPr>
          <w:t>https://www.unece.org/fileadmin/DAM/trans/doc/2013/wp1/Improving_Global_Road_Safety_2013_en.pdf</w:t>
        </w:r>
      </w:hyperlink>
      <w:r w:rsidRPr="006424C2">
        <w:rPr>
          <w:color w:val="0000FF"/>
          <w:sz w:val="20"/>
          <w:szCs w:val="20"/>
          <w:u w:val="single"/>
          <w:lang w:val="sr-Cyrl-RS"/>
        </w:rPr>
        <w:t xml:space="preserve">, </w:t>
      </w:r>
      <w:r w:rsidRPr="006424C2">
        <w:rPr>
          <w:sz w:val="20"/>
          <w:szCs w:val="20"/>
          <w:lang w:val="sr-Cyrl-RS"/>
        </w:rPr>
        <w:t>(преузето 21.12.2021).</w:t>
      </w:r>
      <w:r w:rsidRPr="006424C2">
        <w:rPr>
          <w:color w:val="4F81BD"/>
          <w:sz w:val="20"/>
          <w:szCs w:val="20"/>
          <w:lang w:val="sr-Cyrl-RS"/>
        </w:rPr>
        <w:t xml:space="preserve"> </w:t>
      </w:r>
    </w:p>
    <w:p w14:paraId="2875CD78" w14:textId="77777777" w:rsidR="00427534" w:rsidRPr="006424C2" w:rsidRDefault="00427534" w:rsidP="00427534">
      <w:pPr>
        <w:ind w:left="284" w:hanging="284"/>
        <w:rPr>
          <w:color w:val="0000FF"/>
          <w:sz w:val="20"/>
          <w:szCs w:val="20"/>
          <w:u w:val="single"/>
          <w:lang w:val="sr-Cyrl-RS"/>
        </w:rPr>
      </w:pPr>
      <w:r w:rsidRPr="006424C2">
        <w:rPr>
          <w:sz w:val="20"/>
          <w:szCs w:val="20"/>
          <w:shd w:val="clear" w:color="auto" w:fill="FFFFFF"/>
          <w:lang w:val="sr-Cyrl-RS"/>
        </w:rPr>
        <w:t>UN: General Assembly resolution 69/269,</w:t>
      </w:r>
      <w:r w:rsidRPr="006424C2">
        <w:rPr>
          <w:color w:val="333333"/>
          <w:sz w:val="20"/>
          <w:szCs w:val="20"/>
          <w:shd w:val="clear" w:color="auto" w:fill="FFFFFF"/>
          <w:lang w:val="sr-Cyrl-RS"/>
        </w:rPr>
        <w:t xml:space="preserve"> </w:t>
      </w:r>
      <w:r w:rsidRPr="006424C2">
        <w:rPr>
          <w:i/>
          <w:sz w:val="20"/>
          <w:szCs w:val="20"/>
          <w:lang w:val="sr-Cyrl-RS"/>
        </w:rPr>
        <w:t>Improving global road safety</w:t>
      </w:r>
      <w:r w:rsidRPr="006424C2">
        <w:rPr>
          <w:i/>
          <w:iCs/>
          <w:sz w:val="20"/>
          <w:szCs w:val="20"/>
          <w:shd w:val="clear" w:color="auto" w:fill="FFFFFF"/>
          <w:lang w:val="sr-Cyrl-RS"/>
        </w:rPr>
        <w:t xml:space="preserve"> </w:t>
      </w:r>
      <w:r w:rsidRPr="006424C2">
        <w:rPr>
          <w:sz w:val="20"/>
          <w:szCs w:val="20"/>
          <w:shd w:val="clear" w:color="auto" w:fill="FFFFFF"/>
          <w:lang w:val="sr-Cyrl-RS"/>
        </w:rPr>
        <w:t>A/RES/69/269 (29 April 2014), available from undocs.org/A/RES/68/368.</w:t>
      </w:r>
      <w:r w:rsidRPr="006424C2">
        <w:rPr>
          <w:sz w:val="20"/>
          <w:szCs w:val="20"/>
          <w:lang w:val="sr-Cyrl-RS"/>
        </w:rPr>
        <w:t xml:space="preserve"> Retrieved from: </w:t>
      </w:r>
      <w:hyperlink r:id="rId62" w:history="1">
        <w:r w:rsidRPr="006424C2">
          <w:rPr>
            <w:color w:val="0000FF"/>
            <w:sz w:val="20"/>
            <w:szCs w:val="20"/>
            <w:u w:val="single"/>
            <w:lang w:val="sr-Cyrl-RS"/>
          </w:rPr>
          <w:t>http://www.un.org/en/ga/search/view_doc.asp?symbol=A/RES/68/269</w:t>
        </w:r>
      </w:hyperlink>
      <w:r w:rsidRPr="006424C2">
        <w:rPr>
          <w:color w:val="0000FF"/>
          <w:sz w:val="20"/>
          <w:szCs w:val="20"/>
          <w:u w:val="single"/>
          <w:lang w:val="sr-Cyrl-RS"/>
        </w:rPr>
        <w:t xml:space="preserve">, </w:t>
      </w:r>
      <w:r w:rsidRPr="006424C2">
        <w:rPr>
          <w:sz w:val="20"/>
          <w:szCs w:val="20"/>
          <w:lang w:val="sr-Cyrl-RS"/>
        </w:rPr>
        <w:t>(преузето 21.12.2021).</w:t>
      </w:r>
    </w:p>
    <w:p w14:paraId="4A585028" w14:textId="77777777" w:rsidR="00427534" w:rsidRPr="006424C2" w:rsidRDefault="00427534" w:rsidP="00427534">
      <w:pPr>
        <w:ind w:left="284" w:hanging="284"/>
        <w:rPr>
          <w:i/>
          <w:color w:val="0070C0"/>
          <w:sz w:val="20"/>
          <w:szCs w:val="20"/>
          <w:lang w:val="sr-Cyrl-RS"/>
        </w:rPr>
      </w:pPr>
      <w:r w:rsidRPr="006424C2">
        <w:rPr>
          <w:sz w:val="20"/>
          <w:szCs w:val="20"/>
          <w:shd w:val="clear" w:color="auto" w:fill="FFFFFF"/>
          <w:lang w:val="sr-Cyrl-RS"/>
        </w:rPr>
        <w:t xml:space="preserve">UN: General Assembly resolution 70/1, </w:t>
      </w:r>
      <w:r w:rsidRPr="006424C2">
        <w:rPr>
          <w:i/>
          <w:sz w:val="20"/>
          <w:szCs w:val="20"/>
          <w:lang w:val="sr-Cyrl-RS"/>
        </w:rPr>
        <w:t>Transforming our world: the 2030 Agenda for Sustainable Development</w:t>
      </w:r>
      <w:r w:rsidRPr="006424C2">
        <w:rPr>
          <w:sz w:val="20"/>
          <w:szCs w:val="20"/>
          <w:lang w:val="sr-Cyrl-RS"/>
        </w:rPr>
        <w:t xml:space="preserve"> </w:t>
      </w:r>
      <w:r w:rsidRPr="006424C2">
        <w:rPr>
          <w:sz w:val="20"/>
          <w:szCs w:val="20"/>
          <w:shd w:val="clear" w:color="auto" w:fill="FFFFFF"/>
          <w:lang w:val="sr-Cyrl-RS"/>
        </w:rPr>
        <w:t>A/RES/70/1 (29 April 2014), available from undocs.org/A/RES/70/1.</w:t>
      </w:r>
      <w:r w:rsidRPr="006424C2">
        <w:rPr>
          <w:sz w:val="20"/>
          <w:szCs w:val="20"/>
          <w:lang w:val="sr-Cyrl-RS"/>
        </w:rPr>
        <w:t xml:space="preserve"> Retrieved from: </w:t>
      </w:r>
      <w:hyperlink r:id="rId63" w:history="1">
        <w:r w:rsidRPr="006424C2">
          <w:rPr>
            <w:color w:val="0000FF"/>
            <w:sz w:val="20"/>
            <w:szCs w:val="20"/>
            <w:u w:val="single"/>
            <w:lang w:val="sr-Cyrl-RS"/>
          </w:rPr>
          <w:t>http://www.un.org/ga/search/view_doc.asp?symbol=A/RES/70/1&amp;Lang=E</w:t>
        </w:r>
      </w:hyperlink>
      <w:r w:rsidRPr="006424C2">
        <w:rPr>
          <w:color w:val="0000FF"/>
          <w:sz w:val="20"/>
          <w:szCs w:val="20"/>
          <w:u w:val="single"/>
          <w:lang w:val="sr-Cyrl-RS"/>
        </w:rPr>
        <w:t xml:space="preserve">, </w:t>
      </w:r>
      <w:r w:rsidRPr="006424C2">
        <w:rPr>
          <w:sz w:val="20"/>
          <w:szCs w:val="20"/>
          <w:lang w:val="sr-Cyrl-RS"/>
        </w:rPr>
        <w:t>(преузето 21.12.2021).</w:t>
      </w:r>
      <w:r w:rsidRPr="006424C2">
        <w:rPr>
          <w:i/>
          <w:color w:val="0070C0"/>
          <w:sz w:val="20"/>
          <w:szCs w:val="20"/>
          <w:lang w:val="sr-Cyrl-RS"/>
        </w:rPr>
        <w:t xml:space="preserve"> </w:t>
      </w:r>
    </w:p>
    <w:p w14:paraId="3907E706" w14:textId="77777777" w:rsidR="00293D9E" w:rsidRPr="006424C2" w:rsidRDefault="003D44F4" w:rsidP="00293D9E">
      <w:pPr>
        <w:ind w:left="284" w:hanging="284"/>
        <w:rPr>
          <w:i/>
          <w:color w:val="0070C0"/>
          <w:sz w:val="20"/>
          <w:szCs w:val="20"/>
          <w:lang w:val="sr-Cyrl-RS"/>
        </w:rPr>
      </w:pPr>
      <w:r w:rsidRPr="006424C2">
        <w:rPr>
          <w:sz w:val="20"/>
          <w:szCs w:val="20"/>
          <w:lang w:val="sr-Cyrl-RS"/>
        </w:rPr>
        <w:t xml:space="preserve">UN: </w:t>
      </w:r>
      <w:r w:rsidR="00293D9E" w:rsidRPr="006424C2">
        <w:rPr>
          <w:sz w:val="20"/>
          <w:szCs w:val="20"/>
          <w:lang w:val="sr-Cyrl-RS"/>
        </w:rPr>
        <w:t xml:space="preserve">The 2030 Agenda for Sustainable Development, </w:t>
      </w:r>
      <w:hyperlink r:id="rId64" w:history="1">
        <w:r w:rsidRPr="006424C2">
          <w:rPr>
            <w:rStyle w:val="Hyperlink"/>
            <w:sz w:val="20"/>
            <w:szCs w:val="20"/>
            <w:lang w:val="sr-Cyrl-RS"/>
          </w:rPr>
          <w:t>https://sustainabledevelopment.un.org/content /documents/21252030%20Agenda%20for%20Sustainable%20Development%20web.pdf</w:t>
        </w:r>
      </w:hyperlink>
      <w:r w:rsidR="00293D9E" w:rsidRPr="006424C2">
        <w:rPr>
          <w:sz w:val="20"/>
          <w:szCs w:val="20"/>
          <w:lang w:val="sr-Cyrl-RS"/>
        </w:rPr>
        <w:t>, (преузето 21.12.2021).</w:t>
      </w:r>
    </w:p>
    <w:p w14:paraId="7F369882" w14:textId="77777777" w:rsidR="00293D9E" w:rsidRPr="006424C2" w:rsidRDefault="003D44F4" w:rsidP="00293D9E">
      <w:pPr>
        <w:ind w:left="284" w:hanging="284"/>
        <w:rPr>
          <w:sz w:val="20"/>
          <w:szCs w:val="20"/>
          <w:lang w:val="sr-Cyrl-RS"/>
        </w:rPr>
      </w:pPr>
      <w:r w:rsidRPr="006424C2">
        <w:rPr>
          <w:sz w:val="20"/>
          <w:szCs w:val="20"/>
          <w:lang w:val="sr-Cyrl-RS"/>
        </w:rPr>
        <w:t xml:space="preserve">UN: </w:t>
      </w:r>
      <w:r w:rsidR="00293D9E" w:rsidRPr="006424C2">
        <w:rPr>
          <w:sz w:val="20"/>
          <w:szCs w:val="20"/>
          <w:lang w:val="sr-Cyrl-RS"/>
        </w:rPr>
        <w:t>The Moscow Declaration,</w:t>
      </w:r>
      <w:r w:rsidR="00D432BD" w:rsidRPr="006424C2">
        <w:rPr>
          <w:sz w:val="20"/>
          <w:szCs w:val="20"/>
          <w:lang w:val="sr-Cyrl-RS"/>
        </w:rPr>
        <w:t xml:space="preserve"> </w:t>
      </w:r>
      <w:hyperlink r:id="rId65" w:history="1">
        <w:r w:rsidR="00427534" w:rsidRPr="006424C2">
          <w:rPr>
            <w:rStyle w:val="Hyperlink"/>
            <w:sz w:val="20"/>
            <w:szCs w:val="20"/>
            <w:lang w:val="sr-Cyrl-RS"/>
          </w:rPr>
          <w:t>http://www.who.int/roadsafety/ministerial_conference/conference _booklet.pdf</w:t>
        </w:r>
      </w:hyperlink>
      <w:r w:rsidR="00293D9E" w:rsidRPr="006424C2">
        <w:rPr>
          <w:sz w:val="20"/>
          <w:szCs w:val="20"/>
          <w:lang w:val="sr-Cyrl-RS"/>
        </w:rPr>
        <w:t xml:space="preserve">, </w:t>
      </w:r>
      <w:r w:rsidR="00853B83" w:rsidRPr="006424C2">
        <w:rPr>
          <w:sz w:val="20"/>
          <w:szCs w:val="20"/>
          <w:lang w:val="sr-Cyrl-RS"/>
        </w:rPr>
        <w:t>(преузето 21.12.2021).</w:t>
      </w:r>
    </w:p>
    <w:p w14:paraId="6C85B06E" w14:textId="77777777" w:rsidR="00293D9E" w:rsidRPr="006424C2" w:rsidRDefault="00293D9E" w:rsidP="00293D9E">
      <w:pPr>
        <w:ind w:left="284" w:hanging="284"/>
        <w:rPr>
          <w:sz w:val="20"/>
          <w:szCs w:val="20"/>
          <w:lang w:val="sr-Cyrl-RS"/>
        </w:rPr>
      </w:pPr>
      <w:r w:rsidRPr="006424C2">
        <w:rPr>
          <w:sz w:val="20"/>
          <w:szCs w:val="20"/>
          <w:shd w:val="clear" w:color="auto" w:fill="FFFFFF"/>
          <w:lang w:val="sr-Cyrl-RS"/>
        </w:rPr>
        <w:t xml:space="preserve">UN Economic and Social Council ECE/Trans/2012/4, </w:t>
      </w:r>
      <w:r w:rsidRPr="006424C2">
        <w:rPr>
          <w:sz w:val="20"/>
          <w:szCs w:val="20"/>
          <w:lang w:val="sr-Cyrl-RS"/>
        </w:rPr>
        <w:t xml:space="preserve">United Nations Economic Commission for Europe: Plan to implement the United Nations Decade of Action for Road Safety (2011-2020), </w:t>
      </w:r>
      <w:hyperlink r:id="rId66" w:history="1">
        <w:r w:rsidR="00853B83" w:rsidRPr="006424C2">
          <w:rPr>
            <w:rStyle w:val="Hyperlink"/>
            <w:sz w:val="20"/>
            <w:szCs w:val="20"/>
            <w:lang w:val="sr-Cyrl-RS"/>
          </w:rPr>
          <w:t>http://www.unece.org/fileadmin/DAM/trans/doc/2012/itc/ECE-TRANS-2012-4e.pdf</w:t>
        </w:r>
      </w:hyperlink>
      <w:r w:rsidRPr="006424C2">
        <w:rPr>
          <w:sz w:val="20"/>
          <w:szCs w:val="20"/>
          <w:lang w:val="sr-Cyrl-RS"/>
        </w:rPr>
        <w:t xml:space="preserve">, </w:t>
      </w:r>
      <w:r w:rsidR="00853B83" w:rsidRPr="006424C2">
        <w:rPr>
          <w:sz w:val="20"/>
          <w:szCs w:val="20"/>
          <w:lang w:val="sr-Cyrl-RS"/>
        </w:rPr>
        <w:t>(преузето 21.12.2021).</w:t>
      </w:r>
    </w:p>
    <w:p w14:paraId="5FCE59E1" w14:textId="77777777" w:rsidR="003D44F4" w:rsidRPr="006424C2" w:rsidRDefault="003D44F4" w:rsidP="003D44F4">
      <w:pPr>
        <w:pStyle w:val="FootnoteText"/>
        <w:spacing w:before="0" w:after="0"/>
        <w:ind w:left="346" w:hanging="346"/>
        <w:rPr>
          <w:sz w:val="20"/>
          <w:szCs w:val="22"/>
          <w:lang w:val="sr-Cyrl-RS"/>
        </w:rPr>
      </w:pPr>
      <w:r w:rsidRPr="006424C2">
        <w:rPr>
          <w:sz w:val="20"/>
          <w:szCs w:val="22"/>
          <w:lang w:val="sr-Cyrl-RS"/>
        </w:rPr>
        <w:t xml:space="preserve">UN: Transforming our world: the 2030 agenda for sustainable development, A/RES/70/1, </w:t>
      </w:r>
      <w:hyperlink r:id="rId67" w:history="1">
        <w:r w:rsidRPr="006424C2">
          <w:rPr>
            <w:rStyle w:val="Hyperlink"/>
            <w:sz w:val="20"/>
            <w:szCs w:val="22"/>
            <w:lang w:val="sr-Cyrl-RS"/>
          </w:rPr>
          <w:t>https://sustainabledevelopment.un.org/content/documents/21252030%20Agenda%20for%20Sustainable%20Development%20web.pdf</w:t>
        </w:r>
      </w:hyperlink>
      <w:r w:rsidRPr="006424C2">
        <w:rPr>
          <w:sz w:val="20"/>
          <w:szCs w:val="22"/>
          <w:lang w:val="sr-Cyrl-RS"/>
        </w:rPr>
        <w:t>, (преузето, 20.12.2021).</w:t>
      </w:r>
    </w:p>
    <w:p w14:paraId="0A5AF890" w14:textId="77777777" w:rsidR="003D44F4" w:rsidRPr="006424C2" w:rsidRDefault="003D44F4" w:rsidP="003D44F4">
      <w:pPr>
        <w:pStyle w:val="FootnoteText"/>
        <w:spacing w:before="0" w:after="0"/>
        <w:ind w:left="346" w:hanging="346"/>
        <w:rPr>
          <w:sz w:val="20"/>
          <w:szCs w:val="22"/>
          <w:lang w:val="sr-Cyrl-RS"/>
        </w:rPr>
      </w:pPr>
      <w:r w:rsidRPr="006424C2">
        <w:rPr>
          <w:sz w:val="20"/>
          <w:szCs w:val="22"/>
          <w:lang w:val="sr-Cyrl-RS"/>
        </w:rPr>
        <w:t xml:space="preserve">UN: Global road safety performance targets, </w:t>
      </w:r>
      <w:hyperlink r:id="rId68" w:history="1">
        <w:r w:rsidR="00427534" w:rsidRPr="006424C2">
          <w:rPr>
            <w:rStyle w:val="Hyperlink"/>
            <w:sz w:val="20"/>
            <w:szCs w:val="22"/>
            <w:lang w:val="sr-Cyrl-RS"/>
          </w:rPr>
          <w:t>https://www.who.int/violence_injury _prevention/road_traffic/12GlobalRoadSafetyTargets.pdf</w:t>
        </w:r>
      </w:hyperlink>
      <w:r w:rsidRPr="006424C2">
        <w:rPr>
          <w:sz w:val="20"/>
          <w:szCs w:val="22"/>
          <w:lang w:val="sr-Cyrl-RS"/>
        </w:rPr>
        <w:t>, (преузето, 20.12.2021).</w:t>
      </w:r>
    </w:p>
    <w:p w14:paraId="5EFE6E66" w14:textId="77777777" w:rsidR="003D44F4" w:rsidRPr="006424C2" w:rsidRDefault="003D44F4" w:rsidP="003D44F4">
      <w:pPr>
        <w:pStyle w:val="FootnoteText"/>
        <w:spacing w:before="0" w:after="0"/>
        <w:ind w:left="346" w:hanging="346"/>
        <w:rPr>
          <w:sz w:val="20"/>
          <w:szCs w:val="22"/>
          <w:lang w:val="sr-Cyrl-RS"/>
        </w:rPr>
      </w:pPr>
      <w:r w:rsidRPr="006424C2">
        <w:rPr>
          <w:sz w:val="20"/>
          <w:szCs w:val="22"/>
          <w:lang w:val="sr-Cyrl-RS"/>
        </w:rPr>
        <w:t>UN: Resolution A/RES/74/299</w:t>
      </w:r>
      <w:r w:rsidRPr="006424C2">
        <w:rPr>
          <w:b/>
          <w:bCs/>
          <w:sz w:val="20"/>
          <w:szCs w:val="22"/>
          <w:lang w:val="sr-Cyrl-RS"/>
        </w:rPr>
        <w:t>,</w:t>
      </w:r>
      <w:r w:rsidRPr="006424C2">
        <w:rPr>
          <w:rStyle w:val="Strong"/>
          <w:b w:val="0"/>
          <w:bCs w:val="0"/>
          <w:color w:val="333333"/>
          <w:sz w:val="20"/>
          <w:szCs w:val="22"/>
          <w:shd w:val="clear" w:color="auto" w:fill="FFFFFF"/>
          <w:lang w:val="sr-Cyrl-RS"/>
        </w:rPr>
        <w:t xml:space="preserve"> 02.09.2020, </w:t>
      </w:r>
      <w:hyperlink r:id="rId69" w:history="1">
        <w:r w:rsidRPr="006424C2">
          <w:rPr>
            <w:rStyle w:val="Hyperlink"/>
            <w:sz w:val="20"/>
            <w:szCs w:val="22"/>
            <w:shd w:val="clear" w:color="auto" w:fill="FFFFFF"/>
            <w:lang w:val="sr-Cyrl-RS"/>
          </w:rPr>
          <w:t>https://undocs.org/en/A/RES/74/299</w:t>
        </w:r>
      </w:hyperlink>
      <w:r w:rsidRPr="006424C2">
        <w:rPr>
          <w:rStyle w:val="Strong"/>
          <w:b w:val="0"/>
          <w:bCs w:val="0"/>
          <w:color w:val="333333"/>
          <w:sz w:val="20"/>
          <w:szCs w:val="22"/>
          <w:shd w:val="clear" w:color="auto" w:fill="FFFFFF"/>
          <w:lang w:val="sr-Cyrl-RS"/>
        </w:rPr>
        <w:t xml:space="preserve">, </w:t>
      </w:r>
      <w:r w:rsidRPr="006424C2">
        <w:rPr>
          <w:sz w:val="20"/>
          <w:szCs w:val="22"/>
          <w:lang w:val="sr-Cyrl-RS"/>
        </w:rPr>
        <w:t>(преузето, 20.12.2021).</w:t>
      </w:r>
    </w:p>
    <w:p w14:paraId="61DE20D6" w14:textId="77777777" w:rsidR="003D44F4" w:rsidRPr="006424C2" w:rsidRDefault="003D44F4" w:rsidP="003D44F4">
      <w:pPr>
        <w:pStyle w:val="FootnoteText"/>
        <w:spacing w:before="0" w:after="0"/>
        <w:ind w:left="346" w:hanging="346"/>
        <w:rPr>
          <w:sz w:val="20"/>
          <w:szCs w:val="22"/>
          <w:lang w:val="sr-Cyrl-RS"/>
        </w:rPr>
      </w:pPr>
      <w:r w:rsidRPr="006424C2">
        <w:rPr>
          <w:sz w:val="20"/>
          <w:szCs w:val="22"/>
          <w:lang w:val="sr-Cyrl-RS"/>
        </w:rPr>
        <w:t xml:space="preserve">UN: First Global Ministerial Conference on Road Safety: Time for Action, Moscow Declaration, Moscow, 19-20 November 2009, </w:t>
      </w:r>
      <w:hyperlink r:id="rId70" w:history="1">
        <w:r w:rsidRPr="006424C2">
          <w:rPr>
            <w:rStyle w:val="Hyperlink"/>
            <w:sz w:val="20"/>
            <w:szCs w:val="22"/>
            <w:lang w:val="sr-Cyrl-RS"/>
          </w:rPr>
          <w:t>https://www.who.int/roadsafety/ministerial_conference/declaration_en.pdf</w:t>
        </w:r>
      </w:hyperlink>
      <w:r w:rsidRPr="006424C2">
        <w:rPr>
          <w:sz w:val="20"/>
          <w:szCs w:val="22"/>
          <w:lang w:val="sr-Cyrl-RS"/>
        </w:rPr>
        <w:t>, (преузето, 20.12.2021).</w:t>
      </w:r>
    </w:p>
    <w:p w14:paraId="219E8D28" w14:textId="77777777" w:rsidR="003D44F4" w:rsidRPr="006424C2" w:rsidRDefault="003D44F4" w:rsidP="003D44F4">
      <w:pPr>
        <w:pStyle w:val="FootnoteText"/>
        <w:spacing w:before="0" w:after="0"/>
        <w:ind w:left="346" w:hanging="346"/>
        <w:rPr>
          <w:sz w:val="20"/>
          <w:szCs w:val="22"/>
          <w:lang w:val="sr-Cyrl-RS"/>
        </w:rPr>
      </w:pPr>
      <w:r w:rsidRPr="006424C2">
        <w:rPr>
          <w:sz w:val="20"/>
          <w:szCs w:val="22"/>
          <w:lang w:val="sr-Cyrl-RS"/>
        </w:rPr>
        <w:t xml:space="preserve">UN: Second Global High-level Conference on Road Safety: Time for Results, Brasilia, 18-19 November 2015, Brasilia Declaration, </w:t>
      </w:r>
      <w:hyperlink r:id="rId71" w:history="1">
        <w:r w:rsidR="00427534" w:rsidRPr="006424C2">
          <w:rPr>
            <w:rStyle w:val="Hyperlink"/>
            <w:sz w:val="20"/>
            <w:szCs w:val="22"/>
            <w:lang w:val="sr-Cyrl-RS"/>
          </w:rPr>
          <w:t>https://www.who.int/violence_injury_prevention /road_traffic/Final_Brasilia_declaration_EN.pdf</w:t>
        </w:r>
      </w:hyperlink>
      <w:r w:rsidRPr="006424C2">
        <w:rPr>
          <w:sz w:val="20"/>
          <w:szCs w:val="22"/>
          <w:lang w:val="sr-Cyrl-RS"/>
        </w:rPr>
        <w:t xml:space="preserve"> (преузето, 20.12.2021).</w:t>
      </w:r>
    </w:p>
    <w:p w14:paraId="5A9A0215" w14:textId="77777777" w:rsidR="003D44F4" w:rsidRPr="006424C2" w:rsidRDefault="003D44F4" w:rsidP="003D44F4">
      <w:pPr>
        <w:pStyle w:val="FootnoteText"/>
        <w:spacing w:before="0" w:after="0"/>
        <w:ind w:left="346" w:hanging="346"/>
        <w:rPr>
          <w:sz w:val="20"/>
          <w:szCs w:val="22"/>
          <w:lang w:val="sr-Cyrl-RS"/>
        </w:rPr>
      </w:pPr>
      <w:r w:rsidRPr="006424C2">
        <w:rPr>
          <w:sz w:val="20"/>
          <w:szCs w:val="22"/>
          <w:lang w:val="sr-Cyrl-RS"/>
        </w:rPr>
        <w:t xml:space="preserve">UN: Valletta Declaration on Road Safety, Valletta, 29 March 2017, </w:t>
      </w:r>
      <w:hyperlink r:id="rId72" w:history="1">
        <w:r w:rsidRPr="006424C2">
          <w:rPr>
            <w:rStyle w:val="Hyperlink"/>
            <w:sz w:val="20"/>
            <w:szCs w:val="22"/>
            <w:lang w:val="sr-Cyrl-RS"/>
          </w:rPr>
          <w:t>https://eumos.eu/wp-content/uploads/2017/07/Valletta_Declaration_on_Improving_Road_Safety.pdf</w:t>
        </w:r>
      </w:hyperlink>
      <w:r w:rsidRPr="006424C2">
        <w:rPr>
          <w:sz w:val="20"/>
          <w:szCs w:val="22"/>
          <w:lang w:val="sr-Cyrl-RS"/>
        </w:rPr>
        <w:t>, (преузето, 20.12.2021).</w:t>
      </w:r>
    </w:p>
    <w:p w14:paraId="614ED590" w14:textId="77777777" w:rsidR="003D44F4" w:rsidRPr="006424C2" w:rsidRDefault="003D44F4" w:rsidP="003D44F4">
      <w:pPr>
        <w:pStyle w:val="FootnoteText"/>
        <w:spacing w:before="0" w:after="0"/>
        <w:ind w:left="346" w:hanging="346"/>
        <w:rPr>
          <w:sz w:val="20"/>
          <w:szCs w:val="22"/>
          <w:lang w:val="sr-Cyrl-RS"/>
        </w:rPr>
      </w:pPr>
      <w:r w:rsidRPr="006424C2">
        <w:rPr>
          <w:sz w:val="20"/>
          <w:szCs w:val="22"/>
          <w:lang w:val="sr-Cyrl-RS"/>
        </w:rPr>
        <w:t xml:space="preserve">UN: Third Global Ministerial Conference on Road Safety: Achieving Global Goals 2030 Stockholm, 19–20 February 2020, Stockholm Declaration, </w:t>
      </w:r>
      <w:hyperlink r:id="rId73" w:history="1">
        <w:r w:rsidR="00427534" w:rsidRPr="006424C2">
          <w:rPr>
            <w:rStyle w:val="Hyperlink"/>
            <w:sz w:val="20"/>
            <w:szCs w:val="22"/>
            <w:lang w:val="sr-Cyrl-RS"/>
          </w:rPr>
          <w:t>https://www.roadsafetysweden.com/contentassets /b37f0951c837443eb9661668d5be439e/stockholm-declaration-english.pdf</w:t>
        </w:r>
      </w:hyperlink>
      <w:r w:rsidRPr="006424C2">
        <w:rPr>
          <w:sz w:val="20"/>
          <w:szCs w:val="22"/>
          <w:lang w:val="sr-Cyrl-RS"/>
        </w:rPr>
        <w:t>, (преузето, 20.12.2021).</w:t>
      </w:r>
    </w:p>
    <w:p w14:paraId="2863F1C5" w14:textId="77777777" w:rsidR="00293D9E" w:rsidRPr="006424C2" w:rsidRDefault="00293D9E" w:rsidP="00293D9E">
      <w:pPr>
        <w:ind w:left="284" w:hanging="284"/>
        <w:rPr>
          <w:sz w:val="20"/>
          <w:szCs w:val="20"/>
          <w:lang w:val="sr-Cyrl-RS"/>
        </w:rPr>
      </w:pPr>
      <w:r w:rsidRPr="006424C2">
        <w:rPr>
          <w:sz w:val="20"/>
          <w:szCs w:val="20"/>
          <w:lang w:val="sr-Cyrl-RS"/>
        </w:rPr>
        <w:t>World Health Organization (WHO), First Global Ministerial Conference on road safety (</w:t>
      </w:r>
      <w:hyperlink r:id="rId74" w:history="1">
        <w:r w:rsidRPr="006424C2">
          <w:rPr>
            <w:color w:val="0000FF"/>
            <w:sz w:val="20"/>
            <w:szCs w:val="20"/>
            <w:u w:val="single"/>
            <w:lang w:val="sr-Cyrl-RS"/>
          </w:rPr>
          <w:t>http://www.who.int/roadsafety/ministerial_conference/en/index.html</w:t>
        </w:r>
      </w:hyperlink>
      <w:r w:rsidRPr="006424C2">
        <w:rPr>
          <w:sz w:val="20"/>
          <w:szCs w:val="20"/>
          <w:lang w:val="sr-Cyrl-RS"/>
        </w:rPr>
        <w:t xml:space="preserve">, </w:t>
      </w:r>
      <w:r w:rsidR="00853B83" w:rsidRPr="006424C2">
        <w:rPr>
          <w:sz w:val="20"/>
          <w:szCs w:val="20"/>
          <w:lang w:val="sr-Cyrl-RS"/>
        </w:rPr>
        <w:t>(преузето 21.12.2021).</w:t>
      </w:r>
    </w:p>
    <w:p w14:paraId="1D3EE118" w14:textId="77777777" w:rsidR="00293D9E" w:rsidRPr="006424C2" w:rsidRDefault="00293D9E" w:rsidP="00293D9E">
      <w:pPr>
        <w:ind w:left="284" w:hanging="284"/>
        <w:rPr>
          <w:sz w:val="20"/>
          <w:szCs w:val="20"/>
          <w:lang w:val="sr-Cyrl-RS"/>
        </w:rPr>
      </w:pPr>
      <w:r w:rsidRPr="006424C2">
        <w:rPr>
          <w:sz w:val="20"/>
          <w:szCs w:val="20"/>
          <w:lang w:val="sr-Cyrl-RS"/>
        </w:rPr>
        <w:t>World Health Organization (WHO), Decade of Action for Road Safety 2011-2020 (</w:t>
      </w:r>
      <w:hyperlink r:id="rId75" w:history="1">
        <w:r w:rsidRPr="006424C2">
          <w:rPr>
            <w:color w:val="0000FF"/>
            <w:sz w:val="20"/>
            <w:szCs w:val="20"/>
            <w:u w:val="single"/>
            <w:lang w:val="sr-Cyrl-RS"/>
          </w:rPr>
          <w:t>http://www.who.int/violence_injury_prevention/publications/road_traffic/decade_booklet/en/index.html</w:t>
        </w:r>
      </w:hyperlink>
      <w:r w:rsidRPr="006424C2">
        <w:rPr>
          <w:sz w:val="20"/>
          <w:szCs w:val="20"/>
          <w:lang w:val="sr-Cyrl-RS"/>
        </w:rPr>
        <w:t xml:space="preserve">, </w:t>
      </w:r>
      <w:r w:rsidR="00853B83" w:rsidRPr="006424C2">
        <w:rPr>
          <w:sz w:val="20"/>
          <w:szCs w:val="20"/>
          <w:lang w:val="sr-Cyrl-RS"/>
        </w:rPr>
        <w:t>(преузето 21.12.2021).</w:t>
      </w:r>
    </w:p>
    <w:p w14:paraId="104E16FC" w14:textId="77777777" w:rsidR="00293D9E" w:rsidRPr="006424C2" w:rsidRDefault="00293D9E" w:rsidP="00293D9E">
      <w:pPr>
        <w:ind w:left="284" w:hanging="284"/>
        <w:rPr>
          <w:sz w:val="20"/>
          <w:szCs w:val="20"/>
          <w:lang w:val="sr-Cyrl-RS"/>
        </w:rPr>
      </w:pPr>
      <w:r w:rsidRPr="006424C2">
        <w:rPr>
          <w:sz w:val="20"/>
          <w:szCs w:val="20"/>
          <w:lang w:val="sr-Cyrl-RS"/>
        </w:rPr>
        <w:lastRenderedPageBreak/>
        <w:t>World Health Organization (WHO), Global Plan for the Decade of Action for Road Safety 2011-2020 (</w:t>
      </w:r>
      <w:hyperlink r:id="rId76" w:history="1">
        <w:r w:rsidRPr="006424C2">
          <w:rPr>
            <w:color w:val="0000FF"/>
            <w:sz w:val="20"/>
            <w:szCs w:val="20"/>
            <w:u w:val="single"/>
            <w:lang w:val="sr-Cyrl-RS"/>
          </w:rPr>
          <w:t>http://www.who.int/roadsafety/decade_of_action/plan/en/index.html</w:t>
        </w:r>
      </w:hyperlink>
      <w:r w:rsidRPr="006424C2">
        <w:rPr>
          <w:sz w:val="20"/>
          <w:szCs w:val="20"/>
          <w:lang w:val="sr-Cyrl-RS"/>
        </w:rPr>
        <w:t xml:space="preserve">, </w:t>
      </w:r>
      <w:r w:rsidR="00853B83" w:rsidRPr="006424C2">
        <w:rPr>
          <w:sz w:val="20"/>
          <w:szCs w:val="20"/>
          <w:lang w:val="sr-Cyrl-RS"/>
        </w:rPr>
        <w:t>(преузето 21.12.2021).</w:t>
      </w:r>
    </w:p>
    <w:p w14:paraId="1ED47D0B" w14:textId="77777777" w:rsidR="00853B83" w:rsidRPr="006424C2" w:rsidRDefault="003D44F4" w:rsidP="00853B83">
      <w:pPr>
        <w:pStyle w:val="FootnoteText"/>
        <w:spacing w:before="0" w:after="0"/>
        <w:ind w:left="346" w:hanging="346"/>
        <w:rPr>
          <w:sz w:val="20"/>
          <w:szCs w:val="22"/>
          <w:lang w:val="sr-Cyrl-RS"/>
        </w:rPr>
      </w:pPr>
      <w:r w:rsidRPr="006424C2">
        <w:rPr>
          <w:sz w:val="20"/>
          <w:szCs w:val="20"/>
          <w:lang w:val="sr-Cyrl-RS"/>
        </w:rPr>
        <w:t>World Health Organization (WHO),</w:t>
      </w:r>
      <w:r w:rsidR="00853B83" w:rsidRPr="006424C2">
        <w:rPr>
          <w:sz w:val="20"/>
          <w:szCs w:val="22"/>
          <w:lang w:val="sr-Cyrl-RS"/>
        </w:rPr>
        <w:t xml:space="preserve"> Global plan for the decade of action for road safety, 2021-2030, </w:t>
      </w:r>
      <w:hyperlink r:id="rId77" w:history="1">
        <w:r w:rsidR="00853B83" w:rsidRPr="006424C2">
          <w:rPr>
            <w:rStyle w:val="Hyperlink"/>
            <w:sz w:val="20"/>
            <w:szCs w:val="22"/>
            <w:lang w:val="sr-Cyrl-RS"/>
          </w:rPr>
          <w:t>https://cdn.who.int/media/docs/default-source/documents/health-topics/road-traffic-injuries/global-plan-for-road-safety.pdf?sfvrsn=65cf34c8_33&amp;download=true</w:t>
        </w:r>
      </w:hyperlink>
      <w:r w:rsidR="00853B83" w:rsidRPr="006424C2">
        <w:rPr>
          <w:sz w:val="20"/>
          <w:szCs w:val="22"/>
          <w:lang w:val="sr-Cyrl-RS"/>
        </w:rPr>
        <w:t>, (преузето, 20.12.2021).</w:t>
      </w:r>
      <w:r w:rsidR="00D432BD" w:rsidRPr="006424C2">
        <w:rPr>
          <w:sz w:val="20"/>
          <w:szCs w:val="22"/>
          <w:lang w:val="sr-Cyrl-RS"/>
        </w:rPr>
        <w:t xml:space="preserve"> </w:t>
      </w:r>
    </w:p>
    <w:p w14:paraId="58CDCB03" w14:textId="77777777" w:rsidR="00EB49A1" w:rsidRPr="006424C2" w:rsidRDefault="00EB49A1" w:rsidP="00DD5F92">
      <w:pPr>
        <w:pStyle w:val="a"/>
        <w:numPr>
          <w:ilvl w:val="0"/>
          <w:numId w:val="0"/>
        </w:numPr>
        <w:ind w:left="360"/>
        <w:rPr>
          <w:lang w:val="sr-Cyrl-RS"/>
        </w:rPr>
      </w:pPr>
    </w:p>
    <w:p w14:paraId="7A0E45E3" w14:textId="77777777" w:rsidR="004C3A94" w:rsidRPr="006424C2" w:rsidRDefault="004C3A94" w:rsidP="00681DBA">
      <w:pPr>
        <w:jc w:val="center"/>
        <w:rPr>
          <w:lang w:val="sr-Cyrl-RS"/>
        </w:rPr>
        <w:sectPr w:rsidR="004C3A94" w:rsidRPr="006424C2" w:rsidSect="00F3206B">
          <w:headerReference w:type="default" r:id="rId78"/>
          <w:footerReference w:type="default" r:id="rId79"/>
          <w:pgSz w:w="11907" w:h="16840" w:code="9"/>
          <w:pgMar w:top="1418" w:right="1418" w:bottom="1701" w:left="1418" w:header="851" w:footer="851" w:gutter="0"/>
          <w:cols w:space="708"/>
          <w:docGrid w:linePitch="360"/>
        </w:sectPr>
      </w:pPr>
    </w:p>
    <w:p w14:paraId="109C0230" w14:textId="3F697D22" w:rsidR="004C3A94" w:rsidRDefault="004C3A94" w:rsidP="004E1112">
      <w:pPr>
        <w:pStyle w:val="Prilozi"/>
      </w:pPr>
      <w:bookmarkStart w:id="141" w:name="_Toc145365501"/>
      <w:r w:rsidRPr="006424C2">
        <w:lastRenderedPageBreak/>
        <w:t xml:space="preserve">прилог </w:t>
      </w:r>
      <w:r w:rsidR="000255E2">
        <w:t>3</w:t>
      </w:r>
      <w:bookmarkEnd w:id="141"/>
    </w:p>
    <w:p w14:paraId="36C1666F" w14:textId="77777777" w:rsidR="000255E2" w:rsidRDefault="000255E2" w:rsidP="004E1112">
      <w:pPr>
        <w:pStyle w:val="Prilozi"/>
      </w:pPr>
      <w:bookmarkStart w:id="142" w:name="_Toc145365502"/>
      <w:r w:rsidRPr="006424C2">
        <w:t>скраћенице</w:t>
      </w:r>
      <w:bookmarkEnd w:id="142"/>
    </w:p>
    <w:tbl>
      <w:tblPr>
        <w:tblW w:w="0" w:type="auto"/>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1726"/>
        <w:gridCol w:w="7062"/>
      </w:tblGrid>
      <w:tr w:rsidR="000255E2" w:rsidRPr="009A6A4B" w14:paraId="608481BC" w14:textId="77777777" w:rsidTr="00772541">
        <w:tc>
          <w:tcPr>
            <w:tcW w:w="1726" w:type="dxa"/>
            <w:shd w:val="clear" w:color="auto" w:fill="auto"/>
            <w:vAlign w:val="center"/>
          </w:tcPr>
          <w:p w14:paraId="348380A6" w14:textId="77777777" w:rsidR="000255E2" w:rsidRPr="009A6A4B" w:rsidRDefault="000255E2" w:rsidP="00772541">
            <w:pPr>
              <w:spacing w:before="60" w:after="60"/>
              <w:rPr>
                <w:lang w:val="sr-Cyrl-RS"/>
              </w:rPr>
            </w:pPr>
            <w:r w:rsidRPr="009A6A4B">
              <w:rPr>
                <w:lang w:val="sr-Cyrl-RS"/>
              </w:rPr>
              <w:t>АБС</w:t>
            </w:r>
          </w:p>
        </w:tc>
        <w:tc>
          <w:tcPr>
            <w:tcW w:w="7062" w:type="dxa"/>
            <w:shd w:val="clear" w:color="auto" w:fill="auto"/>
            <w:vAlign w:val="center"/>
          </w:tcPr>
          <w:p w14:paraId="33EB2F5B" w14:textId="77777777" w:rsidR="000255E2" w:rsidRPr="009A6A4B" w:rsidRDefault="000255E2" w:rsidP="00772541">
            <w:pPr>
              <w:spacing w:before="60" w:after="60"/>
              <w:rPr>
                <w:lang w:val="sr-Cyrl-RS"/>
              </w:rPr>
            </w:pPr>
            <w:r w:rsidRPr="009A6A4B">
              <w:rPr>
                <w:lang w:val="sr-Cyrl-RS"/>
              </w:rPr>
              <w:t>Агенција за безбедност саобраћаја</w:t>
            </w:r>
          </w:p>
        </w:tc>
      </w:tr>
      <w:tr w:rsidR="000255E2" w:rsidRPr="009A6A4B" w14:paraId="3C6A84C5" w14:textId="77777777" w:rsidTr="00772541">
        <w:tc>
          <w:tcPr>
            <w:tcW w:w="1726" w:type="dxa"/>
            <w:shd w:val="clear" w:color="auto" w:fill="auto"/>
            <w:vAlign w:val="center"/>
          </w:tcPr>
          <w:p w14:paraId="5671F4AB" w14:textId="77777777" w:rsidR="000255E2" w:rsidRPr="009A6A4B" w:rsidRDefault="000255E2" w:rsidP="00772541">
            <w:pPr>
              <w:spacing w:before="60" w:after="60"/>
              <w:rPr>
                <w:lang w:val="sr-Cyrl-RS"/>
              </w:rPr>
            </w:pPr>
            <w:r>
              <w:rPr>
                <w:lang w:val="sr-Cyrl-RS"/>
              </w:rPr>
              <w:t>АМСС-ЦМВ</w:t>
            </w:r>
          </w:p>
        </w:tc>
        <w:tc>
          <w:tcPr>
            <w:tcW w:w="7062" w:type="dxa"/>
            <w:shd w:val="clear" w:color="auto" w:fill="auto"/>
            <w:vAlign w:val="center"/>
          </w:tcPr>
          <w:p w14:paraId="6CC4291F" w14:textId="77777777" w:rsidR="000255E2" w:rsidRPr="009A6A4B" w:rsidRDefault="000255E2" w:rsidP="00772541">
            <w:pPr>
              <w:spacing w:before="60" w:after="60"/>
              <w:rPr>
                <w:lang w:val="sr-Cyrl-RS"/>
              </w:rPr>
            </w:pPr>
            <w:r>
              <w:rPr>
                <w:lang w:val="sr-Cyrl-RS"/>
              </w:rPr>
              <w:t>Ауто мото савез Србије- Центар за моторна возила</w:t>
            </w:r>
          </w:p>
        </w:tc>
      </w:tr>
      <w:tr w:rsidR="000255E2" w:rsidRPr="009A6A4B" w14:paraId="68228267" w14:textId="77777777" w:rsidTr="00772541">
        <w:tc>
          <w:tcPr>
            <w:tcW w:w="1726" w:type="dxa"/>
            <w:shd w:val="clear" w:color="auto" w:fill="auto"/>
            <w:vAlign w:val="center"/>
          </w:tcPr>
          <w:p w14:paraId="5D7452CE" w14:textId="77777777" w:rsidR="000255E2" w:rsidRDefault="000255E2" w:rsidP="00772541">
            <w:pPr>
              <w:spacing w:before="60" w:after="60"/>
              <w:rPr>
                <w:lang w:val="sr-Cyrl-RS"/>
              </w:rPr>
            </w:pPr>
            <w:r>
              <w:rPr>
                <w:lang w:val="sr-Cyrl-RS"/>
              </w:rPr>
              <w:t>БСС</w:t>
            </w:r>
          </w:p>
        </w:tc>
        <w:tc>
          <w:tcPr>
            <w:tcW w:w="7062" w:type="dxa"/>
            <w:shd w:val="clear" w:color="auto" w:fill="auto"/>
            <w:vAlign w:val="center"/>
          </w:tcPr>
          <w:p w14:paraId="52998F7D" w14:textId="77777777" w:rsidR="000255E2" w:rsidRDefault="000255E2" w:rsidP="00772541">
            <w:pPr>
              <w:spacing w:before="60" w:after="60"/>
              <w:rPr>
                <w:lang w:val="sr-Cyrl-RS"/>
              </w:rPr>
            </w:pPr>
            <w:r>
              <w:rPr>
                <w:lang w:val="sr-Cyrl-RS"/>
              </w:rPr>
              <w:t>Бициклистички савез Србије</w:t>
            </w:r>
          </w:p>
        </w:tc>
      </w:tr>
      <w:tr w:rsidR="000255E2" w:rsidRPr="009A6A4B" w14:paraId="24CB7509" w14:textId="77777777" w:rsidTr="00772541">
        <w:tc>
          <w:tcPr>
            <w:tcW w:w="1726" w:type="dxa"/>
            <w:shd w:val="clear" w:color="auto" w:fill="auto"/>
            <w:vAlign w:val="center"/>
          </w:tcPr>
          <w:p w14:paraId="0EF19B03" w14:textId="77777777" w:rsidR="000255E2" w:rsidRPr="009A6A4B" w:rsidRDefault="000255E2" w:rsidP="00772541">
            <w:pPr>
              <w:spacing w:before="60" w:after="60"/>
              <w:rPr>
                <w:lang w:val="sr-Cyrl-RS"/>
              </w:rPr>
            </w:pPr>
            <w:r w:rsidRPr="009A6A4B">
              <w:rPr>
                <w:lang w:val="sr-Cyrl-RS"/>
              </w:rPr>
              <w:t xml:space="preserve">БДП </w:t>
            </w:r>
          </w:p>
        </w:tc>
        <w:tc>
          <w:tcPr>
            <w:tcW w:w="7062" w:type="dxa"/>
            <w:shd w:val="clear" w:color="auto" w:fill="auto"/>
            <w:vAlign w:val="center"/>
          </w:tcPr>
          <w:p w14:paraId="65D483A6" w14:textId="77777777" w:rsidR="000255E2" w:rsidRPr="009A6A4B" w:rsidRDefault="000255E2" w:rsidP="00772541">
            <w:pPr>
              <w:spacing w:before="60" w:after="60"/>
              <w:rPr>
                <w:lang w:val="sr-Cyrl-RS"/>
              </w:rPr>
            </w:pPr>
            <w:r w:rsidRPr="009A6A4B">
              <w:rPr>
                <w:lang w:val="sr-Cyrl-RS"/>
              </w:rPr>
              <w:t>Бруто домаћи производ</w:t>
            </w:r>
          </w:p>
        </w:tc>
      </w:tr>
      <w:tr w:rsidR="000255E2" w:rsidRPr="009A6A4B" w14:paraId="2ED3CA73" w14:textId="77777777" w:rsidTr="00772541">
        <w:tc>
          <w:tcPr>
            <w:tcW w:w="1726" w:type="dxa"/>
            <w:shd w:val="clear" w:color="auto" w:fill="auto"/>
            <w:vAlign w:val="center"/>
          </w:tcPr>
          <w:p w14:paraId="2C55AC2B" w14:textId="77777777" w:rsidR="000255E2" w:rsidRPr="009A6A4B" w:rsidRDefault="000255E2" w:rsidP="00772541">
            <w:pPr>
              <w:spacing w:before="60" w:after="60"/>
              <w:rPr>
                <w:lang w:val="sr-Cyrl-RS"/>
              </w:rPr>
            </w:pPr>
            <w:r w:rsidRPr="009A6A4B">
              <w:rPr>
                <w:lang w:val="sr-Cyrl-RS"/>
              </w:rPr>
              <w:t>БХМП</w:t>
            </w:r>
          </w:p>
        </w:tc>
        <w:tc>
          <w:tcPr>
            <w:tcW w:w="7062" w:type="dxa"/>
            <w:shd w:val="clear" w:color="auto" w:fill="auto"/>
            <w:vAlign w:val="center"/>
          </w:tcPr>
          <w:p w14:paraId="6DBAB58D" w14:textId="77777777" w:rsidR="000255E2" w:rsidRPr="009A6A4B" w:rsidRDefault="000255E2" w:rsidP="00772541">
            <w:pPr>
              <w:spacing w:before="60" w:after="60"/>
            </w:pPr>
            <w:r w:rsidRPr="009A6A4B">
              <w:rPr>
                <w:lang w:val="sr-Cyrl-RS"/>
              </w:rPr>
              <w:t>Б</w:t>
            </w:r>
            <w:r w:rsidRPr="00B079BD">
              <w:rPr>
                <w:lang w:val="sr-Cyrl-RS"/>
              </w:rPr>
              <w:t>олничка</w:t>
            </w:r>
            <w:r w:rsidRPr="009A6A4B">
              <w:t xml:space="preserve"> хитна медицинска помоћ</w:t>
            </w:r>
          </w:p>
        </w:tc>
      </w:tr>
      <w:tr w:rsidR="000255E2" w:rsidRPr="009A6A4B" w14:paraId="53EEF8BC" w14:textId="77777777" w:rsidTr="00772541">
        <w:tc>
          <w:tcPr>
            <w:tcW w:w="1726" w:type="dxa"/>
            <w:shd w:val="clear" w:color="auto" w:fill="auto"/>
            <w:vAlign w:val="center"/>
          </w:tcPr>
          <w:p w14:paraId="0E0A6ABB" w14:textId="77777777" w:rsidR="000255E2" w:rsidRPr="009A6A4B" w:rsidRDefault="000255E2" w:rsidP="00772541">
            <w:pPr>
              <w:spacing w:before="60" w:after="60"/>
              <w:rPr>
                <w:lang w:val="sr-Cyrl-RS"/>
              </w:rPr>
            </w:pPr>
            <w:r w:rsidRPr="009A6A4B">
              <w:rPr>
                <w:lang w:val="sr-Cyrl-RS"/>
              </w:rPr>
              <w:t>ВСЈ</w:t>
            </w:r>
          </w:p>
        </w:tc>
        <w:tc>
          <w:tcPr>
            <w:tcW w:w="7062" w:type="dxa"/>
            <w:shd w:val="clear" w:color="auto" w:fill="auto"/>
            <w:vAlign w:val="center"/>
          </w:tcPr>
          <w:p w14:paraId="40AD5051" w14:textId="77777777" w:rsidR="000255E2" w:rsidRPr="00B079BD" w:rsidRDefault="000255E2" w:rsidP="00772541">
            <w:pPr>
              <w:spacing w:before="60" w:after="60"/>
              <w:rPr>
                <w:lang w:val="sr-Cyrl-RS"/>
              </w:rPr>
            </w:pPr>
            <w:r w:rsidRPr="00B079BD">
              <w:rPr>
                <w:lang w:val="sr-Cyrl-RS"/>
              </w:rPr>
              <w:t>Ватрогасно спасилачке јединице</w:t>
            </w:r>
          </w:p>
        </w:tc>
      </w:tr>
      <w:tr w:rsidR="000255E2" w:rsidRPr="009A6A4B" w14:paraId="5393C65F" w14:textId="77777777" w:rsidTr="00772541">
        <w:tc>
          <w:tcPr>
            <w:tcW w:w="1726" w:type="dxa"/>
            <w:shd w:val="clear" w:color="auto" w:fill="auto"/>
            <w:vAlign w:val="center"/>
          </w:tcPr>
          <w:p w14:paraId="11C91ED0" w14:textId="77777777" w:rsidR="000255E2" w:rsidRPr="009A6A4B" w:rsidRDefault="000255E2" w:rsidP="00772541">
            <w:pPr>
              <w:spacing w:before="60" w:after="60"/>
              <w:rPr>
                <w:lang w:val="sr-Cyrl-RS"/>
              </w:rPr>
            </w:pPr>
            <w:r>
              <w:rPr>
                <w:lang w:val="sr-Cyrl-RS"/>
              </w:rPr>
              <w:t>ГСС</w:t>
            </w:r>
          </w:p>
        </w:tc>
        <w:tc>
          <w:tcPr>
            <w:tcW w:w="7062" w:type="dxa"/>
            <w:shd w:val="clear" w:color="auto" w:fill="auto"/>
            <w:vAlign w:val="center"/>
          </w:tcPr>
          <w:p w14:paraId="6BAFD538" w14:textId="77777777" w:rsidR="000255E2" w:rsidRPr="009A6A4B" w:rsidRDefault="000255E2" w:rsidP="00772541">
            <w:pPr>
              <w:spacing w:before="60" w:after="60"/>
              <w:rPr>
                <w:lang w:val="sr-Cyrl-RS"/>
              </w:rPr>
            </w:pPr>
            <w:r w:rsidRPr="00B079BD">
              <w:rPr>
                <w:lang w:val="sr-Cyrl-RS"/>
              </w:rPr>
              <w:t>Горска служба спасавања</w:t>
            </w:r>
          </w:p>
        </w:tc>
      </w:tr>
      <w:tr w:rsidR="000255E2" w:rsidRPr="009A6A4B" w14:paraId="4D9DBD59" w14:textId="77777777" w:rsidTr="00772541">
        <w:tc>
          <w:tcPr>
            <w:tcW w:w="1726" w:type="dxa"/>
            <w:shd w:val="clear" w:color="auto" w:fill="auto"/>
            <w:vAlign w:val="center"/>
          </w:tcPr>
          <w:p w14:paraId="672DFC42" w14:textId="77777777" w:rsidR="000255E2" w:rsidRDefault="000255E2" w:rsidP="00772541">
            <w:pPr>
              <w:spacing w:before="60" w:after="60"/>
              <w:rPr>
                <w:lang w:val="sr-Cyrl-RS"/>
              </w:rPr>
            </w:pPr>
            <w:r>
              <w:rPr>
                <w:lang w:val="sr-Cyrl-RS"/>
              </w:rPr>
              <w:t>ДЗ</w:t>
            </w:r>
          </w:p>
        </w:tc>
        <w:tc>
          <w:tcPr>
            <w:tcW w:w="7062" w:type="dxa"/>
            <w:shd w:val="clear" w:color="auto" w:fill="auto"/>
            <w:vAlign w:val="center"/>
          </w:tcPr>
          <w:p w14:paraId="6A335055" w14:textId="77777777" w:rsidR="000255E2" w:rsidRPr="00B079BD" w:rsidRDefault="000255E2" w:rsidP="00772541">
            <w:pPr>
              <w:spacing w:before="60" w:after="60"/>
              <w:rPr>
                <w:lang w:val="sr-Cyrl-RS"/>
              </w:rPr>
            </w:pPr>
            <w:r w:rsidRPr="00B079BD">
              <w:rPr>
                <w:lang w:val="sr-Cyrl-RS"/>
              </w:rPr>
              <w:t>Дом здравља</w:t>
            </w:r>
          </w:p>
        </w:tc>
      </w:tr>
      <w:tr w:rsidR="000255E2" w:rsidRPr="009A6A4B" w14:paraId="722FDA6D" w14:textId="77777777" w:rsidTr="00772541">
        <w:tc>
          <w:tcPr>
            <w:tcW w:w="1726" w:type="dxa"/>
            <w:shd w:val="clear" w:color="auto" w:fill="auto"/>
            <w:vAlign w:val="center"/>
          </w:tcPr>
          <w:p w14:paraId="3775CB76" w14:textId="77777777" w:rsidR="000255E2" w:rsidRPr="009A6A4B" w:rsidRDefault="000255E2" w:rsidP="00772541">
            <w:pPr>
              <w:spacing w:before="60" w:after="60"/>
              <w:rPr>
                <w:lang w:val="sr-Cyrl-RS"/>
              </w:rPr>
            </w:pPr>
            <w:r w:rsidRPr="009A6A4B">
              <w:rPr>
                <w:lang w:val="sr-Cyrl-RS"/>
              </w:rPr>
              <w:t>ДРИ</w:t>
            </w:r>
          </w:p>
        </w:tc>
        <w:tc>
          <w:tcPr>
            <w:tcW w:w="7062" w:type="dxa"/>
            <w:shd w:val="clear" w:color="auto" w:fill="auto"/>
            <w:vAlign w:val="center"/>
          </w:tcPr>
          <w:p w14:paraId="3D0B3653" w14:textId="77777777" w:rsidR="000255E2" w:rsidRPr="009A6A4B" w:rsidRDefault="000255E2" w:rsidP="00772541">
            <w:pPr>
              <w:spacing w:before="60" w:after="60"/>
              <w:rPr>
                <w:lang w:val="sr-Cyrl-RS"/>
              </w:rPr>
            </w:pPr>
            <w:r w:rsidRPr="009A6A4B">
              <w:rPr>
                <w:lang w:val="sr-Cyrl-RS"/>
              </w:rPr>
              <w:t>Државна ревизорска институција</w:t>
            </w:r>
          </w:p>
        </w:tc>
      </w:tr>
      <w:tr w:rsidR="000255E2" w:rsidRPr="009A6A4B" w14:paraId="47C35EBB" w14:textId="77777777" w:rsidTr="00772541">
        <w:tc>
          <w:tcPr>
            <w:tcW w:w="1726" w:type="dxa"/>
            <w:shd w:val="clear" w:color="auto" w:fill="auto"/>
            <w:vAlign w:val="center"/>
          </w:tcPr>
          <w:p w14:paraId="30DB845B" w14:textId="77777777" w:rsidR="000255E2" w:rsidRPr="009A6A4B" w:rsidRDefault="000255E2" w:rsidP="00772541">
            <w:pPr>
              <w:spacing w:before="60" w:after="60"/>
              <w:rPr>
                <w:lang w:val="sr-Cyrl-RS"/>
              </w:rPr>
            </w:pPr>
            <w:r>
              <w:rPr>
                <w:lang w:val="sr-Cyrl-RS"/>
              </w:rPr>
              <w:t>ДПС</w:t>
            </w:r>
          </w:p>
        </w:tc>
        <w:tc>
          <w:tcPr>
            <w:tcW w:w="7062" w:type="dxa"/>
            <w:shd w:val="clear" w:color="auto" w:fill="auto"/>
            <w:vAlign w:val="center"/>
          </w:tcPr>
          <w:p w14:paraId="70715B2A" w14:textId="77777777" w:rsidR="000255E2" w:rsidRPr="009A6A4B" w:rsidRDefault="000255E2" w:rsidP="00772541">
            <w:pPr>
              <w:spacing w:before="60" w:after="60"/>
              <w:rPr>
                <w:lang w:val="sr-Cyrl-RS"/>
              </w:rPr>
            </w:pPr>
            <w:r>
              <w:rPr>
                <w:lang w:val="sr-Cyrl-RS"/>
              </w:rPr>
              <w:t>Друштво психолога Србије</w:t>
            </w:r>
          </w:p>
        </w:tc>
      </w:tr>
      <w:tr w:rsidR="000255E2" w:rsidRPr="009A6A4B" w14:paraId="2EEA0B77" w14:textId="77777777" w:rsidTr="00772541">
        <w:tc>
          <w:tcPr>
            <w:tcW w:w="1726" w:type="dxa"/>
            <w:shd w:val="clear" w:color="auto" w:fill="auto"/>
            <w:vAlign w:val="center"/>
          </w:tcPr>
          <w:p w14:paraId="2D160B2B" w14:textId="77777777" w:rsidR="000255E2" w:rsidRDefault="000255E2" w:rsidP="00772541">
            <w:pPr>
              <w:spacing w:before="60" w:after="60"/>
              <w:rPr>
                <w:lang w:val="sr-Cyrl-RS"/>
              </w:rPr>
            </w:pPr>
            <w:r>
              <w:rPr>
                <w:lang w:val="sr-Cyrl-RS"/>
              </w:rPr>
              <w:t>ДЦВ</w:t>
            </w:r>
          </w:p>
        </w:tc>
        <w:tc>
          <w:tcPr>
            <w:tcW w:w="7062" w:type="dxa"/>
            <w:shd w:val="clear" w:color="auto" w:fill="auto"/>
            <w:vAlign w:val="center"/>
          </w:tcPr>
          <w:p w14:paraId="41B7454A" w14:textId="77777777" w:rsidR="000255E2" w:rsidRDefault="000255E2" w:rsidP="00772541">
            <w:pPr>
              <w:spacing w:before="60" w:after="60"/>
              <w:rPr>
                <w:lang w:val="sr-Cyrl-RS"/>
              </w:rPr>
            </w:pPr>
            <w:r>
              <w:rPr>
                <w:lang w:val="sr-Cyrl-RS"/>
              </w:rPr>
              <w:t>Директорат цивилног ваздухопловства Републике Србије</w:t>
            </w:r>
          </w:p>
        </w:tc>
      </w:tr>
      <w:tr w:rsidR="000255E2" w:rsidRPr="009A6A4B" w14:paraId="56538692" w14:textId="77777777" w:rsidTr="00772541">
        <w:tc>
          <w:tcPr>
            <w:tcW w:w="1726" w:type="dxa"/>
            <w:shd w:val="clear" w:color="auto" w:fill="auto"/>
            <w:vAlign w:val="center"/>
          </w:tcPr>
          <w:p w14:paraId="63C69711" w14:textId="77777777" w:rsidR="000255E2" w:rsidRPr="009A6A4B" w:rsidRDefault="000255E2" w:rsidP="00772541">
            <w:pPr>
              <w:spacing w:before="60" w:after="60"/>
              <w:rPr>
                <w:lang w:val="sr-Cyrl-RS"/>
              </w:rPr>
            </w:pPr>
            <w:r w:rsidRPr="009A6A4B">
              <w:rPr>
                <w:lang w:val="sr-Cyrl-RS"/>
              </w:rPr>
              <w:t>ЕУ</w:t>
            </w:r>
          </w:p>
        </w:tc>
        <w:tc>
          <w:tcPr>
            <w:tcW w:w="7062" w:type="dxa"/>
            <w:shd w:val="clear" w:color="auto" w:fill="auto"/>
            <w:vAlign w:val="center"/>
          </w:tcPr>
          <w:p w14:paraId="549E41EA" w14:textId="77777777" w:rsidR="000255E2" w:rsidRPr="009A6A4B" w:rsidRDefault="000255E2" w:rsidP="00772541">
            <w:pPr>
              <w:spacing w:before="60" w:after="60"/>
              <w:rPr>
                <w:lang w:val="sr-Cyrl-RS"/>
              </w:rPr>
            </w:pPr>
            <w:r w:rsidRPr="009A6A4B">
              <w:rPr>
                <w:lang w:val="sr-Cyrl-RS"/>
              </w:rPr>
              <w:t>Европска унија</w:t>
            </w:r>
          </w:p>
        </w:tc>
      </w:tr>
      <w:tr w:rsidR="000255E2" w:rsidRPr="009A6A4B" w14:paraId="33BA1764" w14:textId="77777777" w:rsidTr="00772541">
        <w:tc>
          <w:tcPr>
            <w:tcW w:w="1726" w:type="dxa"/>
            <w:shd w:val="clear" w:color="auto" w:fill="auto"/>
            <w:vAlign w:val="center"/>
          </w:tcPr>
          <w:p w14:paraId="5D5E83B3" w14:textId="77777777" w:rsidR="000255E2" w:rsidRPr="009A6A4B" w:rsidRDefault="000255E2" w:rsidP="00772541">
            <w:pPr>
              <w:spacing w:before="60" w:after="60"/>
              <w:rPr>
                <w:lang w:val="sr-Cyrl-RS"/>
              </w:rPr>
            </w:pPr>
            <w:r>
              <w:rPr>
                <w:lang w:val="sr-Cyrl-RS"/>
              </w:rPr>
              <w:t>ЗАШ</w:t>
            </w:r>
          </w:p>
        </w:tc>
        <w:tc>
          <w:tcPr>
            <w:tcW w:w="7062" w:type="dxa"/>
            <w:shd w:val="clear" w:color="auto" w:fill="auto"/>
            <w:vAlign w:val="center"/>
          </w:tcPr>
          <w:p w14:paraId="0DEF631D" w14:textId="77777777" w:rsidR="000255E2" w:rsidRPr="009A6A4B" w:rsidRDefault="000255E2" w:rsidP="00772541">
            <w:pPr>
              <w:spacing w:before="60" w:after="60"/>
              <w:rPr>
                <w:lang w:val="sr-Cyrl-RS"/>
              </w:rPr>
            </w:pPr>
            <w:r>
              <w:rPr>
                <w:lang w:val="sr-Cyrl-RS"/>
              </w:rPr>
              <w:t>Заједница ауто-школа</w:t>
            </w:r>
          </w:p>
        </w:tc>
      </w:tr>
      <w:tr w:rsidR="000255E2" w:rsidRPr="009A6A4B" w14:paraId="4BB7D9D0" w14:textId="77777777" w:rsidTr="00772541">
        <w:tc>
          <w:tcPr>
            <w:tcW w:w="1726" w:type="dxa"/>
            <w:shd w:val="clear" w:color="auto" w:fill="auto"/>
            <w:vAlign w:val="center"/>
          </w:tcPr>
          <w:p w14:paraId="05203897" w14:textId="77777777" w:rsidR="000255E2" w:rsidRPr="009A6A4B" w:rsidRDefault="000255E2" w:rsidP="00772541">
            <w:pPr>
              <w:spacing w:before="60" w:after="60"/>
            </w:pPr>
            <w:r>
              <w:rPr>
                <w:lang w:val="sr-Cyrl-RS"/>
              </w:rPr>
              <w:t>ЗВКОВ</w:t>
            </w:r>
          </w:p>
        </w:tc>
        <w:tc>
          <w:tcPr>
            <w:tcW w:w="7062" w:type="dxa"/>
            <w:shd w:val="clear" w:color="auto" w:fill="auto"/>
            <w:vAlign w:val="center"/>
          </w:tcPr>
          <w:p w14:paraId="4027A37D" w14:textId="77777777" w:rsidR="000255E2" w:rsidRPr="009A6A4B" w:rsidRDefault="000255E2" w:rsidP="00772541">
            <w:pPr>
              <w:spacing w:before="60" w:after="60"/>
              <w:rPr>
                <w:lang w:val="sr-Cyrl-RS"/>
              </w:rPr>
            </w:pPr>
            <w:r>
              <w:rPr>
                <w:lang w:val="sr-Cyrl-RS"/>
              </w:rPr>
              <w:t>Завод за вредновање квалитета образовања и васпитања</w:t>
            </w:r>
          </w:p>
        </w:tc>
      </w:tr>
      <w:tr w:rsidR="000255E2" w:rsidRPr="009A6A4B" w14:paraId="160AED8E" w14:textId="77777777" w:rsidTr="00772541">
        <w:tc>
          <w:tcPr>
            <w:tcW w:w="1726" w:type="dxa"/>
            <w:shd w:val="clear" w:color="auto" w:fill="auto"/>
            <w:vAlign w:val="center"/>
          </w:tcPr>
          <w:p w14:paraId="672BCD83" w14:textId="77777777" w:rsidR="000255E2" w:rsidRPr="009A6A4B" w:rsidRDefault="000255E2" w:rsidP="00772541">
            <w:pPr>
              <w:spacing w:before="60" w:after="60"/>
              <w:rPr>
                <w:lang w:val="sr-Cyrl-RS"/>
              </w:rPr>
            </w:pPr>
            <w:r w:rsidRPr="009A6A4B">
              <w:rPr>
                <w:spacing w:val="-2"/>
                <w:lang w:val="sr-Cyrl-RS"/>
              </w:rPr>
              <w:t>ЗоБС</w:t>
            </w:r>
          </w:p>
        </w:tc>
        <w:tc>
          <w:tcPr>
            <w:tcW w:w="7062" w:type="dxa"/>
            <w:shd w:val="clear" w:color="auto" w:fill="auto"/>
            <w:vAlign w:val="center"/>
          </w:tcPr>
          <w:p w14:paraId="16780956" w14:textId="77777777" w:rsidR="000255E2" w:rsidRPr="009A6A4B" w:rsidRDefault="000255E2" w:rsidP="00772541">
            <w:pPr>
              <w:spacing w:before="60" w:after="60"/>
            </w:pPr>
            <w:r w:rsidRPr="009A6A4B">
              <w:rPr>
                <w:lang w:val="sr-Cyrl-RS"/>
              </w:rPr>
              <w:t>Закон о безбедности саобраћаја на путевима</w:t>
            </w:r>
          </w:p>
        </w:tc>
      </w:tr>
      <w:tr w:rsidR="000255E2" w:rsidRPr="009A6A4B" w14:paraId="09A5D675" w14:textId="77777777" w:rsidTr="00772541">
        <w:tc>
          <w:tcPr>
            <w:tcW w:w="1726" w:type="dxa"/>
            <w:shd w:val="clear" w:color="auto" w:fill="auto"/>
            <w:vAlign w:val="center"/>
          </w:tcPr>
          <w:p w14:paraId="3C4814BD" w14:textId="77777777" w:rsidR="000255E2" w:rsidRPr="009A6A4B" w:rsidRDefault="000255E2" w:rsidP="00772541">
            <w:pPr>
              <w:spacing w:before="60" w:after="60"/>
              <w:rPr>
                <w:spacing w:val="-2"/>
                <w:lang w:val="sr-Cyrl-RS"/>
              </w:rPr>
            </w:pPr>
            <w:r>
              <w:rPr>
                <w:spacing w:val="-2"/>
                <w:lang w:val="sr-Cyrl-RS"/>
              </w:rPr>
              <w:t>ЗоБџС</w:t>
            </w:r>
          </w:p>
        </w:tc>
        <w:tc>
          <w:tcPr>
            <w:tcW w:w="7062" w:type="dxa"/>
            <w:shd w:val="clear" w:color="auto" w:fill="auto"/>
            <w:vAlign w:val="center"/>
          </w:tcPr>
          <w:p w14:paraId="34505A52" w14:textId="77777777" w:rsidR="000255E2" w:rsidRPr="009A6A4B" w:rsidRDefault="000255E2" w:rsidP="00772541">
            <w:pPr>
              <w:spacing w:before="60" w:after="60"/>
              <w:rPr>
                <w:lang w:val="sr-Cyrl-RS"/>
              </w:rPr>
            </w:pPr>
            <w:r>
              <w:rPr>
                <w:lang w:val="sr-Cyrl-RS"/>
              </w:rPr>
              <w:t>Закон о буџетском систему</w:t>
            </w:r>
          </w:p>
        </w:tc>
      </w:tr>
      <w:tr w:rsidR="000255E2" w:rsidRPr="009A6A4B" w14:paraId="594AA1F9" w14:textId="77777777" w:rsidTr="00772541">
        <w:tc>
          <w:tcPr>
            <w:tcW w:w="1726" w:type="dxa"/>
            <w:shd w:val="clear" w:color="auto" w:fill="auto"/>
            <w:vAlign w:val="center"/>
          </w:tcPr>
          <w:p w14:paraId="3A20F1BD" w14:textId="77777777" w:rsidR="000255E2" w:rsidRPr="009A6A4B" w:rsidRDefault="000255E2" w:rsidP="00772541">
            <w:pPr>
              <w:spacing w:before="60" w:after="60"/>
              <w:rPr>
                <w:spacing w:val="-2"/>
                <w:lang w:val="sr-Cyrl-RS"/>
              </w:rPr>
            </w:pPr>
            <w:r>
              <w:rPr>
                <w:spacing w:val="-2"/>
                <w:lang w:val="sr-Cyrl-RS"/>
              </w:rPr>
              <w:t>ЗоПиИ</w:t>
            </w:r>
          </w:p>
        </w:tc>
        <w:tc>
          <w:tcPr>
            <w:tcW w:w="7062" w:type="dxa"/>
            <w:shd w:val="clear" w:color="auto" w:fill="auto"/>
            <w:vAlign w:val="center"/>
          </w:tcPr>
          <w:p w14:paraId="1CE6B215" w14:textId="77777777" w:rsidR="000255E2" w:rsidRPr="009C653A" w:rsidRDefault="000255E2" w:rsidP="00772541">
            <w:pPr>
              <w:spacing w:before="60" w:after="60"/>
              <w:rPr>
                <w:lang w:val="sr-Cyrl-RS"/>
              </w:rPr>
            </w:pPr>
            <w:r>
              <w:rPr>
                <w:lang w:val="sr-Cyrl-RS"/>
              </w:rPr>
              <w:t>Закон о планирању и изградњи</w:t>
            </w:r>
          </w:p>
        </w:tc>
      </w:tr>
      <w:tr w:rsidR="000255E2" w:rsidRPr="009A6A4B" w14:paraId="6D20F6AA" w14:textId="77777777" w:rsidTr="00772541">
        <w:tc>
          <w:tcPr>
            <w:tcW w:w="1726" w:type="dxa"/>
            <w:shd w:val="clear" w:color="auto" w:fill="auto"/>
            <w:vAlign w:val="center"/>
          </w:tcPr>
          <w:p w14:paraId="1F34BF33" w14:textId="77777777" w:rsidR="000255E2" w:rsidRPr="009A6A4B" w:rsidRDefault="000255E2" w:rsidP="00772541">
            <w:pPr>
              <w:spacing w:before="60" w:after="60"/>
              <w:rPr>
                <w:spacing w:val="-2"/>
                <w:lang w:val="sr-Cyrl-RS"/>
              </w:rPr>
            </w:pPr>
            <w:r>
              <w:rPr>
                <w:spacing w:val="-2"/>
                <w:lang w:val="sr-Cyrl-RS"/>
              </w:rPr>
              <w:t>ЗоПут</w:t>
            </w:r>
          </w:p>
        </w:tc>
        <w:tc>
          <w:tcPr>
            <w:tcW w:w="7062" w:type="dxa"/>
            <w:shd w:val="clear" w:color="auto" w:fill="auto"/>
            <w:vAlign w:val="center"/>
          </w:tcPr>
          <w:p w14:paraId="4597D707" w14:textId="77777777" w:rsidR="000255E2" w:rsidRPr="009A6A4B" w:rsidRDefault="000255E2" w:rsidP="00772541">
            <w:pPr>
              <w:spacing w:before="60" w:after="60"/>
              <w:rPr>
                <w:lang w:val="sr-Cyrl-RS"/>
              </w:rPr>
            </w:pPr>
            <w:r>
              <w:rPr>
                <w:lang w:val="sr-Cyrl-RS"/>
              </w:rPr>
              <w:t>Закон о путевима</w:t>
            </w:r>
          </w:p>
        </w:tc>
      </w:tr>
      <w:tr w:rsidR="000255E2" w:rsidRPr="009A6A4B" w14:paraId="250EE564" w14:textId="77777777" w:rsidTr="00772541">
        <w:tc>
          <w:tcPr>
            <w:tcW w:w="1726" w:type="dxa"/>
            <w:shd w:val="clear" w:color="auto" w:fill="auto"/>
            <w:vAlign w:val="center"/>
          </w:tcPr>
          <w:p w14:paraId="24A3D0C5" w14:textId="77777777" w:rsidR="000255E2" w:rsidRPr="009A6A4B" w:rsidRDefault="000255E2" w:rsidP="00772541">
            <w:pPr>
              <w:spacing w:before="60" w:after="60"/>
              <w:rPr>
                <w:spacing w:val="-2"/>
                <w:lang w:val="sr-Cyrl-RS"/>
              </w:rPr>
            </w:pPr>
            <w:r>
              <w:rPr>
                <w:spacing w:val="-2"/>
                <w:lang w:val="sr-Cyrl-RS"/>
              </w:rPr>
              <w:t>ЗоЖ</w:t>
            </w:r>
          </w:p>
        </w:tc>
        <w:tc>
          <w:tcPr>
            <w:tcW w:w="7062" w:type="dxa"/>
            <w:shd w:val="clear" w:color="auto" w:fill="auto"/>
            <w:vAlign w:val="center"/>
          </w:tcPr>
          <w:p w14:paraId="3B8CD688" w14:textId="77777777" w:rsidR="000255E2" w:rsidRPr="009A6A4B" w:rsidRDefault="000255E2" w:rsidP="00772541">
            <w:pPr>
              <w:spacing w:before="60" w:after="60"/>
              <w:rPr>
                <w:lang w:val="sr-Cyrl-RS"/>
              </w:rPr>
            </w:pPr>
            <w:r>
              <w:rPr>
                <w:lang w:val="sr-Cyrl-RS"/>
              </w:rPr>
              <w:t>Закон о железници</w:t>
            </w:r>
          </w:p>
        </w:tc>
      </w:tr>
      <w:tr w:rsidR="000255E2" w:rsidRPr="009A6A4B" w14:paraId="3B1F4C19" w14:textId="77777777" w:rsidTr="00772541">
        <w:tc>
          <w:tcPr>
            <w:tcW w:w="1726" w:type="dxa"/>
            <w:shd w:val="clear" w:color="auto" w:fill="auto"/>
            <w:vAlign w:val="center"/>
          </w:tcPr>
          <w:p w14:paraId="4782F9D4" w14:textId="77777777" w:rsidR="000255E2" w:rsidRDefault="000255E2" w:rsidP="00772541">
            <w:pPr>
              <w:spacing w:before="60" w:after="60"/>
              <w:rPr>
                <w:spacing w:val="-2"/>
                <w:lang w:val="sr-Cyrl-RS"/>
              </w:rPr>
            </w:pPr>
            <w:r>
              <w:rPr>
                <w:spacing w:val="-2"/>
                <w:lang w:val="sr-Cyrl-RS"/>
              </w:rPr>
              <w:t>ЗоБЖС</w:t>
            </w:r>
          </w:p>
        </w:tc>
        <w:tc>
          <w:tcPr>
            <w:tcW w:w="7062" w:type="dxa"/>
            <w:shd w:val="clear" w:color="auto" w:fill="auto"/>
            <w:vAlign w:val="center"/>
          </w:tcPr>
          <w:p w14:paraId="06B72551" w14:textId="77777777" w:rsidR="000255E2" w:rsidRDefault="000255E2" w:rsidP="00772541">
            <w:pPr>
              <w:spacing w:before="60" w:after="60"/>
              <w:rPr>
                <w:lang w:val="sr-Cyrl-RS"/>
              </w:rPr>
            </w:pPr>
            <w:r>
              <w:rPr>
                <w:lang w:val="sr-Cyrl-RS"/>
              </w:rPr>
              <w:t>Закон о безбедности у железничком саобраћају</w:t>
            </w:r>
          </w:p>
        </w:tc>
      </w:tr>
      <w:tr w:rsidR="000255E2" w:rsidRPr="009A6A4B" w14:paraId="3E0CA678" w14:textId="77777777" w:rsidTr="00772541">
        <w:tc>
          <w:tcPr>
            <w:tcW w:w="1726" w:type="dxa"/>
            <w:shd w:val="clear" w:color="auto" w:fill="auto"/>
            <w:vAlign w:val="center"/>
          </w:tcPr>
          <w:p w14:paraId="3AB73359" w14:textId="77777777" w:rsidR="000255E2" w:rsidRPr="009A6A4B" w:rsidRDefault="000255E2" w:rsidP="00772541">
            <w:pPr>
              <w:spacing w:before="60" w:after="60"/>
              <w:rPr>
                <w:spacing w:val="-2"/>
                <w:lang w:val="sr-Cyrl-RS"/>
              </w:rPr>
            </w:pPr>
            <w:r>
              <w:rPr>
                <w:spacing w:val="-2"/>
                <w:lang w:val="sr-Cyrl-RS"/>
              </w:rPr>
              <w:t>ЗоПрек</w:t>
            </w:r>
          </w:p>
        </w:tc>
        <w:tc>
          <w:tcPr>
            <w:tcW w:w="7062" w:type="dxa"/>
            <w:shd w:val="clear" w:color="auto" w:fill="auto"/>
            <w:vAlign w:val="center"/>
          </w:tcPr>
          <w:p w14:paraId="2139B620" w14:textId="77777777" w:rsidR="000255E2" w:rsidRPr="009A6A4B" w:rsidRDefault="000255E2" w:rsidP="00772541">
            <w:pPr>
              <w:spacing w:before="60" w:after="60"/>
              <w:rPr>
                <w:lang w:val="sr-Cyrl-RS"/>
              </w:rPr>
            </w:pPr>
            <w:r>
              <w:rPr>
                <w:lang w:val="sr-Cyrl-RS"/>
              </w:rPr>
              <w:t>Закон о прекршајима</w:t>
            </w:r>
          </w:p>
        </w:tc>
      </w:tr>
      <w:tr w:rsidR="000255E2" w:rsidRPr="009A6A4B" w14:paraId="37D9C674" w14:textId="77777777" w:rsidTr="00772541">
        <w:tc>
          <w:tcPr>
            <w:tcW w:w="1726" w:type="dxa"/>
            <w:shd w:val="clear" w:color="auto" w:fill="auto"/>
            <w:vAlign w:val="center"/>
          </w:tcPr>
          <w:p w14:paraId="065B0FF5" w14:textId="77777777" w:rsidR="000255E2" w:rsidRPr="009A6A4B" w:rsidRDefault="000255E2" w:rsidP="00772541">
            <w:pPr>
              <w:spacing w:before="60" w:after="60"/>
              <w:rPr>
                <w:spacing w:val="-2"/>
                <w:lang w:val="sr-Cyrl-RS"/>
              </w:rPr>
            </w:pPr>
            <w:r>
              <w:rPr>
                <w:spacing w:val="-2"/>
                <w:lang w:val="sr-Cyrl-RS"/>
              </w:rPr>
              <w:t>ЗоАБС</w:t>
            </w:r>
          </w:p>
        </w:tc>
        <w:tc>
          <w:tcPr>
            <w:tcW w:w="7062" w:type="dxa"/>
            <w:shd w:val="clear" w:color="auto" w:fill="auto"/>
            <w:vAlign w:val="center"/>
          </w:tcPr>
          <w:p w14:paraId="6E7FCC9E" w14:textId="77777777" w:rsidR="000255E2" w:rsidRPr="009A6A4B" w:rsidRDefault="000255E2" w:rsidP="00772541">
            <w:pPr>
              <w:spacing w:before="60" w:after="60"/>
              <w:rPr>
                <w:lang w:val="sr-Cyrl-RS"/>
              </w:rPr>
            </w:pPr>
            <w:r>
              <w:rPr>
                <w:lang w:val="sr-Cyrl-RS"/>
              </w:rPr>
              <w:t>Закон о Агенцији за безбедност саобраћаја</w:t>
            </w:r>
          </w:p>
        </w:tc>
      </w:tr>
      <w:tr w:rsidR="000255E2" w:rsidRPr="009A6A4B" w14:paraId="589DBCFB" w14:textId="77777777" w:rsidTr="00772541">
        <w:tc>
          <w:tcPr>
            <w:tcW w:w="1726" w:type="dxa"/>
            <w:shd w:val="clear" w:color="auto" w:fill="auto"/>
            <w:vAlign w:val="center"/>
          </w:tcPr>
          <w:p w14:paraId="389F3020" w14:textId="77777777" w:rsidR="000255E2" w:rsidRPr="009A6A4B" w:rsidRDefault="000255E2" w:rsidP="00772541">
            <w:pPr>
              <w:spacing w:before="60" w:after="60"/>
              <w:rPr>
                <w:spacing w:val="-2"/>
                <w:lang w:val="sr-Cyrl-RS"/>
              </w:rPr>
            </w:pPr>
            <w:r>
              <w:rPr>
                <w:spacing w:val="-2"/>
                <w:lang w:val="sr-Cyrl-RS"/>
              </w:rPr>
              <w:t>ЗоВ</w:t>
            </w:r>
          </w:p>
        </w:tc>
        <w:tc>
          <w:tcPr>
            <w:tcW w:w="7062" w:type="dxa"/>
            <w:shd w:val="clear" w:color="auto" w:fill="auto"/>
            <w:vAlign w:val="center"/>
          </w:tcPr>
          <w:p w14:paraId="4E060940" w14:textId="77777777" w:rsidR="000255E2" w:rsidRPr="009A6A4B" w:rsidRDefault="000255E2" w:rsidP="00772541">
            <w:pPr>
              <w:spacing w:before="60" w:after="60"/>
              <w:rPr>
                <w:lang w:val="sr-Cyrl-RS"/>
              </w:rPr>
            </w:pPr>
            <w:r>
              <w:rPr>
                <w:lang w:val="sr-Cyrl-RS"/>
              </w:rPr>
              <w:t>Закон о возилима</w:t>
            </w:r>
          </w:p>
        </w:tc>
      </w:tr>
      <w:tr w:rsidR="000255E2" w:rsidRPr="009A6A4B" w14:paraId="1FE594B5" w14:textId="77777777" w:rsidTr="00772541">
        <w:tc>
          <w:tcPr>
            <w:tcW w:w="1726" w:type="dxa"/>
            <w:shd w:val="clear" w:color="auto" w:fill="auto"/>
            <w:vAlign w:val="center"/>
          </w:tcPr>
          <w:p w14:paraId="3667D621" w14:textId="77777777" w:rsidR="000255E2" w:rsidRDefault="000255E2" w:rsidP="00772541">
            <w:pPr>
              <w:spacing w:before="60" w:after="60"/>
              <w:rPr>
                <w:spacing w:val="-2"/>
                <w:lang w:val="sr-Cyrl-RS"/>
              </w:rPr>
            </w:pPr>
            <w:r>
              <w:rPr>
                <w:spacing w:val="-2"/>
                <w:lang w:val="sr-Cyrl-RS"/>
              </w:rPr>
              <w:t>ЗоПВиО</w:t>
            </w:r>
          </w:p>
        </w:tc>
        <w:tc>
          <w:tcPr>
            <w:tcW w:w="7062" w:type="dxa"/>
            <w:shd w:val="clear" w:color="auto" w:fill="auto"/>
            <w:vAlign w:val="center"/>
          </w:tcPr>
          <w:p w14:paraId="488E8DE0" w14:textId="77777777" w:rsidR="000255E2" w:rsidRPr="009A6A4B" w:rsidRDefault="000255E2" w:rsidP="00772541">
            <w:pPr>
              <w:spacing w:before="60" w:after="60"/>
              <w:rPr>
                <w:lang w:val="sr-Cyrl-RS"/>
              </w:rPr>
            </w:pPr>
            <w:r>
              <w:rPr>
                <w:lang w:val="sr-Cyrl-RS"/>
              </w:rPr>
              <w:t>Закон о предшколском васпитању и образовању</w:t>
            </w:r>
          </w:p>
        </w:tc>
      </w:tr>
      <w:tr w:rsidR="000255E2" w:rsidRPr="009A6A4B" w14:paraId="20948EB4" w14:textId="77777777" w:rsidTr="00772541">
        <w:tc>
          <w:tcPr>
            <w:tcW w:w="1726" w:type="dxa"/>
            <w:shd w:val="clear" w:color="auto" w:fill="auto"/>
            <w:vAlign w:val="center"/>
          </w:tcPr>
          <w:p w14:paraId="45869E6C" w14:textId="77777777" w:rsidR="000255E2" w:rsidRDefault="000255E2" w:rsidP="00772541">
            <w:pPr>
              <w:spacing w:before="60" w:after="60"/>
              <w:rPr>
                <w:spacing w:val="-2"/>
                <w:lang w:val="sr-Cyrl-RS"/>
              </w:rPr>
            </w:pPr>
            <w:r>
              <w:rPr>
                <w:spacing w:val="-2"/>
                <w:lang w:val="sr-Cyrl-RS"/>
              </w:rPr>
              <w:t>ЗоООиВ</w:t>
            </w:r>
          </w:p>
        </w:tc>
        <w:tc>
          <w:tcPr>
            <w:tcW w:w="7062" w:type="dxa"/>
            <w:shd w:val="clear" w:color="auto" w:fill="auto"/>
            <w:vAlign w:val="center"/>
          </w:tcPr>
          <w:p w14:paraId="587877B0" w14:textId="77777777" w:rsidR="000255E2" w:rsidRPr="009A6A4B" w:rsidRDefault="000255E2" w:rsidP="00772541">
            <w:pPr>
              <w:spacing w:before="60" w:after="60"/>
              <w:rPr>
                <w:lang w:val="sr-Cyrl-RS"/>
              </w:rPr>
            </w:pPr>
            <w:r>
              <w:rPr>
                <w:lang w:val="sr-Cyrl-RS"/>
              </w:rPr>
              <w:t>Закон о основном васпитању и образовању</w:t>
            </w:r>
          </w:p>
        </w:tc>
      </w:tr>
      <w:tr w:rsidR="000255E2" w:rsidRPr="009A6A4B" w14:paraId="7D7861B7" w14:textId="77777777" w:rsidTr="00772541">
        <w:tc>
          <w:tcPr>
            <w:tcW w:w="1726" w:type="dxa"/>
            <w:shd w:val="clear" w:color="auto" w:fill="auto"/>
            <w:vAlign w:val="center"/>
          </w:tcPr>
          <w:p w14:paraId="7E335B37" w14:textId="77777777" w:rsidR="000255E2" w:rsidRPr="009A6A4B" w:rsidRDefault="000255E2" w:rsidP="00772541">
            <w:pPr>
              <w:spacing w:before="60" w:after="60"/>
              <w:rPr>
                <w:spacing w:val="-2"/>
                <w:lang w:val="sr-Cyrl-RS"/>
              </w:rPr>
            </w:pPr>
            <w:r>
              <w:rPr>
                <w:spacing w:val="-2"/>
                <w:lang w:val="sr-Cyrl-RS"/>
              </w:rPr>
              <w:t>ЗоСОиВ</w:t>
            </w:r>
          </w:p>
        </w:tc>
        <w:tc>
          <w:tcPr>
            <w:tcW w:w="7062" w:type="dxa"/>
            <w:shd w:val="clear" w:color="auto" w:fill="auto"/>
            <w:vAlign w:val="center"/>
          </w:tcPr>
          <w:p w14:paraId="133F464B" w14:textId="77777777" w:rsidR="000255E2" w:rsidRPr="009A6A4B" w:rsidRDefault="000255E2" w:rsidP="00772541">
            <w:pPr>
              <w:spacing w:before="60" w:after="60"/>
              <w:rPr>
                <w:lang w:val="sr-Cyrl-RS"/>
              </w:rPr>
            </w:pPr>
            <w:r>
              <w:rPr>
                <w:lang w:val="sr-Cyrl-RS"/>
              </w:rPr>
              <w:t>Закон о средњем васпитању и образовању</w:t>
            </w:r>
          </w:p>
        </w:tc>
      </w:tr>
      <w:tr w:rsidR="000255E2" w:rsidRPr="009A6A4B" w14:paraId="15F4E511" w14:textId="77777777" w:rsidTr="00772541">
        <w:tc>
          <w:tcPr>
            <w:tcW w:w="1726" w:type="dxa"/>
            <w:shd w:val="clear" w:color="auto" w:fill="auto"/>
            <w:vAlign w:val="center"/>
          </w:tcPr>
          <w:p w14:paraId="0E49ABB6" w14:textId="77777777" w:rsidR="000255E2" w:rsidRPr="003D3568" w:rsidRDefault="000255E2" w:rsidP="00772541">
            <w:pPr>
              <w:spacing w:before="60" w:after="60"/>
              <w:rPr>
                <w:spacing w:val="-2"/>
                <w:lang w:val="sr-Cyrl-RS"/>
              </w:rPr>
            </w:pPr>
            <w:r>
              <w:rPr>
                <w:spacing w:val="-2"/>
                <w:lang w:val="sr-Cyrl-RS"/>
              </w:rPr>
              <w:t>ЗоООС</w:t>
            </w:r>
          </w:p>
        </w:tc>
        <w:tc>
          <w:tcPr>
            <w:tcW w:w="7062" w:type="dxa"/>
            <w:shd w:val="clear" w:color="auto" w:fill="auto"/>
            <w:vAlign w:val="center"/>
          </w:tcPr>
          <w:p w14:paraId="3B4D0CE8" w14:textId="77777777" w:rsidR="000255E2" w:rsidRDefault="000255E2" w:rsidP="00772541">
            <w:pPr>
              <w:spacing w:before="60" w:after="60"/>
              <w:rPr>
                <w:lang w:val="sr-Cyrl-RS"/>
              </w:rPr>
            </w:pPr>
            <w:r>
              <w:rPr>
                <w:lang w:val="sr-Cyrl-RS"/>
              </w:rPr>
              <w:t>Закон о основном осигурању у саобраћају</w:t>
            </w:r>
          </w:p>
        </w:tc>
      </w:tr>
      <w:tr w:rsidR="000255E2" w:rsidRPr="009A6A4B" w14:paraId="24274D3B" w14:textId="77777777" w:rsidTr="00772541">
        <w:tc>
          <w:tcPr>
            <w:tcW w:w="1726" w:type="dxa"/>
            <w:shd w:val="clear" w:color="auto" w:fill="auto"/>
            <w:vAlign w:val="center"/>
          </w:tcPr>
          <w:p w14:paraId="6F048D46" w14:textId="77777777" w:rsidR="000255E2" w:rsidRDefault="000255E2" w:rsidP="00772541">
            <w:pPr>
              <w:spacing w:before="60" w:after="60"/>
              <w:rPr>
                <w:spacing w:val="-2"/>
                <w:lang w:val="sr-Cyrl-RS"/>
              </w:rPr>
            </w:pPr>
            <w:r>
              <w:rPr>
                <w:spacing w:val="-2"/>
                <w:lang w:val="sr-Cyrl-RS"/>
              </w:rPr>
              <w:t>ЗоФБС</w:t>
            </w:r>
          </w:p>
        </w:tc>
        <w:tc>
          <w:tcPr>
            <w:tcW w:w="7062" w:type="dxa"/>
            <w:shd w:val="clear" w:color="auto" w:fill="auto"/>
            <w:vAlign w:val="center"/>
          </w:tcPr>
          <w:p w14:paraId="1CAC96F1" w14:textId="77777777" w:rsidR="000255E2" w:rsidRDefault="000255E2" w:rsidP="00772541">
            <w:pPr>
              <w:spacing w:before="60" w:after="60"/>
              <w:rPr>
                <w:lang w:val="sr-Cyrl-RS"/>
              </w:rPr>
            </w:pPr>
            <w:r>
              <w:rPr>
                <w:lang w:val="sr-Cyrl-RS"/>
              </w:rPr>
              <w:t>Закон о Фонду за безбедност саобраћаја</w:t>
            </w:r>
          </w:p>
        </w:tc>
      </w:tr>
      <w:tr w:rsidR="000255E2" w:rsidRPr="009A6A4B" w14:paraId="684CB9DE" w14:textId="77777777" w:rsidTr="00772541">
        <w:tc>
          <w:tcPr>
            <w:tcW w:w="1726" w:type="dxa"/>
            <w:shd w:val="clear" w:color="auto" w:fill="auto"/>
            <w:vAlign w:val="center"/>
          </w:tcPr>
          <w:p w14:paraId="12CA9452" w14:textId="77777777" w:rsidR="000255E2" w:rsidRPr="00351329" w:rsidRDefault="000255E2" w:rsidP="00772541">
            <w:pPr>
              <w:spacing w:before="60" w:after="60"/>
              <w:rPr>
                <w:spacing w:val="-2"/>
                <w:lang w:val="sr-Cyrl-RS"/>
              </w:rPr>
            </w:pPr>
            <w:r w:rsidRPr="00351329">
              <w:rPr>
                <w:spacing w:val="-2"/>
                <w:lang w:val="sr-Cyrl-RS"/>
              </w:rPr>
              <w:t>ЗоРВДТ</w:t>
            </w:r>
          </w:p>
        </w:tc>
        <w:tc>
          <w:tcPr>
            <w:tcW w:w="7062" w:type="dxa"/>
            <w:shd w:val="clear" w:color="auto" w:fill="auto"/>
            <w:vAlign w:val="center"/>
          </w:tcPr>
          <w:p w14:paraId="00A8D700" w14:textId="77777777" w:rsidR="000255E2" w:rsidRPr="00351329" w:rsidRDefault="000255E2" w:rsidP="00772541">
            <w:pPr>
              <w:spacing w:before="60" w:after="60"/>
              <w:rPr>
                <w:lang w:val="sr-Cyrl-RS"/>
              </w:rPr>
            </w:pPr>
            <w:r w:rsidRPr="00351329">
              <w:rPr>
                <w:lang w:val="sr-Cyrl-RS"/>
              </w:rPr>
              <w:t>Закон о радном времену посаде возила у друмском превозу и тахографима</w:t>
            </w:r>
          </w:p>
        </w:tc>
      </w:tr>
      <w:tr w:rsidR="000255E2" w:rsidRPr="009A6A4B" w14:paraId="3E483870" w14:textId="77777777" w:rsidTr="00772541">
        <w:tc>
          <w:tcPr>
            <w:tcW w:w="1726" w:type="dxa"/>
            <w:shd w:val="clear" w:color="auto" w:fill="auto"/>
            <w:vAlign w:val="center"/>
          </w:tcPr>
          <w:p w14:paraId="6283738E" w14:textId="77777777" w:rsidR="000255E2" w:rsidRPr="00351329" w:rsidRDefault="000255E2" w:rsidP="00772541">
            <w:pPr>
              <w:spacing w:before="60" w:after="60"/>
              <w:rPr>
                <w:spacing w:val="-2"/>
                <w:lang w:val="sr-Cyrl-RS"/>
              </w:rPr>
            </w:pPr>
            <w:r w:rsidRPr="00351329">
              <w:rPr>
                <w:spacing w:val="-2"/>
                <w:lang w:val="sr-Cyrl-RS"/>
              </w:rPr>
              <w:t>ЗоТОР</w:t>
            </w:r>
          </w:p>
        </w:tc>
        <w:tc>
          <w:tcPr>
            <w:tcW w:w="7062" w:type="dxa"/>
            <w:shd w:val="clear" w:color="auto" w:fill="auto"/>
            <w:vAlign w:val="center"/>
          </w:tcPr>
          <w:p w14:paraId="67F50831" w14:textId="77777777" w:rsidR="000255E2" w:rsidRPr="00351329" w:rsidRDefault="000255E2" w:rsidP="00772541">
            <w:pPr>
              <w:spacing w:before="60" w:after="60"/>
              <w:rPr>
                <w:lang w:val="sr-Cyrl-RS"/>
              </w:rPr>
            </w:pPr>
            <w:r w:rsidRPr="00351329">
              <w:rPr>
                <w:lang w:val="sr-Cyrl-RS"/>
              </w:rPr>
              <w:t>Закон о транспорту опасне робе</w:t>
            </w:r>
          </w:p>
        </w:tc>
      </w:tr>
      <w:tr w:rsidR="000255E2" w:rsidRPr="009A6A4B" w14:paraId="7F4E9F23" w14:textId="77777777" w:rsidTr="00772541">
        <w:tc>
          <w:tcPr>
            <w:tcW w:w="1726" w:type="dxa"/>
            <w:shd w:val="clear" w:color="auto" w:fill="auto"/>
            <w:vAlign w:val="center"/>
          </w:tcPr>
          <w:p w14:paraId="73A9E518" w14:textId="77777777" w:rsidR="000255E2" w:rsidRPr="009A6A4B" w:rsidRDefault="000255E2" w:rsidP="00772541">
            <w:pPr>
              <w:spacing w:before="60" w:after="60"/>
              <w:rPr>
                <w:spacing w:val="-2"/>
                <w:lang w:val="sr-Cyrl-RS"/>
              </w:rPr>
            </w:pPr>
            <w:r>
              <w:rPr>
                <w:spacing w:val="-2"/>
                <w:lang w:val="sr-Cyrl-RS"/>
              </w:rPr>
              <w:lastRenderedPageBreak/>
              <w:t>ЗУМ</w:t>
            </w:r>
          </w:p>
        </w:tc>
        <w:tc>
          <w:tcPr>
            <w:tcW w:w="7062" w:type="dxa"/>
            <w:shd w:val="clear" w:color="auto" w:fill="auto"/>
            <w:vAlign w:val="center"/>
          </w:tcPr>
          <w:p w14:paraId="57C6C3B3" w14:textId="77777777" w:rsidR="000255E2" w:rsidRPr="009A6A4B" w:rsidRDefault="000255E2" w:rsidP="00772541">
            <w:pPr>
              <w:spacing w:before="60" w:after="60"/>
              <w:rPr>
                <w:lang w:val="sr-Cyrl-RS"/>
              </w:rPr>
            </w:pPr>
            <w:r w:rsidRPr="00B079BD">
              <w:rPr>
                <w:lang w:val="sr-Cyrl-RS"/>
              </w:rPr>
              <w:t>Завод за ургентну медицину</w:t>
            </w:r>
          </w:p>
        </w:tc>
      </w:tr>
      <w:tr w:rsidR="000255E2" w:rsidRPr="009A6A4B" w14:paraId="723D087B" w14:textId="77777777" w:rsidTr="00772541">
        <w:tc>
          <w:tcPr>
            <w:tcW w:w="1726" w:type="dxa"/>
            <w:shd w:val="clear" w:color="auto" w:fill="auto"/>
            <w:vAlign w:val="center"/>
          </w:tcPr>
          <w:p w14:paraId="063BFE40" w14:textId="77777777" w:rsidR="000255E2" w:rsidRPr="009A6A4B" w:rsidRDefault="000255E2" w:rsidP="00772541">
            <w:pPr>
              <w:spacing w:before="60" w:after="60"/>
              <w:rPr>
                <w:lang w:val="sr-Cyrl-RS"/>
              </w:rPr>
            </w:pPr>
            <w:r w:rsidRPr="009A6A4B">
              <w:rPr>
                <w:lang w:val="sr-Cyrl-RS"/>
              </w:rPr>
              <w:t>ЗУОВ</w:t>
            </w:r>
          </w:p>
        </w:tc>
        <w:tc>
          <w:tcPr>
            <w:tcW w:w="7062" w:type="dxa"/>
            <w:shd w:val="clear" w:color="auto" w:fill="auto"/>
            <w:vAlign w:val="center"/>
          </w:tcPr>
          <w:p w14:paraId="46958C88" w14:textId="77777777" w:rsidR="000255E2" w:rsidRPr="009A6A4B" w:rsidRDefault="000255E2" w:rsidP="00772541">
            <w:pPr>
              <w:spacing w:before="60" w:after="60"/>
            </w:pPr>
            <w:r w:rsidRPr="009A6A4B">
              <w:t>Завод за унапређивање образовања и васпитања</w:t>
            </w:r>
          </w:p>
        </w:tc>
      </w:tr>
      <w:tr w:rsidR="000255E2" w:rsidRPr="009A6A4B" w14:paraId="5EBE0FC1" w14:textId="77777777" w:rsidTr="00772541">
        <w:tc>
          <w:tcPr>
            <w:tcW w:w="1726" w:type="dxa"/>
            <w:shd w:val="clear" w:color="auto" w:fill="auto"/>
            <w:vAlign w:val="center"/>
          </w:tcPr>
          <w:p w14:paraId="2A7B570A" w14:textId="77777777" w:rsidR="000255E2" w:rsidRPr="009A6A4B" w:rsidRDefault="000255E2" w:rsidP="00772541">
            <w:pPr>
              <w:spacing w:before="60" w:after="60"/>
              <w:rPr>
                <w:lang w:val="sr-Cyrl-RS"/>
              </w:rPr>
            </w:pPr>
            <w:r w:rsidRPr="009A6A4B">
              <w:rPr>
                <w:lang w:val="sr-Cyrl-RS"/>
              </w:rPr>
              <w:t>ИТС</w:t>
            </w:r>
          </w:p>
        </w:tc>
        <w:tc>
          <w:tcPr>
            <w:tcW w:w="7062" w:type="dxa"/>
            <w:shd w:val="clear" w:color="auto" w:fill="auto"/>
            <w:vAlign w:val="center"/>
          </w:tcPr>
          <w:p w14:paraId="58C6D3F4" w14:textId="77777777" w:rsidR="000255E2" w:rsidRPr="009A6A4B" w:rsidRDefault="000255E2" w:rsidP="00772541">
            <w:pPr>
              <w:spacing w:before="60" w:after="60"/>
              <w:rPr>
                <w:lang w:val="sr-Cyrl-RS"/>
              </w:rPr>
            </w:pPr>
            <w:r w:rsidRPr="009A6A4B">
              <w:rPr>
                <w:lang w:val="sr-Cyrl-RS"/>
              </w:rPr>
              <w:t>Интелигентни транспортни системи</w:t>
            </w:r>
          </w:p>
        </w:tc>
      </w:tr>
      <w:tr w:rsidR="000255E2" w:rsidRPr="009A6A4B" w14:paraId="0E117658" w14:textId="77777777" w:rsidTr="00772541">
        <w:tc>
          <w:tcPr>
            <w:tcW w:w="1726" w:type="dxa"/>
            <w:shd w:val="clear" w:color="auto" w:fill="auto"/>
            <w:vAlign w:val="center"/>
          </w:tcPr>
          <w:p w14:paraId="3C6F5055" w14:textId="77777777" w:rsidR="000255E2" w:rsidRPr="009A6A4B" w:rsidRDefault="000255E2" w:rsidP="00772541">
            <w:pPr>
              <w:spacing w:before="60" w:after="60"/>
              <w:rPr>
                <w:lang w:val="sr-Cyrl-RS"/>
              </w:rPr>
            </w:pPr>
            <w:r>
              <w:rPr>
                <w:lang w:val="sr-Cyrl-RS"/>
              </w:rPr>
              <w:t>ИзП</w:t>
            </w:r>
          </w:p>
        </w:tc>
        <w:tc>
          <w:tcPr>
            <w:tcW w:w="7062" w:type="dxa"/>
            <w:shd w:val="clear" w:color="auto" w:fill="auto"/>
            <w:vAlign w:val="center"/>
          </w:tcPr>
          <w:p w14:paraId="156991F7" w14:textId="77777777" w:rsidR="000255E2" w:rsidRPr="009A6A4B" w:rsidRDefault="000255E2" w:rsidP="00772541">
            <w:pPr>
              <w:spacing w:before="60" w:after="60"/>
              <w:rPr>
                <w:lang w:val="sr-Cyrl-RS"/>
              </w:rPr>
            </w:pPr>
            <w:r>
              <w:rPr>
                <w:lang w:val="sr-Cyrl-RS"/>
              </w:rPr>
              <w:t>Инспекција за путеве</w:t>
            </w:r>
          </w:p>
        </w:tc>
      </w:tr>
      <w:tr w:rsidR="000255E2" w:rsidRPr="009A6A4B" w14:paraId="64A069B4" w14:textId="77777777" w:rsidTr="00772541">
        <w:tc>
          <w:tcPr>
            <w:tcW w:w="1726" w:type="dxa"/>
            <w:shd w:val="clear" w:color="auto" w:fill="auto"/>
            <w:vAlign w:val="center"/>
          </w:tcPr>
          <w:p w14:paraId="4EF5B7A1" w14:textId="77777777" w:rsidR="000255E2" w:rsidRPr="009A6A4B" w:rsidRDefault="000255E2" w:rsidP="00772541">
            <w:pPr>
              <w:spacing w:before="60" w:after="60"/>
              <w:rPr>
                <w:lang w:val="sr-Cyrl-RS"/>
              </w:rPr>
            </w:pPr>
            <w:r w:rsidRPr="009A6A4B">
              <w:rPr>
                <w:lang w:val="sr-Cyrl-RS"/>
              </w:rPr>
              <w:t>ИТ</w:t>
            </w:r>
          </w:p>
        </w:tc>
        <w:tc>
          <w:tcPr>
            <w:tcW w:w="7062" w:type="dxa"/>
            <w:shd w:val="clear" w:color="auto" w:fill="auto"/>
            <w:vAlign w:val="center"/>
          </w:tcPr>
          <w:p w14:paraId="43927507" w14:textId="77777777" w:rsidR="000255E2" w:rsidRPr="009A6A4B" w:rsidRDefault="000255E2" w:rsidP="00772541">
            <w:pPr>
              <w:spacing w:before="60" w:after="60"/>
              <w:rPr>
                <w:lang w:val="sr-Cyrl-RS"/>
              </w:rPr>
            </w:pPr>
            <w:r w:rsidRPr="009A6A4B">
              <w:rPr>
                <w:lang w:val="sr-Cyrl-RS"/>
              </w:rPr>
              <w:t>Информационе технологије</w:t>
            </w:r>
          </w:p>
        </w:tc>
      </w:tr>
      <w:tr w:rsidR="000255E2" w:rsidRPr="009A6A4B" w14:paraId="521786CD" w14:textId="77777777" w:rsidTr="00772541">
        <w:tc>
          <w:tcPr>
            <w:tcW w:w="1726" w:type="dxa"/>
            <w:shd w:val="clear" w:color="auto" w:fill="auto"/>
            <w:vAlign w:val="center"/>
          </w:tcPr>
          <w:p w14:paraId="79040843" w14:textId="77777777" w:rsidR="000255E2" w:rsidRPr="009A6A4B" w:rsidRDefault="000255E2" w:rsidP="00772541">
            <w:pPr>
              <w:spacing w:before="60" w:after="60"/>
              <w:rPr>
                <w:lang w:val="sr-Cyrl-RS"/>
              </w:rPr>
            </w:pPr>
            <w:r>
              <w:rPr>
                <w:lang w:val="sr-Cyrl-RS"/>
              </w:rPr>
              <w:t>ИЖС</w:t>
            </w:r>
          </w:p>
        </w:tc>
        <w:tc>
          <w:tcPr>
            <w:tcW w:w="7062" w:type="dxa"/>
            <w:shd w:val="clear" w:color="auto" w:fill="auto"/>
            <w:vAlign w:val="center"/>
          </w:tcPr>
          <w:p w14:paraId="2ABDE56E" w14:textId="77777777" w:rsidR="000255E2" w:rsidRPr="009A6A4B" w:rsidRDefault="000255E2" w:rsidP="00772541">
            <w:pPr>
              <w:spacing w:before="60" w:after="60"/>
              <w:rPr>
                <w:lang w:val="sr-Cyrl-RS"/>
              </w:rPr>
            </w:pPr>
            <w:r w:rsidRPr="009A6A4B">
              <w:rPr>
                <w:lang w:val="sr-Cyrl-RS"/>
              </w:rPr>
              <w:t>Инфраструктура железнице Србије а.д.</w:t>
            </w:r>
          </w:p>
        </w:tc>
      </w:tr>
      <w:tr w:rsidR="000255E2" w:rsidRPr="009A6A4B" w14:paraId="08EA05AF" w14:textId="77777777" w:rsidTr="00772541">
        <w:tc>
          <w:tcPr>
            <w:tcW w:w="1726" w:type="dxa"/>
            <w:shd w:val="clear" w:color="auto" w:fill="auto"/>
            <w:vAlign w:val="center"/>
          </w:tcPr>
          <w:p w14:paraId="6B9B3824" w14:textId="77777777" w:rsidR="000255E2" w:rsidRPr="009A6A4B" w:rsidRDefault="000255E2" w:rsidP="00772541">
            <w:pPr>
              <w:spacing w:before="60" w:after="60"/>
              <w:rPr>
                <w:lang w:val="sr-Cyrl-RS"/>
              </w:rPr>
            </w:pPr>
            <w:r w:rsidRPr="009A6A4B">
              <w:rPr>
                <w:lang w:val="sr-Cyrl-RS"/>
              </w:rPr>
              <w:t>ЈЛС</w:t>
            </w:r>
          </w:p>
        </w:tc>
        <w:tc>
          <w:tcPr>
            <w:tcW w:w="7062" w:type="dxa"/>
            <w:shd w:val="clear" w:color="auto" w:fill="auto"/>
            <w:vAlign w:val="center"/>
          </w:tcPr>
          <w:p w14:paraId="3CC5BCD5" w14:textId="77777777" w:rsidR="000255E2" w:rsidRPr="009A6A4B" w:rsidRDefault="000255E2" w:rsidP="00772541">
            <w:pPr>
              <w:spacing w:before="60" w:after="60"/>
              <w:rPr>
                <w:lang w:val="sr-Cyrl-RS"/>
              </w:rPr>
            </w:pPr>
            <w:r w:rsidRPr="009A6A4B">
              <w:rPr>
                <w:lang w:val="sr-Cyrl-RS"/>
              </w:rPr>
              <w:t>Јединице локалних самоуправа</w:t>
            </w:r>
          </w:p>
        </w:tc>
      </w:tr>
      <w:tr w:rsidR="000255E2" w:rsidRPr="009A6A4B" w14:paraId="35731278" w14:textId="77777777" w:rsidTr="00772541">
        <w:tc>
          <w:tcPr>
            <w:tcW w:w="1726" w:type="dxa"/>
            <w:shd w:val="clear" w:color="auto" w:fill="auto"/>
            <w:vAlign w:val="center"/>
          </w:tcPr>
          <w:p w14:paraId="14E8B6EF" w14:textId="77777777" w:rsidR="000255E2" w:rsidRPr="009A6A4B" w:rsidRDefault="000255E2" w:rsidP="00772541">
            <w:pPr>
              <w:spacing w:before="60" w:after="60"/>
              <w:rPr>
                <w:lang w:val="sr-Cyrl-RS"/>
              </w:rPr>
            </w:pPr>
            <w:r>
              <w:rPr>
                <w:lang w:val="sr-Cyrl-RS"/>
              </w:rPr>
              <w:t>ЈППС</w:t>
            </w:r>
          </w:p>
        </w:tc>
        <w:tc>
          <w:tcPr>
            <w:tcW w:w="7062" w:type="dxa"/>
            <w:shd w:val="clear" w:color="auto" w:fill="auto"/>
            <w:vAlign w:val="center"/>
          </w:tcPr>
          <w:p w14:paraId="3EBEB6AE" w14:textId="77777777" w:rsidR="000255E2" w:rsidRPr="009A6A4B" w:rsidRDefault="000255E2" w:rsidP="00772541">
            <w:pPr>
              <w:spacing w:before="60" w:after="60"/>
              <w:rPr>
                <w:lang w:val="sr-Cyrl-RS"/>
              </w:rPr>
            </w:pPr>
            <w:r>
              <w:rPr>
                <w:lang w:val="sr-Cyrl-RS"/>
              </w:rPr>
              <w:t>ЈП Путеви Србије</w:t>
            </w:r>
          </w:p>
        </w:tc>
      </w:tr>
      <w:tr w:rsidR="000255E2" w:rsidRPr="009A6A4B" w14:paraId="40489EEE" w14:textId="77777777" w:rsidTr="00772541">
        <w:tc>
          <w:tcPr>
            <w:tcW w:w="1726" w:type="dxa"/>
            <w:shd w:val="clear" w:color="auto" w:fill="auto"/>
            <w:vAlign w:val="center"/>
          </w:tcPr>
          <w:p w14:paraId="1A985698" w14:textId="77777777" w:rsidR="000255E2" w:rsidRDefault="000255E2" w:rsidP="00772541">
            <w:pPr>
              <w:spacing w:before="60" w:after="60"/>
              <w:rPr>
                <w:lang w:val="sr-Cyrl-RS"/>
              </w:rPr>
            </w:pPr>
            <w:r w:rsidRPr="00B079BD">
              <w:rPr>
                <w:lang w:val="sr-Cyrl-RS"/>
              </w:rPr>
              <w:t>КБЦ</w:t>
            </w:r>
          </w:p>
        </w:tc>
        <w:tc>
          <w:tcPr>
            <w:tcW w:w="7062" w:type="dxa"/>
            <w:shd w:val="clear" w:color="auto" w:fill="auto"/>
            <w:vAlign w:val="center"/>
          </w:tcPr>
          <w:p w14:paraId="613EC641" w14:textId="77777777" w:rsidR="000255E2" w:rsidRDefault="000255E2" w:rsidP="00772541">
            <w:pPr>
              <w:spacing w:before="60" w:after="60"/>
              <w:rPr>
                <w:lang w:val="sr-Cyrl-RS"/>
              </w:rPr>
            </w:pPr>
            <w:r w:rsidRPr="00B079BD">
              <w:rPr>
                <w:lang w:val="sr-Cyrl-RS"/>
              </w:rPr>
              <w:t>Клиничко болнички центар</w:t>
            </w:r>
          </w:p>
        </w:tc>
      </w:tr>
      <w:tr w:rsidR="000255E2" w:rsidRPr="009A6A4B" w14:paraId="0FD0FBCF" w14:textId="77777777" w:rsidTr="00772541">
        <w:tc>
          <w:tcPr>
            <w:tcW w:w="1726" w:type="dxa"/>
            <w:shd w:val="clear" w:color="auto" w:fill="auto"/>
            <w:vAlign w:val="center"/>
          </w:tcPr>
          <w:p w14:paraId="3D05D8D8" w14:textId="77777777" w:rsidR="000255E2" w:rsidRDefault="000255E2" w:rsidP="00772541">
            <w:pPr>
              <w:spacing w:before="60" w:after="60"/>
              <w:rPr>
                <w:lang w:val="sr-Cyrl-RS"/>
              </w:rPr>
            </w:pPr>
            <w:r w:rsidRPr="00B079BD">
              <w:rPr>
                <w:lang w:val="sr-Cyrl-RS"/>
              </w:rPr>
              <w:t>КЦ</w:t>
            </w:r>
          </w:p>
        </w:tc>
        <w:tc>
          <w:tcPr>
            <w:tcW w:w="7062" w:type="dxa"/>
            <w:shd w:val="clear" w:color="auto" w:fill="auto"/>
            <w:vAlign w:val="center"/>
          </w:tcPr>
          <w:p w14:paraId="245C9BC8" w14:textId="77777777" w:rsidR="000255E2" w:rsidRDefault="000255E2" w:rsidP="00772541">
            <w:pPr>
              <w:spacing w:before="60" w:after="60"/>
              <w:rPr>
                <w:lang w:val="sr-Cyrl-RS"/>
              </w:rPr>
            </w:pPr>
            <w:r w:rsidRPr="00B079BD">
              <w:rPr>
                <w:lang w:val="sr-Cyrl-RS"/>
              </w:rPr>
              <w:t>Клинички центар</w:t>
            </w:r>
          </w:p>
        </w:tc>
      </w:tr>
      <w:tr w:rsidR="000255E2" w:rsidRPr="009A6A4B" w14:paraId="1C298517" w14:textId="77777777" w:rsidTr="00772541">
        <w:tc>
          <w:tcPr>
            <w:tcW w:w="1726" w:type="dxa"/>
            <w:shd w:val="clear" w:color="auto" w:fill="auto"/>
            <w:vAlign w:val="center"/>
          </w:tcPr>
          <w:p w14:paraId="5F58F7DC" w14:textId="77777777" w:rsidR="000255E2" w:rsidRDefault="000255E2" w:rsidP="00772541">
            <w:pPr>
              <w:spacing w:before="60" w:after="60"/>
              <w:rPr>
                <w:lang w:val="sr-Cyrl-RS"/>
              </w:rPr>
            </w:pPr>
            <w:r>
              <w:rPr>
                <w:lang w:val="sr-Cyrl-RS"/>
              </w:rPr>
              <w:t>КС</w:t>
            </w:r>
          </w:p>
        </w:tc>
        <w:tc>
          <w:tcPr>
            <w:tcW w:w="7062" w:type="dxa"/>
            <w:shd w:val="clear" w:color="auto" w:fill="auto"/>
            <w:vAlign w:val="center"/>
          </w:tcPr>
          <w:p w14:paraId="73298D95" w14:textId="77777777" w:rsidR="000255E2" w:rsidRDefault="000255E2" w:rsidP="00772541">
            <w:pPr>
              <w:spacing w:before="60" w:after="60"/>
              <w:rPr>
                <w:lang w:val="sr-Cyrl-RS"/>
              </w:rPr>
            </w:pPr>
            <w:r>
              <w:rPr>
                <w:lang w:val="sr-Cyrl-RS"/>
              </w:rPr>
              <w:t>Коридори Србије</w:t>
            </w:r>
          </w:p>
        </w:tc>
      </w:tr>
      <w:tr w:rsidR="000255E2" w:rsidRPr="009A6A4B" w14:paraId="55F259D8" w14:textId="77777777" w:rsidTr="00772541">
        <w:tc>
          <w:tcPr>
            <w:tcW w:w="1726" w:type="dxa"/>
            <w:shd w:val="clear" w:color="auto" w:fill="auto"/>
            <w:vAlign w:val="center"/>
          </w:tcPr>
          <w:p w14:paraId="7FE395D9" w14:textId="77777777" w:rsidR="000255E2" w:rsidRPr="00B079BD" w:rsidRDefault="000255E2" w:rsidP="00772541">
            <w:pPr>
              <w:spacing w:before="60" w:after="60"/>
              <w:rPr>
                <w:lang w:val="sr-Cyrl-RS"/>
              </w:rPr>
            </w:pPr>
            <w:r>
              <w:rPr>
                <w:lang w:val="sr-Cyrl-RS"/>
              </w:rPr>
              <w:t>ЛКС</w:t>
            </w:r>
          </w:p>
        </w:tc>
        <w:tc>
          <w:tcPr>
            <w:tcW w:w="7062" w:type="dxa"/>
            <w:shd w:val="clear" w:color="auto" w:fill="auto"/>
            <w:vAlign w:val="center"/>
          </w:tcPr>
          <w:p w14:paraId="58F8A582" w14:textId="77777777" w:rsidR="000255E2" w:rsidRDefault="000255E2" w:rsidP="00772541">
            <w:pPr>
              <w:spacing w:before="60" w:after="60"/>
              <w:rPr>
                <w:lang w:val="sr-Cyrl-RS"/>
              </w:rPr>
            </w:pPr>
            <w:r w:rsidRPr="00B079BD">
              <w:rPr>
                <w:lang w:val="sr-Cyrl-RS"/>
              </w:rPr>
              <w:t>Лекарска комора Србије</w:t>
            </w:r>
          </w:p>
        </w:tc>
      </w:tr>
      <w:tr w:rsidR="000255E2" w:rsidRPr="009A6A4B" w14:paraId="3D5B9777" w14:textId="77777777" w:rsidTr="00772541">
        <w:tc>
          <w:tcPr>
            <w:tcW w:w="1726" w:type="dxa"/>
            <w:shd w:val="clear" w:color="auto" w:fill="auto"/>
            <w:vAlign w:val="center"/>
          </w:tcPr>
          <w:p w14:paraId="4D6DA9B5" w14:textId="77777777" w:rsidR="000255E2" w:rsidRPr="009A6A4B" w:rsidRDefault="000255E2" w:rsidP="00772541">
            <w:pPr>
              <w:spacing w:before="60" w:after="60"/>
              <w:rPr>
                <w:lang w:val="sr-Cyrl-RS"/>
              </w:rPr>
            </w:pPr>
            <w:r w:rsidRPr="009A6A4B">
              <w:rPr>
                <w:lang w:val="sr-Cyrl-RS"/>
              </w:rPr>
              <w:t>МАС</w:t>
            </w:r>
          </w:p>
        </w:tc>
        <w:tc>
          <w:tcPr>
            <w:tcW w:w="7062" w:type="dxa"/>
            <w:shd w:val="clear" w:color="auto" w:fill="auto"/>
            <w:vAlign w:val="center"/>
          </w:tcPr>
          <w:p w14:paraId="0314505C" w14:textId="77777777" w:rsidR="000255E2" w:rsidRPr="009A6A4B" w:rsidRDefault="000255E2" w:rsidP="00772541">
            <w:pPr>
              <w:spacing w:before="60" w:after="60"/>
              <w:rPr>
                <w:lang w:val="sr-Cyrl-RS"/>
              </w:rPr>
            </w:pPr>
            <w:r w:rsidRPr="009A6A4B">
              <w:rPr>
                <w:lang w:val="sr-Cyrl-RS"/>
              </w:rPr>
              <w:t>Мастер академске студије</w:t>
            </w:r>
          </w:p>
        </w:tc>
      </w:tr>
      <w:tr w:rsidR="000255E2" w:rsidRPr="009A6A4B" w14:paraId="4D17510E" w14:textId="77777777" w:rsidTr="00772541">
        <w:tc>
          <w:tcPr>
            <w:tcW w:w="1726" w:type="dxa"/>
            <w:shd w:val="clear" w:color="auto" w:fill="auto"/>
            <w:vAlign w:val="center"/>
          </w:tcPr>
          <w:p w14:paraId="7DCE72FE" w14:textId="77777777" w:rsidR="000255E2" w:rsidRPr="009A6A4B" w:rsidRDefault="000255E2" w:rsidP="00772541">
            <w:pPr>
              <w:spacing w:before="60" w:after="60"/>
              <w:rPr>
                <w:lang w:val="sr-Cyrl-RS"/>
              </w:rPr>
            </w:pPr>
            <w:r w:rsidRPr="009A6A4B">
              <w:rPr>
                <w:lang w:val="sr-Cyrl-RS"/>
              </w:rPr>
              <w:t xml:space="preserve">МЗ </w:t>
            </w:r>
          </w:p>
        </w:tc>
        <w:tc>
          <w:tcPr>
            <w:tcW w:w="7062" w:type="dxa"/>
            <w:shd w:val="clear" w:color="auto" w:fill="auto"/>
            <w:vAlign w:val="center"/>
          </w:tcPr>
          <w:p w14:paraId="741E650B" w14:textId="77777777" w:rsidR="000255E2" w:rsidRPr="009A6A4B" w:rsidRDefault="000255E2" w:rsidP="00772541">
            <w:pPr>
              <w:spacing w:before="60" w:after="60"/>
              <w:rPr>
                <w:lang w:val="sr-Cyrl-RS"/>
              </w:rPr>
            </w:pPr>
            <w:r w:rsidRPr="009A6A4B">
              <w:rPr>
                <w:lang w:val="sr-Cyrl-RS"/>
              </w:rPr>
              <w:t>Министарство здравља</w:t>
            </w:r>
          </w:p>
        </w:tc>
      </w:tr>
      <w:tr w:rsidR="000255E2" w:rsidRPr="009A6A4B" w14:paraId="369F80DC" w14:textId="77777777" w:rsidTr="00772541">
        <w:tc>
          <w:tcPr>
            <w:tcW w:w="1726" w:type="dxa"/>
            <w:shd w:val="clear" w:color="auto" w:fill="auto"/>
            <w:vAlign w:val="center"/>
          </w:tcPr>
          <w:p w14:paraId="128D5BE2" w14:textId="77777777" w:rsidR="000255E2" w:rsidRPr="009A6A4B" w:rsidRDefault="000255E2" w:rsidP="00772541">
            <w:pPr>
              <w:spacing w:before="60" w:after="60"/>
              <w:rPr>
                <w:lang w:val="sr-Cyrl-RS"/>
              </w:rPr>
            </w:pPr>
            <w:r>
              <w:rPr>
                <w:lang w:val="sr-Cyrl-RS"/>
              </w:rPr>
              <w:t>МЕИ</w:t>
            </w:r>
          </w:p>
        </w:tc>
        <w:tc>
          <w:tcPr>
            <w:tcW w:w="7062" w:type="dxa"/>
            <w:shd w:val="clear" w:color="auto" w:fill="auto"/>
            <w:vAlign w:val="center"/>
          </w:tcPr>
          <w:p w14:paraId="540A9FC1" w14:textId="77777777" w:rsidR="000255E2" w:rsidRPr="009A6A4B" w:rsidRDefault="000255E2" w:rsidP="00772541">
            <w:pPr>
              <w:spacing w:before="60" w:after="60"/>
              <w:rPr>
                <w:lang w:val="sr-Cyrl-RS"/>
              </w:rPr>
            </w:pPr>
            <w:r>
              <w:rPr>
                <w:lang w:val="sr-Cyrl-RS"/>
              </w:rPr>
              <w:t>Министарство за европске интеграције</w:t>
            </w:r>
          </w:p>
        </w:tc>
      </w:tr>
      <w:tr w:rsidR="000255E2" w:rsidRPr="009A6A4B" w14:paraId="7733B277" w14:textId="77777777" w:rsidTr="00772541">
        <w:tc>
          <w:tcPr>
            <w:tcW w:w="1726" w:type="dxa"/>
            <w:shd w:val="clear" w:color="auto" w:fill="auto"/>
            <w:vAlign w:val="center"/>
          </w:tcPr>
          <w:p w14:paraId="201F5848" w14:textId="77777777" w:rsidR="000255E2" w:rsidRPr="009A6A4B" w:rsidRDefault="000255E2" w:rsidP="00772541">
            <w:pPr>
              <w:spacing w:before="60" w:after="60"/>
              <w:rPr>
                <w:lang w:val="sr-Cyrl-RS"/>
              </w:rPr>
            </w:pPr>
            <w:r w:rsidRPr="009A6A4B">
              <w:rPr>
                <w:lang w:val="sr-Cyrl-RS"/>
              </w:rPr>
              <w:t>МГСИ</w:t>
            </w:r>
          </w:p>
        </w:tc>
        <w:tc>
          <w:tcPr>
            <w:tcW w:w="7062" w:type="dxa"/>
            <w:shd w:val="clear" w:color="auto" w:fill="auto"/>
            <w:vAlign w:val="center"/>
          </w:tcPr>
          <w:p w14:paraId="6D8A8C42" w14:textId="77777777" w:rsidR="000255E2" w:rsidRPr="009A6A4B" w:rsidRDefault="000255E2" w:rsidP="00772541">
            <w:pPr>
              <w:spacing w:before="60" w:after="60"/>
              <w:rPr>
                <w:lang w:val="sr-Cyrl-RS"/>
              </w:rPr>
            </w:pPr>
            <w:r w:rsidRPr="009A6A4B">
              <w:rPr>
                <w:lang w:val="sr-Cyrl-RS"/>
              </w:rPr>
              <w:t>Министарство грађевинарства, саобраћаја и инфраструктуре</w:t>
            </w:r>
          </w:p>
        </w:tc>
      </w:tr>
      <w:tr w:rsidR="000255E2" w:rsidRPr="009A6A4B" w14:paraId="4AB37743" w14:textId="77777777" w:rsidTr="00772541">
        <w:tc>
          <w:tcPr>
            <w:tcW w:w="1726" w:type="dxa"/>
            <w:shd w:val="clear" w:color="auto" w:fill="auto"/>
            <w:vAlign w:val="center"/>
          </w:tcPr>
          <w:p w14:paraId="15526E0D" w14:textId="77777777" w:rsidR="000255E2" w:rsidRPr="009A6A4B" w:rsidRDefault="000255E2" w:rsidP="00772541">
            <w:pPr>
              <w:spacing w:before="60" w:after="60"/>
              <w:rPr>
                <w:lang w:val="sr-Cyrl-RS"/>
              </w:rPr>
            </w:pPr>
            <w:r w:rsidRPr="009A6A4B">
              <w:rPr>
                <w:lang w:val="sr-Cyrl-RS"/>
              </w:rPr>
              <w:t>МРЗБСП</w:t>
            </w:r>
          </w:p>
        </w:tc>
        <w:tc>
          <w:tcPr>
            <w:tcW w:w="7062" w:type="dxa"/>
            <w:shd w:val="clear" w:color="auto" w:fill="auto"/>
            <w:vAlign w:val="center"/>
          </w:tcPr>
          <w:p w14:paraId="1654B514" w14:textId="77777777" w:rsidR="000255E2" w:rsidRPr="009A6A4B" w:rsidRDefault="000255E2" w:rsidP="00772541">
            <w:pPr>
              <w:spacing w:before="60" w:after="60"/>
            </w:pPr>
            <w:r w:rsidRPr="009A6A4B">
              <w:t xml:space="preserve">Министарство за </w:t>
            </w:r>
            <w:r w:rsidRPr="00B079BD">
              <w:rPr>
                <w:lang w:val="sr-Cyrl-RS"/>
              </w:rPr>
              <w:t>рад, запошљавање, борачка и социјална питања</w:t>
            </w:r>
          </w:p>
        </w:tc>
      </w:tr>
      <w:tr w:rsidR="000255E2" w:rsidRPr="009A6A4B" w14:paraId="66B7A7D7" w14:textId="77777777" w:rsidTr="00772541">
        <w:tc>
          <w:tcPr>
            <w:tcW w:w="1726" w:type="dxa"/>
            <w:shd w:val="clear" w:color="auto" w:fill="auto"/>
            <w:vAlign w:val="center"/>
          </w:tcPr>
          <w:p w14:paraId="61F32B9D" w14:textId="77777777" w:rsidR="000255E2" w:rsidRPr="009A6A4B" w:rsidRDefault="000255E2" w:rsidP="00772541">
            <w:pPr>
              <w:spacing w:before="60" w:after="60"/>
              <w:rPr>
                <w:lang w:val="sr-Cyrl-RS"/>
              </w:rPr>
            </w:pPr>
            <w:r w:rsidRPr="009A6A4B">
              <w:rPr>
                <w:lang w:val="sr-Cyrl-RS"/>
              </w:rPr>
              <w:t>МП</w:t>
            </w:r>
            <w:r>
              <w:rPr>
                <w:lang w:val="sr-Cyrl-RS"/>
              </w:rPr>
              <w:t>ро</w:t>
            </w:r>
          </w:p>
        </w:tc>
        <w:tc>
          <w:tcPr>
            <w:tcW w:w="7062" w:type="dxa"/>
            <w:shd w:val="clear" w:color="auto" w:fill="auto"/>
            <w:vAlign w:val="center"/>
          </w:tcPr>
          <w:p w14:paraId="48DD23EA" w14:textId="77777777" w:rsidR="000255E2" w:rsidRPr="009A6A4B" w:rsidRDefault="000255E2" w:rsidP="00772541">
            <w:pPr>
              <w:spacing w:before="60" w:after="60"/>
            </w:pPr>
            <w:r w:rsidRPr="009A6A4B">
              <w:t xml:space="preserve">Министарство </w:t>
            </w:r>
            <w:r w:rsidRPr="00B079BD">
              <w:rPr>
                <w:lang w:val="sr-Cyrl-RS"/>
              </w:rPr>
              <w:t>просвете</w:t>
            </w:r>
          </w:p>
        </w:tc>
      </w:tr>
      <w:tr w:rsidR="000255E2" w:rsidRPr="009A6A4B" w14:paraId="67E8FD0F" w14:textId="77777777" w:rsidTr="00772541">
        <w:tc>
          <w:tcPr>
            <w:tcW w:w="1726" w:type="dxa"/>
            <w:shd w:val="clear" w:color="auto" w:fill="auto"/>
            <w:vAlign w:val="center"/>
          </w:tcPr>
          <w:p w14:paraId="2EAEC929" w14:textId="77777777" w:rsidR="000255E2" w:rsidRPr="009A6A4B" w:rsidRDefault="000255E2" w:rsidP="00772541">
            <w:pPr>
              <w:spacing w:before="60" w:after="60"/>
              <w:rPr>
                <w:lang w:val="sr-Cyrl-RS"/>
              </w:rPr>
            </w:pPr>
            <w:r>
              <w:rPr>
                <w:lang w:val="sr-Cyrl-RS"/>
              </w:rPr>
              <w:t>МНТРИ</w:t>
            </w:r>
          </w:p>
        </w:tc>
        <w:tc>
          <w:tcPr>
            <w:tcW w:w="7062" w:type="dxa"/>
            <w:shd w:val="clear" w:color="auto" w:fill="auto"/>
            <w:vAlign w:val="center"/>
          </w:tcPr>
          <w:p w14:paraId="0267EC83" w14:textId="77777777" w:rsidR="000255E2" w:rsidRPr="009A6A4B" w:rsidRDefault="000255E2" w:rsidP="00772541">
            <w:pPr>
              <w:spacing w:before="60" w:after="60"/>
            </w:pPr>
            <w:r w:rsidRPr="009A6A4B">
              <w:t xml:space="preserve">Министарство </w:t>
            </w:r>
            <w:r w:rsidRPr="00B079BD">
              <w:rPr>
                <w:lang w:val="sr-Cyrl-RS"/>
              </w:rPr>
              <w:t>науке</w:t>
            </w:r>
            <w:r>
              <w:rPr>
                <w:lang w:val="sr-Cyrl-RS"/>
              </w:rPr>
              <w:t xml:space="preserve">, </w:t>
            </w:r>
            <w:r w:rsidRPr="00B079BD">
              <w:rPr>
                <w:lang w:val="sr-Cyrl-RS"/>
              </w:rPr>
              <w:t>технолошког развоја</w:t>
            </w:r>
            <w:r>
              <w:rPr>
                <w:lang w:val="sr-Cyrl-RS"/>
              </w:rPr>
              <w:t xml:space="preserve"> и иновација</w:t>
            </w:r>
          </w:p>
        </w:tc>
      </w:tr>
      <w:tr w:rsidR="000255E2" w:rsidRPr="009A6A4B" w14:paraId="62EDAB2A" w14:textId="77777777" w:rsidTr="00772541">
        <w:tc>
          <w:tcPr>
            <w:tcW w:w="1726" w:type="dxa"/>
            <w:shd w:val="clear" w:color="auto" w:fill="auto"/>
            <w:vAlign w:val="center"/>
          </w:tcPr>
          <w:p w14:paraId="70410D61" w14:textId="77777777" w:rsidR="000255E2" w:rsidRPr="009A6A4B" w:rsidRDefault="000255E2" w:rsidP="00772541">
            <w:pPr>
              <w:spacing w:before="60" w:after="60"/>
              <w:rPr>
                <w:lang w:val="sr-Cyrl-RS"/>
              </w:rPr>
            </w:pPr>
            <w:r w:rsidRPr="009A6A4B">
              <w:rPr>
                <w:lang w:val="sr-Cyrl-RS"/>
              </w:rPr>
              <w:t>МП</w:t>
            </w:r>
          </w:p>
        </w:tc>
        <w:tc>
          <w:tcPr>
            <w:tcW w:w="7062" w:type="dxa"/>
            <w:shd w:val="clear" w:color="auto" w:fill="auto"/>
            <w:vAlign w:val="center"/>
          </w:tcPr>
          <w:p w14:paraId="0AAB266C" w14:textId="77777777" w:rsidR="000255E2" w:rsidRPr="009A6A4B" w:rsidRDefault="000255E2" w:rsidP="00772541">
            <w:pPr>
              <w:spacing w:before="60" w:after="60"/>
              <w:rPr>
                <w:lang w:val="sr-Cyrl-RS"/>
              </w:rPr>
            </w:pPr>
            <w:r w:rsidRPr="009A6A4B">
              <w:rPr>
                <w:lang w:val="sr-Cyrl-RS"/>
              </w:rPr>
              <w:t>Министарство правде</w:t>
            </w:r>
          </w:p>
        </w:tc>
      </w:tr>
      <w:tr w:rsidR="000255E2" w:rsidRPr="009A6A4B" w14:paraId="30D2B027" w14:textId="77777777" w:rsidTr="00772541">
        <w:tc>
          <w:tcPr>
            <w:tcW w:w="1726" w:type="dxa"/>
            <w:shd w:val="clear" w:color="auto" w:fill="auto"/>
            <w:vAlign w:val="center"/>
          </w:tcPr>
          <w:p w14:paraId="52CC515C" w14:textId="77777777" w:rsidR="000255E2" w:rsidRPr="009A6A4B" w:rsidRDefault="000255E2" w:rsidP="00772541">
            <w:pPr>
              <w:spacing w:before="60" w:after="60"/>
              <w:rPr>
                <w:lang w:val="sr-Cyrl-RS"/>
              </w:rPr>
            </w:pPr>
            <w:r>
              <w:rPr>
                <w:lang w:val="sr-Cyrl-RS"/>
              </w:rPr>
              <w:t>МПШВ</w:t>
            </w:r>
          </w:p>
        </w:tc>
        <w:tc>
          <w:tcPr>
            <w:tcW w:w="7062" w:type="dxa"/>
            <w:shd w:val="clear" w:color="auto" w:fill="auto"/>
            <w:vAlign w:val="center"/>
          </w:tcPr>
          <w:p w14:paraId="035A0DDE" w14:textId="77777777" w:rsidR="000255E2" w:rsidRPr="009A6A4B" w:rsidRDefault="000255E2" w:rsidP="00772541">
            <w:pPr>
              <w:spacing w:before="60" w:after="60"/>
              <w:rPr>
                <w:lang w:val="sr-Cyrl-RS"/>
              </w:rPr>
            </w:pPr>
            <w:r w:rsidRPr="00BE7AC7">
              <w:rPr>
                <w:lang w:val="sr-Cyrl-RS"/>
              </w:rPr>
              <w:t>Министарство пољопривреде, шумарства и водопривреде</w:t>
            </w:r>
          </w:p>
        </w:tc>
      </w:tr>
      <w:tr w:rsidR="000255E2" w:rsidRPr="009A6A4B" w14:paraId="372B9E97" w14:textId="77777777" w:rsidTr="00772541">
        <w:tc>
          <w:tcPr>
            <w:tcW w:w="1726" w:type="dxa"/>
            <w:shd w:val="clear" w:color="auto" w:fill="auto"/>
            <w:vAlign w:val="center"/>
          </w:tcPr>
          <w:p w14:paraId="1DBC8BFB" w14:textId="77777777" w:rsidR="000255E2" w:rsidRPr="009A6A4B" w:rsidRDefault="000255E2" w:rsidP="00772541">
            <w:pPr>
              <w:spacing w:before="60" w:after="60"/>
              <w:rPr>
                <w:lang w:val="sr-Cyrl-RS"/>
              </w:rPr>
            </w:pPr>
            <w:r>
              <w:rPr>
                <w:lang w:val="sr-Cyrl-RS"/>
              </w:rPr>
              <w:t>МУС</w:t>
            </w:r>
            <w:r w:rsidRPr="009A6A4B">
              <w:rPr>
                <w:lang w:val="sr-Cyrl-RS"/>
              </w:rPr>
              <w:t>Т</w:t>
            </w:r>
          </w:p>
        </w:tc>
        <w:tc>
          <w:tcPr>
            <w:tcW w:w="7062" w:type="dxa"/>
            <w:shd w:val="clear" w:color="auto" w:fill="auto"/>
            <w:vAlign w:val="center"/>
          </w:tcPr>
          <w:p w14:paraId="6552DE6B" w14:textId="77777777" w:rsidR="000255E2" w:rsidRPr="00600DB6" w:rsidRDefault="000255E2" w:rsidP="00772541">
            <w:pPr>
              <w:spacing w:before="60" w:after="60"/>
              <w:rPr>
                <w:lang w:val="sr-Cyrl-RS"/>
              </w:rPr>
            </w:pPr>
            <w:r w:rsidRPr="009A6A4B">
              <w:t xml:space="preserve">Министарство </w:t>
            </w:r>
            <w:r>
              <w:rPr>
                <w:lang w:val="sr-Cyrl-RS"/>
              </w:rPr>
              <w:t>унутрашње и спољне трговине</w:t>
            </w:r>
          </w:p>
        </w:tc>
      </w:tr>
      <w:tr w:rsidR="000255E2" w:rsidRPr="009A6A4B" w14:paraId="65E2925C" w14:textId="77777777" w:rsidTr="00772541">
        <w:tc>
          <w:tcPr>
            <w:tcW w:w="1726" w:type="dxa"/>
            <w:shd w:val="clear" w:color="auto" w:fill="auto"/>
            <w:vAlign w:val="center"/>
          </w:tcPr>
          <w:p w14:paraId="1F6FDA07" w14:textId="77777777" w:rsidR="000255E2" w:rsidRDefault="000255E2" w:rsidP="00772541">
            <w:pPr>
              <w:spacing w:before="60" w:after="60"/>
              <w:rPr>
                <w:lang w:val="sr-Cyrl-RS"/>
              </w:rPr>
            </w:pPr>
            <w:r>
              <w:rPr>
                <w:lang w:val="sr-Cyrl-RS"/>
              </w:rPr>
              <w:t>МИТ</w:t>
            </w:r>
          </w:p>
        </w:tc>
        <w:tc>
          <w:tcPr>
            <w:tcW w:w="7062" w:type="dxa"/>
            <w:shd w:val="clear" w:color="auto" w:fill="auto"/>
            <w:vAlign w:val="center"/>
          </w:tcPr>
          <w:p w14:paraId="210C09D9" w14:textId="77777777" w:rsidR="000255E2" w:rsidRPr="00600DB6" w:rsidRDefault="000255E2" w:rsidP="00772541">
            <w:pPr>
              <w:spacing w:before="60" w:after="60"/>
              <w:rPr>
                <w:lang w:val="sr-Cyrl-RS"/>
              </w:rPr>
            </w:pPr>
            <w:r>
              <w:rPr>
                <w:lang w:val="sr-Cyrl-RS"/>
              </w:rPr>
              <w:t>Министарство информисања и телекомуникација</w:t>
            </w:r>
          </w:p>
        </w:tc>
      </w:tr>
      <w:tr w:rsidR="000255E2" w:rsidRPr="009A6A4B" w14:paraId="60606F1E" w14:textId="77777777" w:rsidTr="00772541">
        <w:tc>
          <w:tcPr>
            <w:tcW w:w="1726" w:type="dxa"/>
            <w:shd w:val="clear" w:color="auto" w:fill="auto"/>
            <w:vAlign w:val="center"/>
          </w:tcPr>
          <w:p w14:paraId="4015CD08" w14:textId="77777777" w:rsidR="000255E2" w:rsidRPr="009A6A4B" w:rsidRDefault="000255E2" w:rsidP="00772541">
            <w:pPr>
              <w:spacing w:before="60" w:after="60"/>
              <w:rPr>
                <w:lang w:val="sr-Cyrl-RS"/>
              </w:rPr>
            </w:pPr>
            <w:r w:rsidRPr="009A6A4B">
              <w:rPr>
                <w:lang w:val="sr-Cyrl-RS"/>
              </w:rPr>
              <w:t>МУП</w:t>
            </w:r>
          </w:p>
        </w:tc>
        <w:tc>
          <w:tcPr>
            <w:tcW w:w="7062" w:type="dxa"/>
            <w:shd w:val="clear" w:color="auto" w:fill="auto"/>
            <w:vAlign w:val="center"/>
          </w:tcPr>
          <w:p w14:paraId="1F677E2E" w14:textId="77777777" w:rsidR="000255E2" w:rsidRPr="009A6A4B" w:rsidRDefault="000255E2" w:rsidP="00772541">
            <w:pPr>
              <w:spacing w:before="60" w:after="60"/>
              <w:rPr>
                <w:lang w:val="sr-Cyrl-RS"/>
              </w:rPr>
            </w:pPr>
            <w:r w:rsidRPr="009A6A4B">
              <w:rPr>
                <w:lang w:val="sr-Cyrl-RS"/>
              </w:rPr>
              <w:t>Министарство унутрашњих послова</w:t>
            </w:r>
          </w:p>
        </w:tc>
      </w:tr>
      <w:tr w:rsidR="000255E2" w:rsidRPr="009A6A4B" w14:paraId="4C936070" w14:textId="77777777" w:rsidTr="00772541">
        <w:tc>
          <w:tcPr>
            <w:tcW w:w="1726" w:type="dxa"/>
            <w:shd w:val="clear" w:color="auto" w:fill="auto"/>
            <w:vAlign w:val="center"/>
          </w:tcPr>
          <w:p w14:paraId="6E93CBE1" w14:textId="77777777" w:rsidR="000255E2" w:rsidRPr="009A6A4B" w:rsidRDefault="000255E2" w:rsidP="00772541">
            <w:pPr>
              <w:spacing w:before="60" w:after="60"/>
              <w:rPr>
                <w:lang w:val="sr-Cyrl-RS"/>
              </w:rPr>
            </w:pPr>
            <w:r w:rsidRPr="009A6A4B">
              <w:rPr>
                <w:lang w:val="sr-Cyrl-RS"/>
              </w:rPr>
              <w:t>МФ</w:t>
            </w:r>
          </w:p>
        </w:tc>
        <w:tc>
          <w:tcPr>
            <w:tcW w:w="7062" w:type="dxa"/>
            <w:shd w:val="clear" w:color="auto" w:fill="auto"/>
            <w:vAlign w:val="center"/>
          </w:tcPr>
          <w:p w14:paraId="37016BDA" w14:textId="77777777" w:rsidR="000255E2" w:rsidRPr="009A6A4B" w:rsidRDefault="000255E2" w:rsidP="00772541">
            <w:pPr>
              <w:spacing w:before="60" w:after="60"/>
              <w:rPr>
                <w:lang w:val="sr-Cyrl-RS"/>
              </w:rPr>
            </w:pPr>
            <w:r w:rsidRPr="009A6A4B">
              <w:rPr>
                <w:lang w:val="sr-Cyrl-RS"/>
              </w:rPr>
              <w:t>Министарство финансија</w:t>
            </w:r>
          </w:p>
        </w:tc>
      </w:tr>
      <w:tr w:rsidR="000255E2" w:rsidRPr="009A6A4B" w14:paraId="3C512E0B" w14:textId="77777777" w:rsidTr="00772541">
        <w:tc>
          <w:tcPr>
            <w:tcW w:w="1726" w:type="dxa"/>
            <w:shd w:val="clear" w:color="auto" w:fill="auto"/>
            <w:vAlign w:val="center"/>
          </w:tcPr>
          <w:p w14:paraId="4CE78526" w14:textId="77777777" w:rsidR="000255E2" w:rsidRPr="009A6A4B" w:rsidRDefault="000255E2" w:rsidP="00772541">
            <w:pPr>
              <w:spacing w:before="60" w:after="60"/>
              <w:rPr>
                <w:lang w:val="sr-Cyrl-RS"/>
              </w:rPr>
            </w:pPr>
            <w:r w:rsidRPr="009A6A4B">
              <w:rPr>
                <w:lang w:val="sr-Cyrl-RS"/>
              </w:rPr>
              <w:t>НБС</w:t>
            </w:r>
          </w:p>
        </w:tc>
        <w:tc>
          <w:tcPr>
            <w:tcW w:w="7062" w:type="dxa"/>
            <w:shd w:val="clear" w:color="auto" w:fill="auto"/>
            <w:vAlign w:val="center"/>
          </w:tcPr>
          <w:p w14:paraId="68EBE230" w14:textId="77777777" w:rsidR="000255E2" w:rsidRPr="009A6A4B" w:rsidRDefault="000255E2" w:rsidP="00772541">
            <w:pPr>
              <w:spacing w:before="60" w:after="60"/>
              <w:rPr>
                <w:lang w:val="en-GB"/>
              </w:rPr>
            </w:pPr>
            <w:r w:rsidRPr="009A6A4B">
              <w:rPr>
                <w:lang w:val="sr-Cyrl-RS"/>
              </w:rPr>
              <w:t>Народна банка Србије</w:t>
            </w:r>
          </w:p>
        </w:tc>
      </w:tr>
      <w:tr w:rsidR="000255E2" w:rsidRPr="009A6A4B" w14:paraId="784815B5" w14:textId="77777777" w:rsidTr="00772541">
        <w:tc>
          <w:tcPr>
            <w:tcW w:w="1726" w:type="dxa"/>
            <w:shd w:val="clear" w:color="auto" w:fill="auto"/>
            <w:vAlign w:val="center"/>
          </w:tcPr>
          <w:p w14:paraId="11603756" w14:textId="77777777" w:rsidR="000255E2" w:rsidRPr="009A6A4B" w:rsidRDefault="000255E2" w:rsidP="00772541">
            <w:pPr>
              <w:spacing w:before="60" w:after="60"/>
              <w:rPr>
                <w:lang w:val="sr-Cyrl-RS"/>
              </w:rPr>
            </w:pPr>
            <w:r>
              <w:rPr>
                <w:lang w:val="sr-Cyrl-RS"/>
              </w:rPr>
              <w:t>НВО</w:t>
            </w:r>
          </w:p>
        </w:tc>
        <w:tc>
          <w:tcPr>
            <w:tcW w:w="7062" w:type="dxa"/>
            <w:shd w:val="clear" w:color="auto" w:fill="auto"/>
            <w:vAlign w:val="center"/>
          </w:tcPr>
          <w:p w14:paraId="3337A1D4" w14:textId="77777777" w:rsidR="000255E2" w:rsidRPr="009A6A4B" w:rsidRDefault="000255E2" w:rsidP="00772541">
            <w:pPr>
              <w:spacing w:before="60" w:after="60"/>
              <w:rPr>
                <w:lang w:val="sr-Cyrl-RS"/>
              </w:rPr>
            </w:pPr>
            <w:r>
              <w:rPr>
                <w:lang w:val="sr-Cyrl-RS"/>
              </w:rPr>
              <w:t xml:space="preserve">Невладине организације </w:t>
            </w:r>
          </w:p>
        </w:tc>
      </w:tr>
      <w:tr w:rsidR="000255E2" w:rsidRPr="009A6A4B" w14:paraId="30682E41" w14:textId="77777777" w:rsidTr="00772541">
        <w:tc>
          <w:tcPr>
            <w:tcW w:w="1726" w:type="dxa"/>
            <w:shd w:val="clear" w:color="auto" w:fill="auto"/>
            <w:vAlign w:val="center"/>
          </w:tcPr>
          <w:p w14:paraId="0075BCD7" w14:textId="77777777" w:rsidR="000255E2" w:rsidRPr="009A6A4B" w:rsidRDefault="000255E2" w:rsidP="00772541">
            <w:pPr>
              <w:spacing w:before="60" w:after="60"/>
              <w:rPr>
                <w:lang w:val="sr-Cyrl-RS"/>
              </w:rPr>
            </w:pPr>
            <w:r w:rsidRPr="009A6A4B">
              <w:rPr>
                <w:lang w:val="sr-Cyrl-RS"/>
              </w:rPr>
              <w:t>НОУ</w:t>
            </w:r>
          </w:p>
        </w:tc>
        <w:tc>
          <w:tcPr>
            <w:tcW w:w="7062" w:type="dxa"/>
            <w:shd w:val="clear" w:color="auto" w:fill="auto"/>
            <w:vAlign w:val="center"/>
          </w:tcPr>
          <w:p w14:paraId="3FDA2FCA" w14:textId="77777777" w:rsidR="000255E2" w:rsidRPr="009A6A4B" w:rsidRDefault="000255E2" w:rsidP="00772541">
            <w:pPr>
              <w:spacing w:before="60" w:after="60"/>
              <w:rPr>
                <w:lang w:val="sr-Cyrl-RS"/>
              </w:rPr>
            </w:pPr>
            <w:r w:rsidRPr="009A6A4B">
              <w:rPr>
                <w:lang w:val="sr-Cyrl-RS"/>
              </w:rPr>
              <w:t>Научно- образовне установе</w:t>
            </w:r>
          </w:p>
        </w:tc>
      </w:tr>
      <w:tr w:rsidR="000255E2" w:rsidRPr="009A6A4B" w14:paraId="79B66D3C" w14:textId="77777777" w:rsidTr="00772541">
        <w:tc>
          <w:tcPr>
            <w:tcW w:w="1726" w:type="dxa"/>
            <w:shd w:val="clear" w:color="auto" w:fill="auto"/>
            <w:vAlign w:val="center"/>
          </w:tcPr>
          <w:p w14:paraId="27C338B3" w14:textId="77777777" w:rsidR="000255E2" w:rsidRPr="009A6A4B" w:rsidRDefault="000255E2" w:rsidP="00772541">
            <w:pPr>
              <w:spacing w:before="60" w:after="60"/>
              <w:rPr>
                <w:lang w:val="sr-Cyrl-RS"/>
              </w:rPr>
            </w:pPr>
            <w:r>
              <w:rPr>
                <w:lang w:val="sr-Cyrl-RS"/>
              </w:rPr>
              <w:t>НП</w:t>
            </w:r>
          </w:p>
        </w:tc>
        <w:tc>
          <w:tcPr>
            <w:tcW w:w="7062" w:type="dxa"/>
            <w:shd w:val="clear" w:color="auto" w:fill="auto"/>
            <w:vAlign w:val="center"/>
          </w:tcPr>
          <w:p w14:paraId="0762F0A4" w14:textId="77777777" w:rsidR="000255E2" w:rsidRPr="009A6A4B" w:rsidRDefault="000255E2" w:rsidP="00772541">
            <w:pPr>
              <w:spacing w:before="60" w:after="60"/>
              <w:rPr>
                <w:lang w:val="sr-Cyrl-RS"/>
              </w:rPr>
            </w:pPr>
            <w:r>
              <w:rPr>
                <w:lang w:val="sr-Cyrl-RS"/>
              </w:rPr>
              <w:t>Није примењиво</w:t>
            </w:r>
          </w:p>
        </w:tc>
      </w:tr>
      <w:tr w:rsidR="000255E2" w:rsidRPr="009A6A4B" w14:paraId="5C40542E" w14:textId="77777777" w:rsidTr="00772541">
        <w:tc>
          <w:tcPr>
            <w:tcW w:w="1726" w:type="dxa"/>
            <w:shd w:val="clear" w:color="auto" w:fill="auto"/>
            <w:vAlign w:val="center"/>
          </w:tcPr>
          <w:p w14:paraId="668996B3" w14:textId="77777777" w:rsidR="000255E2" w:rsidRPr="009A6A4B" w:rsidRDefault="000255E2" w:rsidP="00772541">
            <w:pPr>
              <w:spacing w:before="60" w:after="60"/>
              <w:rPr>
                <w:lang w:val="sr-Cyrl-RS"/>
              </w:rPr>
            </w:pPr>
            <w:r w:rsidRPr="009A6A4B">
              <w:rPr>
                <w:lang w:val="sr-Cyrl-RS"/>
              </w:rPr>
              <w:t>ОАС</w:t>
            </w:r>
          </w:p>
        </w:tc>
        <w:tc>
          <w:tcPr>
            <w:tcW w:w="7062" w:type="dxa"/>
            <w:shd w:val="clear" w:color="auto" w:fill="auto"/>
            <w:vAlign w:val="center"/>
          </w:tcPr>
          <w:p w14:paraId="47672D44" w14:textId="77777777" w:rsidR="000255E2" w:rsidRPr="009A6A4B" w:rsidRDefault="000255E2" w:rsidP="00772541">
            <w:pPr>
              <w:spacing w:before="60" w:after="60"/>
              <w:rPr>
                <w:lang w:val="sr-Cyrl-RS"/>
              </w:rPr>
            </w:pPr>
            <w:r w:rsidRPr="009A6A4B">
              <w:rPr>
                <w:lang w:val="sr-Cyrl-RS"/>
              </w:rPr>
              <w:t>Основне академске студије</w:t>
            </w:r>
          </w:p>
        </w:tc>
      </w:tr>
      <w:tr w:rsidR="000255E2" w:rsidRPr="009A6A4B" w14:paraId="5CA88BBF" w14:textId="77777777" w:rsidTr="00772541">
        <w:tc>
          <w:tcPr>
            <w:tcW w:w="1726" w:type="dxa"/>
            <w:shd w:val="clear" w:color="auto" w:fill="auto"/>
            <w:vAlign w:val="center"/>
          </w:tcPr>
          <w:p w14:paraId="2AEA57AE" w14:textId="77777777" w:rsidR="000255E2" w:rsidRPr="009A6A4B" w:rsidRDefault="000255E2" w:rsidP="00772541">
            <w:pPr>
              <w:spacing w:before="60" w:after="60"/>
              <w:rPr>
                <w:lang w:val="sr-Cyrl-RS"/>
              </w:rPr>
            </w:pPr>
            <w:r>
              <w:rPr>
                <w:lang w:val="sr-Cyrl-RS"/>
              </w:rPr>
              <w:t>ОБ</w:t>
            </w:r>
          </w:p>
        </w:tc>
        <w:tc>
          <w:tcPr>
            <w:tcW w:w="7062" w:type="dxa"/>
            <w:shd w:val="clear" w:color="auto" w:fill="auto"/>
            <w:vAlign w:val="center"/>
          </w:tcPr>
          <w:p w14:paraId="7B32886C" w14:textId="77777777" w:rsidR="000255E2" w:rsidRPr="009A6A4B" w:rsidRDefault="000255E2" w:rsidP="00772541">
            <w:pPr>
              <w:spacing w:before="60" w:after="60"/>
              <w:rPr>
                <w:lang w:val="sr-Cyrl-RS"/>
              </w:rPr>
            </w:pPr>
            <w:r w:rsidRPr="00B079BD">
              <w:rPr>
                <w:lang w:val="sr-Cyrl-RS"/>
              </w:rPr>
              <w:t>Општа болница</w:t>
            </w:r>
          </w:p>
        </w:tc>
      </w:tr>
      <w:tr w:rsidR="000255E2" w:rsidRPr="009A6A4B" w14:paraId="58DD3B0C" w14:textId="77777777" w:rsidTr="00772541">
        <w:tc>
          <w:tcPr>
            <w:tcW w:w="1726" w:type="dxa"/>
            <w:shd w:val="clear" w:color="auto" w:fill="auto"/>
            <w:vAlign w:val="center"/>
          </w:tcPr>
          <w:p w14:paraId="4906099C" w14:textId="77777777" w:rsidR="000255E2" w:rsidRPr="009A6A4B" w:rsidRDefault="000255E2" w:rsidP="00772541">
            <w:pPr>
              <w:spacing w:before="60" w:after="60"/>
              <w:rPr>
                <w:lang w:val="sr-Cyrl-RS"/>
              </w:rPr>
            </w:pPr>
            <w:r>
              <w:rPr>
                <w:lang w:val="sr-Cyrl-RS"/>
              </w:rPr>
              <w:t>ОД</w:t>
            </w:r>
          </w:p>
        </w:tc>
        <w:tc>
          <w:tcPr>
            <w:tcW w:w="7062" w:type="dxa"/>
            <w:shd w:val="clear" w:color="auto" w:fill="auto"/>
            <w:vAlign w:val="center"/>
          </w:tcPr>
          <w:p w14:paraId="07AB7CBE" w14:textId="77777777" w:rsidR="000255E2" w:rsidRPr="009A6A4B" w:rsidRDefault="000255E2" w:rsidP="00772541">
            <w:pPr>
              <w:spacing w:before="60" w:after="60"/>
              <w:rPr>
                <w:lang w:val="sr-Cyrl-RS"/>
              </w:rPr>
            </w:pPr>
            <w:r>
              <w:rPr>
                <w:lang w:val="sr-Cyrl-RS"/>
              </w:rPr>
              <w:t>Осигуравајућа друштва</w:t>
            </w:r>
          </w:p>
        </w:tc>
      </w:tr>
      <w:tr w:rsidR="000255E2" w:rsidRPr="009A6A4B" w14:paraId="6845FCFE" w14:textId="77777777" w:rsidTr="00772541">
        <w:tc>
          <w:tcPr>
            <w:tcW w:w="1726" w:type="dxa"/>
            <w:shd w:val="clear" w:color="auto" w:fill="auto"/>
            <w:vAlign w:val="center"/>
          </w:tcPr>
          <w:p w14:paraId="3A2F13C7" w14:textId="77777777" w:rsidR="000255E2" w:rsidRPr="009A6A4B" w:rsidRDefault="000255E2" w:rsidP="00772541">
            <w:pPr>
              <w:spacing w:before="60" w:after="60"/>
              <w:rPr>
                <w:lang w:val="sr-Cyrl-RS"/>
              </w:rPr>
            </w:pPr>
            <w:r>
              <w:rPr>
                <w:lang w:val="sr-Cyrl-RS"/>
              </w:rPr>
              <w:t>ОЛ</w:t>
            </w:r>
          </w:p>
        </w:tc>
        <w:tc>
          <w:tcPr>
            <w:tcW w:w="7062" w:type="dxa"/>
            <w:shd w:val="clear" w:color="auto" w:fill="auto"/>
            <w:vAlign w:val="center"/>
          </w:tcPr>
          <w:p w14:paraId="3B1679A8" w14:textId="77777777" w:rsidR="000255E2" w:rsidRPr="009A6A4B" w:rsidRDefault="000255E2" w:rsidP="00772541">
            <w:pPr>
              <w:spacing w:before="60" w:after="60"/>
              <w:rPr>
                <w:lang w:val="sr-Cyrl-RS"/>
              </w:rPr>
            </w:pPr>
            <w:r>
              <w:rPr>
                <w:lang w:val="sr-Cyrl-RS"/>
              </w:rPr>
              <w:t>Овлаштене лабораторије</w:t>
            </w:r>
          </w:p>
        </w:tc>
      </w:tr>
      <w:tr w:rsidR="000255E2" w:rsidRPr="009A6A4B" w14:paraId="4A9711FF" w14:textId="77777777" w:rsidTr="00772541">
        <w:tc>
          <w:tcPr>
            <w:tcW w:w="1726" w:type="dxa"/>
            <w:shd w:val="clear" w:color="auto" w:fill="auto"/>
            <w:vAlign w:val="center"/>
          </w:tcPr>
          <w:p w14:paraId="600789BE" w14:textId="77777777" w:rsidR="000255E2" w:rsidRDefault="000255E2" w:rsidP="00772541">
            <w:pPr>
              <w:spacing w:before="60" w:after="60"/>
              <w:rPr>
                <w:lang w:val="sr-Cyrl-RS"/>
              </w:rPr>
            </w:pPr>
            <w:r>
              <w:rPr>
                <w:lang w:val="sr-Cyrl-RS"/>
              </w:rPr>
              <w:lastRenderedPageBreak/>
              <w:t>ОО</w:t>
            </w:r>
          </w:p>
        </w:tc>
        <w:tc>
          <w:tcPr>
            <w:tcW w:w="7062" w:type="dxa"/>
            <w:shd w:val="clear" w:color="auto" w:fill="auto"/>
            <w:vAlign w:val="center"/>
          </w:tcPr>
          <w:p w14:paraId="1C3C2653" w14:textId="77777777" w:rsidR="000255E2" w:rsidRDefault="000255E2" w:rsidP="00772541">
            <w:pPr>
              <w:spacing w:before="60" w:after="60"/>
              <w:rPr>
                <w:lang w:val="sr-Cyrl-RS"/>
              </w:rPr>
            </w:pPr>
            <w:r>
              <w:rPr>
                <w:lang w:val="sr-Cyrl-RS"/>
              </w:rPr>
              <w:t>Овлаштене организације</w:t>
            </w:r>
          </w:p>
        </w:tc>
      </w:tr>
      <w:tr w:rsidR="000255E2" w:rsidRPr="009A6A4B" w14:paraId="7C601356" w14:textId="77777777" w:rsidTr="00772541">
        <w:tc>
          <w:tcPr>
            <w:tcW w:w="1726" w:type="dxa"/>
            <w:shd w:val="clear" w:color="auto" w:fill="auto"/>
            <w:vAlign w:val="center"/>
          </w:tcPr>
          <w:p w14:paraId="209A474B" w14:textId="77777777" w:rsidR="000255E2" w:rsidRDefault="000255E2" w:rsidP="00772541">
            <w:pPr>
              <w:spacing w:before="60" w:after="60"/>
              <w:rPr>
                <w:lang w:val="sr-Cyrl-RS"/>
              </w:rPr>
            </w:pPr>
            <w:r>
              <w:rPr>
                <w:lang w:val="sr-Cyrl-RS"/>
              </w:rPr>
              <w:t>ОШ</w:t>
            </w:r>
          </w:p>
        </w:tc>
        <w:tc>
          <w:tcPr>
            <w:tcW w:w="7062" w:type="dxa"/>
            <w:shd w:val="clear" w:color="auto" w:fill="auto"/>
            <w:vAlign w:val="center"/>
          </w:tcPr>
          <w:p w14:paraId="59ADD20D" w14:textId="77777777" w:rsidR="000255E2" w:rsidRDefault="000255E2" w:rsidP="00772541">
            <w:pPr>
              <w:spacing w:before="60" w:after="60"/>
              <w:rPr>
                <w:lang w:val="sr-Cyrl-RS"/>
              </w:rPr>
            </w:pPr>
            <w:r>
              <w:rPr>
                <w:lang w:val="sr-Cyrl-RS"/>
              </w:rPr>
              <w:t>Основне школе</w:t>
            </w:r>
          </w:p>
        </w:tc>
      </w:tr>
      <w:tr w:rsidR="000255E2" w:rsidRPr="009A6A4B" w14:paraId="208F9391" w14:textId="77777777" w:rsidTr="00772541">
        <w:tc>
          <w:tcPr>
            <w:tcW w:w="1726" w:type="dxa"/>
            <w:shd w:val="clear" w:color="auto" w:fill="auto"/>
            <w:vAlign w:val="center"/>
          </w:tcPr>
          <w:p w14:paraId="0CD2C98C" w14:textId="77777777" w:rsidR="000255E2" w:rsidRPr="009A6A4B" w:rsidRDefault="000255E2" w:rsidP="00772541">
            <w:pPr>
              <w:spacing w:before="60" w:after="60"/>
              <w:rPr>
                <w:lang w:val="sr-Cyrl-RS"/>
              </w:rPr>
            </w:pPr>
            <w:r w:rsidRPr="009A6A4B">
              <w:rPr>
                <w:lang w:val="sr-Cyrl-RS"/>
              </w:rPr>
              <w:t>ПА</w:t>
            </w:r>
          </w:p>
        </w:tc>
        <w:tc>
          <w:tcPr>
            <w:tcW w:w="7062" w:type="dxa"/>
            <w:shd w:val="clear" w:color="auto" w:fill="auto"/>
            <w:vAlign w:val="center"/>
          </w:tcPr>
          <w:p w14:paraId="0D8ACAB7" w14:textId="77777777" w:rsidR="000255E2" w:rsidRPr="009A6A4B" w:rsidRDefault="000255E2" w:rsidP="00772541">
            <w:pPr>
              <w:spacing w:before="60" w:after="60"/>
              <w:rPr>
                <w:lang w:val="sr-Cyrl-RS"/>
              </w:rPr>
            </w:pPr>
            <w:r w:rsidRPr="009A6A4B">
              <w:rPr>
                <w:lang w:val="sr-Cyrl-RS"/>
              </w:rPr>
              <w:t>Путнички аутомобили</w:t>
            </w:r>
          </w:p>
        </w:tc>
      </w:tr>
      <w:tr w:rsidR="000255E2" w:rsidRPr="009A6A4B" w14:paraId="367ECD09" w14:textId="77777777" w:rsidTr="00772541">
        <w:tc>
          <w:tcPr>
            <w:tcW w:w="1726" w:type="dxa"/>
            <w:shd w:val="clear" w:color="auto" w:fill="auto"/>
            <w:vAlign w:val="center"/>
          </w:tcPr>
          <w:p w14:paraId="3F1CE749" w14:textId="77777777" w:rsidR="000255E2" w:rsidRPr="009A6A4B" w:rsidRDefault="000255E2" w:rsidP="00772541">
            <w:pPr>
              <w:spacing w:before="60" w:after="60"/>
              <w:rPr>
                <w:lang w:val="sr-Cyrl-RS"/>
              </w:rPr>
            </w:pPr>
            <w:r w:rsidRPr="009A6A4B">
              <w:rPr>
                <w:lang w:val="sr-Cyrl-RS"/>
              </w:rPr>
              <w:t>ПЗП</w:t>
            </w:r>
          </w:p>
        </w:tc>
        <w:tc>
          <w:tcPr>
            <w:tcW w:w="7062" w:type="dxa"/>
            <w:shd w:val="clear" w:color="auto" w:fill="auto"/>
            <w:vAlign w:val="center"/>
          </w:tcPr>
          <w:p w14:paraId="52E1AB8B" w14:textId="77777777" w:rsidR="000255E2" w:rsidRPr="009A6A4B" w:rsidRDefault="000255E2" w:rsidP="00772541">
            <w:pPr>
              <w:spacing w:before="60" w:after="60"/>
              <w:rPr>
                <w:lang w:val="sr-Cyrl-RS"/>
              </w:rPr>
            </w:pPr>
            <w:r w:rsidRPr="009A6A4B">
              <w:rPr>
                <w:lang w:val="sr-Cyrl-RS"/>
              </w:rPr>
              <w:t>Предузеће за путеве</w:t>
            </w:r>
          </w:p>
        </w:tc>
      </w:tr>
      <w:tr w:rsidR="000255E2" w:rsidRPr="009A6A4B" w14:paraId="2FC32D78" w14:textId="77777777" w:rsidTr="00772541">
        <w:tc>
          <w:tcPr>
            <w:tcW w:w="1726" w:type="dxa"/>
            <w:shd w:val="clear" w:color="auto" w:fill="auto"/>
            <w:vAlign w:val="center"/>
          </w:tcPr>
          <w:p w14:paraId="398CAE6F" w14:textId="77777777" w:rsidR="000255E2" w:rsidRPr="009A6A4B" w:rsidRDefault="000255E2" w:rsidP="00772541">
            <w:pPr>
              <w:spacing w:before="60" w:after="60"/>
              <w:rPr>
                <w:lang w:val="sr-Cyrl-RS"/>
              </w:rPr>
            </w:pPr>
            <w:r>
              <w:rPr>
                <w:lang w:val="sr-Cyrl-RS"/>
              </w:rPr>
              <w:t>ПКС</w:t>
            </w:r>
          </w:p>
        </w:tc>
        <w:tc>
          <w:tcPr>
            <w:tcW w:w="7062" w:type="dxa"/>
            <w:shd w:val="clear" w:color="auto" w:fill="auto"/>
            <w:vAlign w:val="center"/>
          </w:tcPr>
          <w:p w14:paraId="650C9BD5" w14:textId="77777777" w:rsidR="000255E2" w:rsidRPr="009A6A4B" w:rsidRDefault="000255E2" w:rsidP="00772541">
            <w:pPr>
              <w:spacing w:before="60" w:after="60"/>
              <w:rPr>
                <w:lang w:val="sr-Cyrl-RS"/>
              </w:rPr>
            </w:pPr>
            <w:r>
              <w:rPr>
                <w:lang w:val="sr-Cyrl-RS"/>
              </w:rPr>
              <w:t>Привредна комора Србије</w:t>
            </w:r>
          </w:p>
        </w:tc>
      </w:tr>
      <w:tr w:rsidR="000255E2" w:rsidRPr="009A6A4B" w14:paraId="4E65F52D" w14:textId="77777777" w:rsidTr="00772541">
        <w:tc>
          <w:tcPr>
            <w:tcW w:w="1726" w:type="dxa"/>
            <w:shd w:val="clear" w:color="auto" w:fill="auto"/>
            <w:vAlign w:val="center"/>
          </w:tcPr>
          <w:p w14:paraId="6DB42E6E" w14:textId="77777777" w:rsidR="000255E2" w:rsidRPr="009A6A4B" w:rsidRDefault="000255E2" w:rsidP="00772541">
            <w:pPr>
              <w:spacing w:before="60" w:after="60"/>
              <w:rPr>
                <w:lang w:val="sr-Cyrl-RS"/>
              </w:rPr>
            </w:pPr>
            <w:r>
              <w:rPr>
                <w:lang w:val="sr-Cyrl-RS"/>
              </w:rPr>
              <w:t>ПС</w:t>
            </w:r>
          </w:p>
        </w:tc>
        <w:tc>
          <w:tcPr>
            <w:tcW w:w="7062" w:type="dxa"/>
            <w:shd w:val="clear" w:color="auto" w:fill="auto"/>
            <w:vAlign w:val="center"/>
          </w:tcPr>
          <w:p w14:paraId="346629FF" w14:textId="77777777" w:rsidR="000255E2" w:rsidRPr="009A6A4B" w:rsidRDefault="000255E2" w:rsidP="00772541">
            <w:pPr>
              <w:spacing w:before="60" w:after="60"/>
              <w:rPr>
                <w:lang w:val="sr-Cyrl-RS"/>
              </w:rPr>
            </w:pPr>
            <w:r>
              <w:rPr>
                <w:lang w:val="sr-Cyrl-RS"/>
              </w:rPr>
              <w:t>Привредни субјекти</w:t>
            </w:r>
          </w:p>
        </w:tc>
      </w:tr>
      <w:tr w:rsidR="000255E2" w:rsidRPr="009A6A4B" w14:paraId="044F162D" w14:textId="77777777" w:rsidTr="00772541">
        <w:tc>
          <w:tcPr>
            <w:tcW w:w="1726" w:type="dxa"/>
            <w:shd w:val="clear" w:color="auto" w:fill="auto"/>
            <w:vAlign w:val="center"/>
          </w:tcPr>
          <w:p w14:paraId="387B9B83" w14:textId="77777777" w:rsidR="000255E2" w:rsidRDefault="000255E2" w:rsidP="00772541">
            <w:pPr>
              <w:spacing w:before="60" w:after="60"/>
              <w:rPr>
                <w:lang w:val="sr-Cyrl-RS"/>
              </w:rPr>
            </w:pPr>
            <w:r>
              <w:rPr>
                <w:lang w:val="sr-Cyrl-RS"/>
              </w:rPr>
              <w:t>ПО</w:t>
            </w:r>
          </w:p>
        </w:tc>
        <w:tc>
          <w:tcPr>
            <w:tcW w:w="7062" w:type="dxa"/>
            <w:shd w:val="clear" w:color="auto" w:fill="auto"/>
            <w:vAlign w:val="center"/>
          </w:tcPr>
          <w:p w14:paraId="7909B419" w14:textId="77777777" w:rsidR="000255E2" w:rsidRDefault="000255E2" w:rsidP="00772541">
            <w:pPr>
              <w:spacing w:before="60" w:after="60"/>
              <w:rPr>
                <w:lang w:val="sr-Cyrl-RS"/>
              </w:rPr>
            </w:pPr>
            <w:r>
              <w:rPr>
                <w:lang w:val="sr-Cyrl-RS"/>
              </w:rPr>
              <w:t>Пројекте организације</w:t>
            </w:r>
          </w:p>
        </w:tc>
      </w:tr>
      <w:tr w:rsidR="000255E2" w:rsidRPr="009A6A4B" w14:paraId="7F4A208A" w14:textId="77777777" w:rsidTr="00772541">
        <w:tc>
          <w:tcPr>
            <w:tcW w:w="1726" w:type="dxa"/>
            <w:shd w:val="clear" w:color="auto" w:fill="auto"/>
            <w:vAlign w:val="center"/>
          </w:tcPr>
          <w:p w14:paraId="69126FD2" w14:textId="77777777" w:rsidR="000255E2" w:rsidRDefault="000255E2" w:rsidP="00772541">
            <w:pPr>
              <w:spacing w:before="60" w:after="60"/>
              <w:rPr>
                <w:lang w:val="sr-Cyrl-RS"/>
              </w:rPr>
            </w:pPr>
            <w:r>
              <w:rPr>
                <w:lang w:val="sr-Cyrl-RS"/>
              </w:rPr>
              <w:t>ПУ</w:t>
            </w:r>
          </w:p>
        </w:tc>
        <w:tc>
          <w:tcPr>
            <w:tcW w:w="7062" w:type="dxa"/>
            <w:shd w:val="clear" w:color="auto" w:fill="auto"/>
            <w:vAlign w:val="center"/>
          </w:tcPr>
          <w:p w14:paraId="0358C354" w14:textId="77777777" w:rsidR="000255E2" w:rsidRDefault="000255E2" w:rsidP="00772541">
            <w:pPr>
              <w:spacing w:before="60" w:after="60"/>
              <w:rPr>
                <w:lang w:val="sr-Cyrl-RS"/>
              </w:rPr>
            </w:pPr>
            <w:r>
              <w:rPr>
                <w:lang w:val="sr-Cyrl-RS"/>
              </w:rPr>
              <w:t>Предшколске установе</w:t>
            </w:r>
          </w:p>
        </w:tc>
      </w:tr>
      <w:tr w:rsidR="000255E2" w:rsidRPr="009A6A4B" w14:paraId="41F66F58" w14:textId="77777777" w:rsidTr="00772541">
        <w:tc>
          <w:tcPr>
            <w:tcW w:w="1726" w:type="dxa"/>
            <w:shd w:val="clear" w:color="auto" w:fill="auto"/>
            <w:vAlign w:val="center"/>
          </w:tcPr>
          <w:p w14:paraId="59CF42B8" w14:textId="77777777" w:rsidR="000255E2" w:rsidRPr="009A6A4B" w:rsidRDefault="000255E2" w:rsidP="00772541">
            <w:pPr>
              <w:spacing w:before="60" w:after="60"/>
              <w:rPr>
                <w:lang w:val="sr-Cyrl-RS"/>
              </w:rPr>
            </w:pPr>
            <w:r>
              <w:rPr>
                <w:lang w:val="sr-Cyrl-RS"/>
              </w:rPr>
              <w:t>ПХМП</w:t>
            </w:r>
          </w:p>
        </w:tc>
        <w:tc>
          <w:tcPr>
            <w:tcW w:w="7062" w:type="dxa"/>
            <w:shd w:val="clear" w:color="auto" w:fill="auto"/>
            <w:vAlign w:val="center"/>
          </w:tcPr>
          <w:p w14:paraId="7F3F7EF5" w14:textId="77777777" w:rsidR="000255E2" w:rsidRPr="009A6A4B" w:rsidRDefault="000255E2" w:rsidP="00772541">
            <w:pPr>
              <w:spacing w:before="60" w:after="60"/>
            </w:pPr>
            <w:r w:rsidRPr="009A6A4B">
              <w:rPr>
                <w:lang w:val="sr-Cyrl-RS"/>
              </w:rPr>
              <w:t>Пре</w:t>
            </w:r>
            <w:r w:rsidRPr="009A6A4B">
              <w:t>болничка хитна медицинска помоћ</w:t>
            </w:r>
          </w:p>
        </w:tc>
      </w:tr>
      <w:tr w:rsidR="000255E2" w:rsidRPr="009A6A4B" w14:paraId="5AE4F3E7" w14:textId="77777777" w:rsidTr="00772541">
        <w:tc>
          <w:tcPr>
            <w:tcW w:w="1726" w:type="dxa"/>
            <w:shd w:val="clear" w:color="auto" w:fill="auto"/>
            <w:vAlign w:val="center"/>
          </w:tcPr>
          <w:p w14:paraId="261A6401" w14:textId="77777777" w:rsidR="000255E2" w:rsidRDefault="000255E2" w:rsidP="00772541">
            <w:pPr>
              <w:spacing w:before="60" w:after="60"/>
              <w:rPr>
                <w:lang w:val="sr-Cyrl-RS"/>
              </w:rPr>
            </w:pPr>
            <w:r>
              <w:rPr>
                <w:lang w:val="sr-Cyrl-RS"/>
              </w:rPr>
              <w:t>РФЗО</w:t>
            </w:r>
          </w:p>
        </w:tc>
        <w:tc>
          <w:tcPr>
            <w:tcW w:w="7062" w:type="dxa"/>
            <w:shd w:val="clear" w:color="auto" w:fill="auto"/>
            <w:vAlign w:val="center"/>
          </w:tcPr>
          <w:p w14:paraId="5D7B3674" w14:textId="77777777" w:rsidR="000255E2" w:rsidRPr="009A6A4B" w:rsidRDefault="000255E2" w:rsidP="00772541">
            <w:pPr>
              <w:spacing w:before="60" w:after="60"/>
              <w:rPr>
                <w:lang w:val="sr-Cyrl-RS"/>
              </w:rPr>
            </w:pPr>
            <w:r w:rsidRPr="00BE7AC7">
              <w:rPr>
                <w:lang w:val="sr-Cyrl-RS"/>
              </w:rPr>
              <w:t>Републички фонд за здравствено осигурање</w:t>
            </w:r>
          </w:p>
        </w:tc>
      </w:tr>
      <w:tr w:rsidR="000255E2" w:rsidRPr="009A6A4B" w14:paraId="49F6FBA9" w14:textId="77777777" w:rsidTr="00772541">
        <w:tc>
          <w:tcPr>
            <w:tcW w:w="1726" w:type="dxa"/>
            <w:shd w:val="clear" w:color="auto" w:fill="auto"/>
            <w:vAlign w:val="center"/>
          </w:tcPr>
          <w:p w14:paraId="1C6DD71C" w14:textId="77777777" w:rsidR="000255E2" w:rsidRPr="009A6A4B" w:rsidRDefault="000255E2" w:rsidP="00772541">
            <w:pPr>
              <w:spacing w:before="60" w:after="60"/>
              <w:rPr>
                <w:lang w:val="sr-Cyrl-RS"/>
              </w:rPr>
            </w:pPr>
            <w:r w:rsidRPr="009A6A4B">
              <w:rPr>
                <w:lang w:val="sr-Cyrl-RS"/>
              </w:rPr>
              <w:t>СЗО</w:t>
            </w:r>
          </w:p>
        </w:tc>
        <w:tc>
          <w:tcPr>
            <w:tcW w:w="7062" w:type="dxa"/>
            <w:shd w:val="clear" w:color="auto" w:fill="auto"/>
            <w:vAlign w:val="center"/>
          </w:tcPr>
          <w:p w14:paraId="3CE2201E" w14:textId="77777777" w:rsidR="000255E2" w:rsidRPr="009A6A4B" w:rsidRDefault="000255E2" w:rsidP="00772541">
            <w:pPr>
              <w:spacing w:before="60" w:after="60"/>
            </w:pPr>
            <w:r w:rsidRPr="009A6A4B">
              <w:t>Светска здравствена организација</w:t>
            </w:r>
          </w:p>
        </w:tc>
      </w:tr>
      <w:tr w:rsidR="000255E2" w:rsidRPr="009A6A4B" w14:paraId="1ABAF734" w14:textId="77777777" w:rsidTr="00772541">
        <w:tc>
          <w:tcPr>
            <w:tcW w:w="1726" w:type="dxa"/>
            <w:shd w:val="clear" w:color="auto" w:fill="auto"/>
            <w:vAlign w:val="center"/>
          </w:tcPr>
          <w:p w14:paraId="2321574A" w14:textId="77777777" w:rsidR="000255E2" w:rsidRPr="009A6A4B" w:rsidRDefault="000255E2" w:rsidP="00772541">
            <w:pPr>
              <w:spacing w:before="60" w:after="60"/>
              <w:rPr>
                <w:lang w:val="sr-Cyrl-RS"/>
              </w:rPr>
            </w:pPr>
            <w:r>
              <w:rPr>
                <w:lang w:val="sr-Cyrl-RS"/>
              </w:rPr>
              <w:t>СЛД</w:t>
            </w:r>
          </w:p>
        </w:tc>
        <w:tc>
          <w:tcPr>
            <w:tcW w:w="7062" w:type="dxa"/>
            <w:shd w:val="clear" w:color="auto" w:fill="auto"/>
            <w:vAlign w:val="center"/>
          </w:tcPr>
          <w:p w14:paraId="511E8401" w14:textId="77777777" w:rsidR="000255E2" w:rsidRPr="009A6A4B" w:rsidRDefault="000255E2" w:rsidP="00772541">
            <w:pPr>
              <w:spacing w:before="60" w:after="60"/>
            </w:pPr>
            <w:r w:rsidRPr="00B079BD">
              <w:t>Српско лекарско друштво</w:t>
            </w:r>
          </w:p>
        </w:tc>
      </w:tr>
      <w:tr w:rsidR="000255E2" w:rsidRPr="009A6A4B" w14:paraId="256528BA" w14:textId="77777777" w:rsidTr="00772541">
        <w:tc>
          <w:tcPr>
            <w:tcW w:w="1726" w:type="dxa"/>
            <w:shd w:val="clear" w:color="auto" w:fill="auto"/>
            <w:vAlign w:val="center"/>
          </w:tcPr>
          <w:p w14:paraId="11AA3B65" w14:textId="77777777" w:rsidR="000255E2" w:rsidRPr="009A6A4B" w:rsidRDefault="000255E2" w:rsidP="00772541">
            <w:pPr>
              <w:spacing w:before="60" w:after="60"/>
              <w:rPr>
                <w:lang w:val="sr-Cyrl-RS"/>
              </w:rPr>
            </w:pPr>
            <w:r>
              <w:rPr>
                <w:lang w:val="sr-Cyrl-RS"/>
              </w:rPr>
              <w:t>СО</w:t>
            </w:r>
          </w:p>
        </w:tc>
        <w:tc>
          <w:tcPr>
            <w:tcW w:w="7062" w:type="dxa"/>
            <w:shd w:val="clear" w:color="auto" w:fill="auto"/>
            <w:vAlign w:val="center"/>
          </w:tcPr>
          <w:p w14:paraId="4AB53954" w14:textId="77777777" w:rsidR="000255E2" w:rsidRPr="00BE7AC7" w:rsidRDefault="000255E2" w:rsidP="00772541">
            <w:pPr>
              <w:spacing w:before="60" w:after="60"/>
              <w:rPr>
                <w:lang w:val="sr-Cyrl-RS"/>
              </w:rPr>
            </w:pPr>
            <w:r>
              <w:rPr>
                <w:lang w:val="sr-Cyrl-RS"/>
              </w:rPr>
              <w:t>Стручне организације</w:t>
            </w:r>
          </w:p>
        </w:tc>
      </w:tr>
      <w:tr w:rsidR="000255E2" w:rsidRPr="009A6A4B" w14:paraId="38C12781" w14:textId="77777777" w:rsidTr="00772541">
        <w:tc>
          <w:tcPr>
            <w:tcW w:w="1726" w:type="dxa"/>
            <w:shd w:val="clear" w:color="auto" w:fill="auto"/>
            <w:vAlign w:val="center"/>
          </w:tcPr>
          <w:p w14:paraId="34D83FE9" w14:textId="77777777" w:rsidR="000255E2" w:rsidRPr="009A6A4B" w:rsidRDefault="000255E2" w:rsidP="00772541">
            <w:pPr>
              <w:spacing w:before="60" w:after="60"/>
              <w:rPr>
                <w:lang w:val="sr-Cyrl-RS"/>
              </w:rPr>
            </w:pPr>
            <w:r>
              <w:rPr>
                <w:lang w:val="sr-Cyrl-RS"/>
              </w:rPr>
              <w:t>СШ</w:t>
            </w:r>
          </w:p>
        </w:tc>
        <w:tc>
          <w:tcPr>
            <w:tcW w:w="7062" w:type="dxa"/>
            <w:shd w:val="clear" w:color="auto" w:fill="auto"/>
            <w:vAlign w:val="center"/>
          </w:tcPr>
          <w:p w14:paraId="6718AD67" w14:textId="77777777" w:rsidR="000255E2" w:rsidRPr="00FA4381" w:rsidRDefault="000255E2" w:rsidP="00772541">
            <w:pPr>
              <w:spacing w:before="60" w:after="60"/>
              <w:rPr>
                <w:lang w:val="sr-Cyrl-RS"/>
              </w:rPr>
            </w:pPr>
            <w:r>
              <w:rPr>
                <w:lang w:val="sr-Cyrl-RS"/>
              </w:rPr>
              <w:t>Средње школе</w:t>
            </w:r>
          </w:p>
        </w:tc>
      </w:tr>
      <w:tr w:rsidR="000255E2" w:rsidRPr="009A6A4B" w14:paraId="0FFA6516" w14:textId="77777777" w:rsidTr="00772541">
        <w:tc>
          <w:tcPr>
            <w:tcW w:w="1726" w:type="dxa"/>
            <w:shd w:val="clear" w:color="auto" w:fill="auto"/>
            <w:vAlign w:val="center"/>
          </w:tcPr>
          <w:p w14:paraId="65154698" w14:textId="77777777" w:rsidR="000255E2" w:rsidRDefault="000255E2" w:rsidP="00772541">
            <w:pPr>
              <w:spacing w:before="60" w:after="60"/>
              <w:rPr>
                <w:lang w:val="sr-Cyrl-RS"/>
              </w:rPr>
            </w:pPr>
            <w:r>
              <w:rPr>
                <w:lang w:val="sr-Cyrl-RS"/>
              </w:rPr>
              <w:t>СУД</w:t>
            </w:r>
          </w:p>
        </w:tc>
        <w:tc>
          <w:tcPr>
            <w:tcW w:w="7062" w:type="dxa"/>
            <w:shd w:val="clear" w:color="auto" w:fill="auto"/>
            <w:vAlign w:val="center"/>
          </w:tcPr>
          <w:p w14:paraId="7C42210A" w14:textId="77777777" w:rsidR="000255E2" w:rsidRDefault="000255E2" w:rsidP="00772541">
            <w:pPr>
              <w:spacing w:before="60" w:after="60"/>
              <w:rPr>
                <w:lang w:val="sr-Cyrl-RS"/>
              </w:rPr>
            </w:pPr>
            <w:r>
              <w:rPr>
                <w:lang w:val="sr-Cyrl-RS"/>
              </w:rPr>
              <w:t>Судови</w:t>
            </w:r>
          </w:p>
        </w:tc>
      </w:tr>
      <w:tr w:rsidR="000255E2" w:rsidRPr="009A6A4B" w14:paraId="0B085F4A" w14:textId="77777777" w:rsidTr="00772541">
        <w:tc>
          <w:tcPr>
            <w:tcW w:w="1726" w:type="dxa"/>
            <w:shd w:val="clear" w:color="auto" w:fill="auto"/>
            <w:vAlign w:val="center"/>
          </w:tcPr>
          <w:p w14:paraId="1404B890" w14:textId="77777777" w:rsidR="000255E2" w:rsidRPr="009A6A4B" w:rsidRDefault="000255E2" w:rsidP="00772541">
            <w:pPr>
              <w:spacing w:before="60" w:after="60"/>
              <w:rPr>
                <w:lang w:val="sr-Cyrl-RS"/>
              </w:rPr>
            </w:pPr>
            <w:r w:rsidRPr="009A6A4B">
              <w:rPr>
                <w:lang w:val="sr-Cyrl-RS"/>
              </w:rPr>
              <w:t>ТКПБС</w:t>
            </w:r>
          </w:p>
        </w:tc>
        <w:tc>
          <w:tcPr>
            <w:tcW w:w="7062" w:type="dxa"/>
            <w:shd w:val="clear" w:color="auto" w:fill="auto"/>
            <w:vAlign w:val="center"/>
          </w:tcPr>
          <w:p w14:paraId="14292F4D" w14:textId="77777777" w:rsidR="000255E2" w:rsidRPr="009A6A4B" w:rsidRDefault="000255E2" w:rsidP="00772541">
            <w:pPr>
              <w:spacing w:before="60" w:after="60"/>
              <w:rPr>
                <w:lang w:val="sr-Cyrl-RS"/>
              </w:rPr>
            </w:pPr>
            <w:r w:rsidRPr="009A6A4B">
              <w:rPr>
                <w:lang w:val="sr-Cyrl-RS"/>
              </w:rPr>
              <w:t>Тело за координацију послова безбедности саобраћаја</w:t>
            </w:r>
          </w:p>
        </w:tc>
      </w:tr>
      <w:tr w:rsidR="000255E2" w:rsidRPr="009A6A4B" w14:paraId="4BFFADFE" w14:textId="77777777" w:rsidTr="00772541">
        <w:tc>
          <w:tcPr>
            <w:tcW w:w="1726" w:type="dxa"/>
            <w:shd w:val="clear" w:color="auto" w:fill="auto"/>
            <w:vAlign w:val="center"/>
          </w:tcPr>
          <w:p w14:paraId="5B3C43D7" w14:textId="77777777" w:rsidR="000255E2" w:rsidRPr="009A6A4B" w:rsidRDefault="000255E2" w:rsidP="00772541">
            <w:pPr>
              <w:spacing w:before="60" w:after="60"/>
              <w:rPr>
                <w:lang w:val="sr-Cyrl-RS"/>
              </w:rPr>
            </w:pPr>
            <w:r>
              <w:rPr>
                <w:lang w:val="sr-Cyrl-RS"/>
              </w:rPr>
              <w:t>ТУЖ</w:t>
            </w:r>
          </w:p>
        </w:tc>
        <w:tc>
          <w:tcPr>
            <w:tcW w:w="7062" w:type="dxa"/>
            <w:shd w:val="clear" w:color="auto" w:fill="auto"/>
            <w:vAlign w:val="center"/>
          </w:tcPr>
          <w:p w14:paraId="32038485" w14:textId="77777777" w:rsidR="000255E2" w:rsidRPr="009A6A4B" w:rsidRDefault="000255E2" w:rsidP="00772541">
            <w:pPr>
              <w:spacing w:before="60" w:after="60"/>
              <w:rPr>
                <w:lang w:val="sr-Cyrl-RS"/>
              </w:rPr>
            </w:pPr>
            <w:r>
              <w:rPr>
                <w:lang w:val="sr-Cyrl-RS"/>
              </w:rPr>
              <w:t>Тужилаштва</w:t>
            </w:r>
          </w:p>
        </w:tc>
      </w:tr>
      <w:tr w:rsidR="000255E2" w:rsidRPr="009A6A4B" w14:paraId="22CBF210" w14:textId="77777777" w:rsidTr="00772541">
        <w:tc>
          <w:tcPr>
            <w:tcW w:w="1726" w:type="dxa"/>
            <w:shd w:val="clear" w:color="auto" w:fill="auto"/>
            <w:vAlign w:val="center"/>
          </w:tcPr>
          <w:p w14:paraId="2AC2D4A6" w14:textId="77777777" w:rsidR="000255E2" w:rsidRPr="009A6A4B" w:rsidRDefault="000255E2" w:rsidP="00772541">
            <w:pPr>
              <w:spacing w:before="60" w:after="60"/>
              <w:rPr>
                <w:lang w:val="sr-Cyrl-RS"/>
              </w:rPr>
            </w:pPr>
            <w:r>
              <w:rPr>
                <w:lang w:val="sr-Cyrl-RS"/>
              </w:rPr>
              <w:t>УЦ</w:t>
            </w:r>
          </w:p>
        </w:tc>
        <w:tc>
          <w:tcPr>
            <w:tcW w:w="7062" w:type="dxa"/>
            <w:shd w:val="clear" w:color="auto" w:fill="auto"/>
            <w:vAlign w:val="center"/>
          </w:tcPr>
          <w:p w14:paraId="0F64A2F3" w14:textId="77777777" w:rsidR="000255E2" w:rsidRPr="009A6A4B" w:rsidRDefault="000255E2" w:rsidP="00772541">
            <w:pPr>
              <w:spacing w:before="60" w:after="60"/>
              <w:rPr>
                <w:lang w:val="sr-Cyrl-RS"/>
              </w:rPr>
            </w:pPr>
            <w:r>
              <w:rPr>
                <w:lang w:val="sr-Cyrl-RS"/>
              </w:rPr>
              <w:t>Управљачки центри</w:t>
            </w:r>
          </w:p>
        </w:tc>
      </w:tr>
      <w:tr w:rsidR="000255E2" w:rsidRPr="009A6A4B" w14:paraId="23230AF6" w14:textId="77777777" w:rsidTr="00772541">
        <w:tc>
          <w:tcPr>
            <w:tcW w:w="1726" w:type="dxa"/>
            <w:shd w:val="clear" w:color="auto" w:fill="auto"/>
            <w:vAlign w:val="center"/>
          </w:tcPr>
          <w:p w14:paraId="0512029E" w14:textId="77777777" w:rsidR="000255E2" w:rsidRPr="009A6A4B" w:rsidRDefault="000255E2" w:rsidP="00772541">
            <w:pPr>
              <w:spacing w:before="60" w:after="60"/>
              <w:rPr>
                <w:lang w:val="sr-Cyrl-RS"/>
              </w:rPr>
            </w:pPr>
            <w:r w:rsidRPr="009A6A4B">
              <w:rPr>
                <w:lang w:val="sr-Cyrl-RS"/>
              </w:rPr>
              <w:t>УН</w:t>
            </w:r>
          </w:p>
        </w:tc>
        <w:tc>
          <w:tcPr>
            <w:tcW w:w="7062" w:type="dxa"/>
            <w:shd w:val="clear" w:color="auto" w:fill="auto"/>
            <w:vAlign w:val="center"/>
          </w:tcPr>
          <w:p w14:paraId="1EFB20B9" w14:textId="77777777" w:rsidR="000255E2" w:rsidRPr="009A6A4B" w:rsidRDefault="000255E2" w:rsidP="00772541">
            <w:pPr>
              <w:spacing w:before="60" w:after="60"/>
              <w:rPr>
                <w:lang w:val="sr-Cyrl-RS"/>
              </w:rPr>
            </w:pPr>
            <w:r w:rsidRPr="009A6A4B">
              <w:rPr>
                <w:lang w:val="sr-Cyrl-RS"/>
              </w:rPr>
              <w:t>Уједињене нације</w:t>
            </w:r>
          </w:p>
        </w:tc>
      </w:tr>
      <w:tr w:rsidR="000255E2" w:rsidRPr="009A6A4B" w14:paraId="4426FE5B" w14:textId="77777777" w:rsidTr="00772541">
        <w:tc>
          <w:tcPr>
            <w:tcW w:w="1726" w:type="dxa"/>
            <w:shd w:val="clear" w:color="auto" w:fill="auto"/>
            <w:vAlign w:val="center"/>
          </w:tcPr>
          <w:p w14:paraId="12684A39" w14:textId="77777777" w:rsidR="000255E2" w:rsidRPr="009A6A4B" w:rsidRDefault="000255E2" w:rsidP="00772541">
            <w:pPr>
              <w:spacing w:before="60" w:after="60"/>
              <w:rPr>
                <w:lang w:val="sr-Cyrl-RS"/>
              </w:rPr>
            </w:pPr>
            <w:r>
              <w:rPr>
                <w:lang w:val="sr-Cyrl-RS"/>
              </w:rPr>
              <w:t>УП</w:t>
            </w:r>
          </w:p>
        </w:tc>
        <w:tc>
          <w:tcPr>
            <w:tcW w:w="7062" w:type="dxa"/>
            <w:shd w:val="clear" w:color="auto" w:fill="auto"/>
            <w:vAlign w:val="center"/>
          </w:tcPr>
          <w:p w14:paraId="45F431CA" w14:textId="77777777" w:rsidR="000255E2" w:rsidRPr="009A6A4B" w:rsidRDefault="000255E2" w:rsidP="00772541">
            <w:pPr>
              <w:spacing w:before="60" w:after="60"/>
              <w:rPr>
                <w:lang w:val="sr-Cyrl-RS"/>
              </w:rPr>
            </w:pPr>
            <w:r>
              <w:rPr>
                <w:lang w:val="sr-Cyrl-RS"/>
              </w:rPr>
              <w:t>Управљачи путева</w:t>
            </w:r>
          </w:p>
        </w:tc>
      </w:tr>
      <w:tr w:rsidR="000255E2" w:rsidRPr="009A6A4B" w14:paraId="109B31C9" w14:textId="77777777" w:rsidTr="00772541">
        <w:tc>
          <w:tcPr>
            <w:tcW w:w="1726" w:type="dxa"/>
            <w:shd w:val="clear" w:color="auto" w:fill="auto"/>
            <w:vAlign w:val="center"/>
          </w:tcPr>
          <w:p w14:paraId="26F8B915" w14:textId="77777777" w:rsidR="000255E2" w:rsidRPr="009A6A4B" w:rsidRDefault="000255E2" w:rsidP="00772541">
            <w:pPr>
              <w:spacing w:before="60" w:after="60"/>
              <w:rPr>
                <w:lang w:val="sr-Cyrl-RS"/>
              </w:rPr>
            </w:pPr>
            <w:r>
              <w:rPr>
                <w:lang w:val="sr-Cyrl-RS"/>
              </w:rPr>
              <w:t>УОС</w:t>
            </w:r>
          </w:p>
        </w:tc>
        <w:tc>
          <w:tcPr>
            <w:tcW w:w="7062" w:type="dxa"/>
            <w:shd w:val="clear" w:color="auto" w:fill="auto"/>
            <w:vAlign w:val="center"/>
          </w:tcPr>
          <w:p w14:paraId="2EE1342B" w14:textId="77777777" w:rsidR="000255E2" w:rsidRPr="009A6A4B" w:rsidRDefault="000255E2" w:rsidP="00772541">
            <w:pPr>
              <w:spacing w:before="60" w:after="60"/>
              <w:rPr>
                <w:lang w:val="sr-Cyrl-RS"/>
              </w:rPr>
            </w:pPr>
            <w:r>
              <w:rPr>
                <w:lang w:val="sr-Cyrl-RS"/>
              </w:rPr>
              <w:t>Удружење осигуравача Србије</w:t>
            </w:r>
          </w:p>
        </w:tc>
      </w:tr>
      <w:tr w:rsidR="000255E2" w:rsidRPr="009A6A4B" w14:paraId="72C90F30" w14:textId="77777777" w:rsidTr="00772541">
        <w:tc>
          <w:tcPr>
            <w:tcW w:w="1726" w:type="dxa"/>
            <w:shd w:val="clear" w:color="auto" w:fill="auto"/>
            <w:vAlign w:val="center"/>
          </w:tcPr>
          <w:p w14:paraId="2CD1AF88" w14:textId="77777777" w:rsidR="000255E2" w:rsidRPr="009A6A4B" w:rsidRDefault="000255E2" w:rsidP="00772541">
            <w:pPr>
              <w:spacing w:before="60" w:after="60"/>
              <w:rPr>
                <w:lang w:val="sr-Cyrl-RS"/>
              </w:rPr>
            </w:pPr>
            <w:r w:rsidRPr="009A6A4B">
              <w:rPr>
                <w:lang w:val="sr-Cyrl-RS"/>
              </w:rPr>
              <w:t>УСП</w:t>
            </w:r>
          </w:p>
        </w:tc>
        <w:tc>
          <w:tcPr>
            <w:tcW w:w="7062" w:type="dxa"/>
            <w:shd w:val="clear" w:color="auto" w:fill="auto"/>
            <w:vAlign w:val="center"/>
          </w:tcPr>
          <w:p w14:paraId="0347C123" w14:textId="77777777" w:rsidR="000255E2" w:rsidRPr="009A6A4B" w:rsidRDefault="000255E2" w:rsidP="00772541">
            <w:pPr>
              <w:spacing w:before="60" w:after="60"/>
              <w:rPr>
                <w:lang w:val="sr-Cyrl-RS"/>
              </w:rPr>
            </w:pPr>
            <w:r w:rsidRPr="009A6A4B">
              <w:rPr>
                <w:lang w:val="sr-Cyrl-RS"/>
              </w:rPr>
              <w:t>Управа саобраћајне полиције</w:t>
            </w:r>
          </w:p>
        </w:tc>
      </w:tr>
      <w:tr w:rsidR="000255E2" w:rsidRPr="009A6A4B" w14:paraId="7CD127B9" w14:textId="77777777" w:rsidTr="00772541">
        <w:tc>
          <w:tcPr>
            <w:tcW w:w="1726" w:type="dxa"/>
            <w:shd w:val="clear" w:color="auto" w:fill="auto"/>
            <w:vAlign w:val="center"/>
          </w:tcPr>
          <w:p w14:paraId="26589C7A" w14:textId="77777777" w:rsidR="000255E2" w:rsidRPr="009A6A4B" w:rsidRDefault="000255E2" w:rsidP="00772541">
            <w:pPr>
              <w:spacing w:before="60" w:after="60"/>
              <w:rPr>
                <w:lang w:val="sr-Cyrl-RS"/>
              </w:rPr>
            </w:pPr>
            <w:r w:rsidRPr="009A6A4B">
              <w:rPr>
                <w:lang w:val="sr-Cyrl-RS"/>
              </w:rPr>
              <w:t>ХМП</w:t>
            </w:r>
          </w:p>
        </w:tc>
        <w:tc>
          <w:tcPr>
            <w:tcW w:w="7062" w:type="dxa"/>
            <w:shd w:val="clear" w:color="auto" w:fill="auto"/>
            <w:vAlign w:val="center"/>
          </w:tcPr>
          <w:p w14:paraId="3077BE6D" w14:textId="77777777" w:rsidR="000255E2" w:rsidRPr="009A6A4B" w:rsidRDefault="000255E2" w:rsidP="00772541">
            <w:pPr>
              <w:spacing w:before="60" w:after="60"/>
              <w:rPr>
                <w:lang w:val="sr-Cyrl-RS"/>
              </w:rPr>
            </w:pPr>
            <w:r w:rsidRPr="009A6A4B">
              <w:rPr>
                <w:lang w:val="sr-Cyrl-RS"/>
              </w:rPr>
              <w:t>Хитна медицинска помоћ</w:t>
            </w:r>
          </w:p>
        </w:tc>
      </w:tr>
      <w:tr w:rsidR="000255E2" w:rsidRPr="009A6A4B" w14:paraId="27C851A1" w14:textId="77777777" w:rsidTr="00772541">
        <w:tc>
          <w:tcPr>
            <w:tcW w:w="1726" w:type="dxa"/>
            <w:shd w:val="clear" w:color="auto" w:fill="auto"/>
            <w:vAlign w:val="center"/>
          </w:tcPr>
          <w:p w14:paraId="7EEDD306" w14:textId="77777777" w:rsidR="000255E2" w:rsidRPr="009A6A4B" w:rsidRDefault="000255E2" w:rsidP="00772541">
            <w:pPr>
              <w:spacing w:before="60" w:after="60"/>
              <w:rPr>
                <w:lang w:val="sr-Cyrl-RS"/>
              </w:rPr>
            </w:pPr>
            <w:r>
              <w:rPr>
                <w:lang w:val="sr-Cyrl-RS"/>
              </w:rPr>
              <w:t>ХХМП</w:t>
            </w:r>
          </w:p>
        </w:tc>
        <w:tc>
          <w:tcPr>
            <w:tcW w:w="7062" w:type="dxa"/>
            <w:shd w:val="clear" w:color="auto" w:fill="auto"/>
            <w:vAlign w:val="center"/>
          </w:tcPr>
          <w:p w14:paraId="04C57FE6" w14:textId="77777777" w:rsidR="000255E2" w:rsidRPr="009A6A4B" w:rsidRDefault="000255E2" w:rsidP="00772541">
            <w:pPr>
              <w:spacing w:before="60" w:after="60"/>
              <w:rPr>
                <w:lang w:val="sr-Cyrl-RS"/>
              </w:rPr>
            </w:pPr>
            <w:r>
              <w:rPr>
                <w:lang w:val="sr-Cyrl-RS"/>
              </w:rPr>
              <w:t>Хеликоптерска хитна медицинска помоћ</w:t>
            </w:r>
          </w:p>
        </w:tc>
      </w:tr>
      <w:tr w:rsidR="000255E2" w:rsidRPr="009A6A4B" w14:paraId="68F40B7D" w14:textId="77777777" w:rsidTr="00772541">
        <w:tc>
          <w:tcPr>
            <w:tcW w:w="1726" w:type="dxa"/>
            <w:shd w:val="clear" w:color="auto" w:fill="auto"/>
            <w:vAlign w:val="center"/>
          </w:tcPr>
          <w:p w14:paraId="4AF0545F" w14:textId="77777777" w:rsidR="000255E2" w:rsidRPr="009A6A4B" w:rsidRDefault="000255E2" w:rsidP="00772541">
            <w:pPr>
              <w:spacing w:before="60" w:after="60"/>
              <w:rPr>
                <w:lang w:val="sr-Cyrl-RS"/>
              </w:rPr>
            </w:pPr>
            <w:r>
              <w:rPr>
                <w:lang w:val="sr-Cyrl-RS"/>
              </w:rPr>
              <w:t>ЦКС</w:t>
            </w:r>
          </w:p>
        </w:tc>
        <w:tc>
          <w:tcPr>
            <w:tcW w:w="7062" w:type="dxa"/>
            <w:shd w:val="clear" w:color="auto" w:fill="auto"/>
            <w:vAlign w:val="center"/>
          </w:tcPr>
          <w:p w14:paraId="00E193E9" w14:textId="77777777" w:rsidR="000255E2" w:rsidRPr="009A6A4B" w:rsidRDefault="000255E2" w:rsidP="00772541">
            <w:pPr>
              <w:spacing w:before="60" w:after="60"/>
              <w:rPr>
                <w:lang w:val="sr-Cyrl-RS"/>
              </w:rPr>
            </w:pPr>
            <w:r>
              <w:rPr>
                <w:lang w:val="sr-Cyrl-RS"/>
              </w:rPr>
              <w:t>Црвени крст Србије</w:t>
            </w:r>
          </w:p>
        </w:tc>
      </w:tr>
    </w:tbl>
    <w:p w14:paraId="4A07E7AB" w14:textId="77777777" w:rsidR="00843449" w:rsidRDefault="00843449" w:rsidP="004E1112">
      <w:pPr>
        <w:pStyle w:val="Heading1"/>
      </w:pPr>
    </w:p>
    <w:p w14:paraId="687E7E50" w14:textId="77777777" w:rsidR="008F470D" w:rsidRDefault="008F470D" w:rsidP="008F470D">
      <w:pPr>
        <w:rPr>
          <w:lang w:val="sr-Cyrl-RS"/>
        </w:rPr>
        <w:sectPr w:rsidR="008F470D" w:rsidSect="00F3206B">
          <w:pgSz w:w="11907" w:h="16840" w:code="9"/>
          <w:pgMar w:top="1418" w:right="1418" w:bottom="1701" w:left="1418" w:header="851" w:footer="851" w:gutter="0"/>
          <w:cols w:space="708"/>
          <w:docGrid w:linePitch="360"/>
        </w:sectPr>
      </w:pPr>
    </w:p>
    <w:p w14:paraId="19DB7652" w14:textId="0831B9D7" w:rsidR="000255E2" w:rsidRDefault="000255E2" w:rsidP="004E1112">
      <w:pPr>
        <w:pStyle w:val="Prilozi"/>
      </w:pPr>
      <w:bookmarkStart w:id="143" w:name="_Toc145365503"/>
      <w:r w:rsidRPr="006424C2">
        <w:lastRenderedPageBreak/>
        <w:t xml:space="preserve">прилог </w:t>
      </w:r>
      <w:r>
        <w:t>4</w:t>
      </w:r>
      <w:bookmarkEnd w:id="143"/>
    </w:p>
    <w:p w14:paraId="2025045E" w14:textId="77777777" w:rsidR="00EC15A6" w:rsidRDefault="008F470D" w:rsidP="004E1112">
      <w:pPr>
        <w:pStyle w:val="Heading1"/>
        <w:rPr>
          <w:noProof/>
        </w:rPr>
      </w:pPr>
      <w:bookmarkStart w:id="144" w:name="_Toc145365504"/>
      <w:r w:rsidRPr="006424C2">
        <w:t>САДРЖАЈ</w:t>
      </w:r>
      <w:bookmarkEnd w:id="144"/>
      <w:r w:rsidRPr="006424C2">
        <w:fldChar w:fldCharType="begin"/>
      </w:r>
      <w:r w:rsidRPr="006424C2">
        <w:instrText xml:space="preserve"> TOC \o "1-3" \h \z \t "02. Glava 1,1,03. Glava 1.1.,1" </w:instrText>
      </w:r>
      <w:r w:rsidRPr="006424C2">
        <w:fldChar w:fldCharType="separate"/>
      </w:r>
    </w:p>
    <w:p w14:paraId="29CE95FF" w14:textId="3E8A8D11" w:rsidR="00EC15A6" w:rsidRPr="00EC15A6" w:rsidRDefault="00000000" w:rsidP="00EC15A6">
      <w:pPr>
        <w:pStyle w:val="TOC1"/>
        <w:tabs>
          <w:tab w:val="right" w:leader="dot" w:pos="9061"/>
        </w:tabs>
        <w:spacing w:before="60" w:after="60"/>
        <w:ind w:left="426" w:hanging="426"/>
        <w:rPr>
          <w:rFonts w:eastAsiaTheme="minorEastAsia" w:cs="Times New Roman"/>
          <w:b/>
          <w:bCs w:val="0"/>
          <w:noProof/>
          <w:kern w:val="2"/>
          <w:szCs w:val="22"/>
          <w:lang w:val="en-US"/>
          <w14:ligatures w14:val="standardContextual"/>
        </w:rPr>
      </w:pPr>
      <w:hyperlink w:anchor="_Toc145365457" w:history="1">
        <w:r w:rsidR="00EC15A6" w:rsidRPr="00EC15A6">
          <w:rPr>
            <w:rStyle w:val="Hyperlink"/>
            <w:rFonts w:cs="Times New Roman"/>
            <w:b/>
            <w:bCs w:val="0"/>
            <w:noProof/>
            <w:szCs w:val="22"/>
          </w:rPr>
          <w:t>1.</w:t>
        </w:r>
        <w:r w:rsidR="00EC15A6" w:rsidRPr="00EC15A6">
          <w:rPr>
            <w:rFonts w:eastAsiaTheme="minorEastAsia" w:cs="Times New Roman"/>
            <w:b/>
            <w:bCs w:val="0"/>
            <w:noProof/>
            <w:kern w:val="2"/>
            <w:szCs w:val="22"/>
            <w:lang w:val="en-US"/>
            <w14:ligatures w14:val="standardContextual"/>
          </w:rPr>
          <w:tab/>
        </w:r>
        <w:r w:rsidR="00EC15A6" w:rsidRPr="00EC15A6">
          <w:rPr>
            <w:rStyle w:val="Hyperlink"/>
            <w:rFonts w:cs="Times New Roman"/>
            <w:b/>
            <w:bCs w:val="0"/>
            <w:noProof/>
            <w:szCs w:val="22"/>
          </w:rPr>
          <w:t>УВОД</w:t>
        </w:r>
        <w:r w:rsidR="00EC15A6" w:rsidRPr="00EC15A6">
          <w:rPr>
            <w:rFonts w:cs="Times New Roman"/>
            <w:b/>
            <w:bCs w:val="0"/>
            <w:noProof/>
            <w:webHidden/>
            <w:szCs w:val="22"/>
          </w:rPr>
          <w:tab/>
        </w:r>
        <w:r w:rsidR="00EC15A6" w:rsidRPr="00EC15A6">
          <w:rPr>
            <w:rFonts w:cs="Times New Roman"/>
            <w:b/>
            <w:bCs w:val="0"/>
            <w:noProof/>
            <w:webHidden/>
            <w:szCs w:val="22"/>
          </w:rPr>
          <w:fldChar w:fldCharType="begin"/>
        </w:r>
        <w:r w:rsidR="00EC15A6" w:rsidRPr="00EC15A6">
          <w:rPr>
            <w:rFonts w:cs="Times New Roman"/>
            <w:b/>
            <w:bCs w:val="0"/>
            <w:noProof/>
            <w:webHidden/>
            <w:szCs w:val="22"/>
          </w:rPr>
          <w:instrText xml:space="preserve"> PAGEREF _Toc145365457 \h </w:instrText>
        </w:r>
        <w:r w:rsidR="00EC15A6" w:rsidRPr="00EC15A6">
          <w:rPr>
            <w:rFonts w:cs="Times New Roman"/>
            <w:b/>
            <w:bCs w:val="0"/>
            <w:noProof/>
            <w:webHidden/>
            <w:szCs w:val="22"/>
          </w:rPr>
        </w:r>
        <w:r w:rsidR="00EC15A6" w:rsidRPr="00EC15A6">
          <w:rPr>
            <w:rFonts w:cs="Times New Roman"/>
            <w:b/>
            <w:bCs w:val="0"/>
            <w:noProof/>
            <w:webHidden/>
            <w:szCs w:val="22"/>
          </w:rPr>
          <w:fldChar w:fldCharType="separate"/>
        </w:r>
        <w:r w:rsidR="00444BCC">
          <w:rPr>
            <w:rFonts w:cs="Times New Roman"/>
            <w:b/>
            <w:bCs w:val="0"/>
            <w:noProof/>
            <w:webHidden/>
            <w:szCs w:val="22"/>
          </w:rPr>
          <w:t>1</w:t>
        </w:r>
        <w:r w:rsidR="00EC15A6" w:rsidRPr="00EC15A6">
          <w:rPr>
            <w:rFonts w:cs="Times New Roman"/>
            <w:b/>
            <w:bCs w:val="0"/>
            <w:noProof/>
            <w:webHidden/>
            <w:szCs w:val="22"/>
          </w:rPr>
          <w:fldChar w:fldCharType="end"/>
        </w:r>
      </w:hyperlink>
    </w:p>
    <w:p w14:paraId="755D299B" w14:textId="501894B8" w:rsidR="00EC15A6" w:rsidRPr="00EC15A6" w:rsidRDefault="00000000" w:rsidP="00EC15A6">
      <w:pPr>
        <w:pStyle w:val="TOC1"/>
        <w:tabs>
          <w:tab w:val="right" w:leader="dot" w:pos="9061"/>
        </w:tabs>
        <w:spacing w:before="60" w:after="60"/>
        <w:ind w:left="426" w:hanging="426"/>
        <w:rPr>
          <w:rFonts w:eastAsiaTheme="minorEastAsia" w:cs="Times New Roman"/>
          <w:b/>
          <w:bCs w:val="0"/>
          <w:noProof/>
          <w:kern w:val="2"/>
          <w:szCs w:val="22"/>
          <w:lang w:val="en-US"/>
          <w14:ligatures w14:val="standardContextual"/>
        </w:rPr>
      </w:pPr>
      <w:hyperlink w:anchor="_Toc145365458" w:history="1">
        <w:r w:rsidR="00EC15A6" w:rsidRPr="00EC15A6">
          <w:rPr>
            <w:rStyle w:val="Hyperlink"/>
            <w:rFonts w:cs="Times New Roman"/>
            <w:b/>
            <w:bCs w:val="0"/>
            <w:noProof/>
            <w:szCs w:val="22"/>
          </w:rPr>
          <w:t>2.</w:t>
        </w:r>
        <w:r w:rsidR="00EC15A6" w:rsidRPr="00EC15A6">
          <w:rPr>
            <w:rFonts w:eastAsiaTheme="minorEastAsia" w:cs="Times New Roman"/>
            <w:b/>
            <w:bCs w:val="0"/>
            <w:noProof/>
            <w:kern w:val="2"/>
            <w:szCs w:val="22"/>
            <w:lang w:val="en-US"/>
            <w14:ligatures w14:val="standardContextual"/>
          </w:rPr>
          <w:tab/>
        </w:r>
        <w:r w:rsidR="00EC15A6" w:rsidRPr="00EC15A6">
          <w:rPr>
            <w:rStyle w:val="Hyperlink"/>
            <w:rFonts w:cs="Times New Roman"/>
            <w:b/>
            <w:bCs w:val="0"/>
            <w:noProof/>
            <w:szCs w:val="22"/>
          </w:rPr>
          <w:t>ШТА СМО УРАДИЛИ ДО САДА?</w:t>
        </w:r>
        <w:r w:rsidR="00EC15A6" w:rsidRPr="00EC15A6">
          <w:rPr>
            <w:rFonts w:cs="Times New Roman"/>
            <w:b/>
            <w:bCs w:val="0"/>
            <w:noProof/>
            <w:webHidden/>
            <w:szCs w:val="22"/>
          </w:rPr>
          <w:tab/>
        </w:r>
        <w:r w:rsidR="00EC15A6" w:rsidRPr="00EC15A6">
          <w:rPr>
            <w:rFonts w:cs="Times New Roman"/>
            <w:b/>
            <w:bCs w:val="0"/>
            <w:noProof/>
            <w:webHidden/>
            <w:szCs w:val="22"/>
          </w:rPr>
          <w:fldChar w:fldCharType="begin"/>
        </w:r>
        <w:r w:rsidR="00EC15A6" w:rsidRPr="00EC15A6">
          <w:rPr>
            <w:rFonts w:cs="Times New Roman"/>
            <w:b/>
            <w:bCs w:val="0"/>
            <w:noProof/>
            <w:webHidden/>
            <w:szCs w:val="22"/>
          </w:rPr>
          <w:instrText xml:space="preserve"> PAGEREF _Toc145365458 \h </w:instrText>
        </w:r>
        <w:r w:rsidR="00EC15A6" w:rsidRPr="00EC15A6">
          <w:rPr>
            <w:rFonts w:cs="Times New Roman"/>
            <w:b/>
            <w:bCs w:val="0"/>
            <w:noProof/>
            <w:webHidden/>
            <w:szCs w:val="22"/>
          </w:rPr>
        </w:r>
        <w:r w:rsidR="00EC15A6" w:rsidRPr="00EC15A6">
          <w:rPr>
            <w:rFonts w:cs="Times New Roman"/>
            <w:b/>
            <w:bCs w:val="0"/>
            <w:noProof/>
            <w:webHidden/>
            <w:szCs w:val="22"/>
          </w:rPr>
          <w:fldChar w:fldCharType="separate"/>
        </w:r>
        <w:r w:rsidR="00444BCC">
          <w:rPr>
            <w:rFonts w:cs="Times New Roman"/>
            <w:b/>
            <w:bCs w:val="0"/>
            <w:noProof/>
            <w:webHidden/>
            <w:szCs w:val="22"/>
          </w:rPr>
          <w:t>2</w:t>
        </w:r>
        <w:r w:rsidR="00EC15A6" w:rsidRPr="00EC15A6">
          <w:rPr>
            <w:rFonts w:cs="Times New Roman"/>
            <w:b/>
            <w:bCs w:val="0"/>
            <w:noProof/>
            <w:webHidden/>
            <w:szCs w:val="22"/>
          </w:rPr>
          <w:fldChar w:fldCharType="end"/>
        </w:r>
      </w:hyperlink>
    </w:p>
    <w:p w14:paraId="12121493" w14:textId="701D7C56" w:rsidR="00EC15A6" w:rsidRPr="00EC15A6" w:rsidRDefault="00000000" w:rsidP="00EC15A6">
      <w:pPr>
        <w:pStyle w:val="TOC1"/>
        <w:tabs>
          <w:tab w:val="right" w:leader="dot" w:pos="9061"/>
        </w:tabs>
        <w:spacing w:before="60" w:after="60"/>
        <w:ind w:left="426" w:hanging="426"/>
        <w:rPr>
          <w:rFonts w:eastAsiaTheme="minorEastAsia" w:cs="Times New Roman"/>
          <w:b/>
          <w:bCs w:val="0"/>
          <w:noProof/>
          <w:kern w:val="2"/>
          <w:szCs w:val="22"/>
          <w:lang w:val="en-US"/>
          <w14:ligatures w14:val="standardContextual"/>
        </w:rPr>
      </w:pPr>
      <w:hyperlink w:anchor="_Toc145365459" w:history="1">
        <w:r w:rsidR="00EC15A6" w:rsidRPr="00EC15A6">
          <w:rPr>
            <w:rStyle w:val="Hyperlink"/>
            <w:rFonts w:cs="Times New Roman"/>
            <w:b/>
            <w:bCs w:val="0"/>
            <w:noProof/>
            <w:szCs w:val="22"/>
          </w:rPr>
          <w:t>3.</w:t>
        </w:r>
        <w:r w:rsidR="00EC15A6" w:rsidRPr="00EC15A6">
          <w:rPr>
            <w:rFonts w:eastAsiaTheme="minorEastAsia" w:cs="Times New Roman"/>
            <w:b/>
            <w:bCs w:val="0"/>
            <w:noProof/>
            <w:kern w:val="2"/>
            <w:szCs w:val="22"/>
            <w:lang w:val="en-US"/>
            <w14:ligatures w14:val="standardContextual"/>
          </w:rPr>
          <w:tab/>
        </w:r>
        <w:r w:rsidR="00EC15A6" w:rsidRPr="00EC15A6">
          <w:rPr>
            <w:rStyle w:val="Hyperlink"/>
            <w:rFonts w:cs="Times New Roman"/>
            <w:b/>
            <w:bCs w:val="0"/>
            <w:noProof/>
            <w:szCs w:val="22"/>
          </w:rPr>
          <w:t>ШТА НИСМО УРАДИЛИ ДО САДА?</w:t>
        </w:r>
        <w:r w:rsidR="00EC15A6" w:rsidRPr="00EC15A6">
          <w:rPr>
            <w:rFonts w:cs="Times New Roman"/>
            <w:b/>
            <w:bCs w:val="0"/>
            <w:noProof/>
            <w:webHidden/>
            <w:szCs w:val="22"/>
          </w:rPr>
          <w:tab/>
        </w:r>
        <w:r w:rsidR="00EC15A6" w:rsidRPr="00EC15A6">
          <w:rPr>
            <w:rFonts w:cs="Times New Roman"/>
            <w:b/>
            <w:bCs w:val="0"/>
            <w:noProof/>
            <w:webHidden/>
            <w:szCs w:val="22"/>
          </w:rPr>
          <w:fldChar w:fldCharType="begin"/>
        </w:r>
        <w:r w:rsidR="00EC15A6" w:rsidRPr="00EC15A6">
          <w:rPr>
            <w:rFonts w:cs="Times New Roman"/>
            <w:b/>
            <w:bCs w:val="0"/>
            <w:noProof/>
            <w:webHidden/>
            <w:szCs w:val="22"/>
          </w:rPr>
          <w:instrText xml:space="preserve"> PAGEREF _Toc145365459 \h </w:instrText>
        </w:r>
        <w:r w:rsidR="00EC15A6" w:rsidRPr="00EC15A6">
          <w:rPr>
            <w:rFonts w:cs="Times New Roman"/>
            <w:b/>
            <w:bCs w:val="0"/>
            <w:noProof/>
            <w:webHidden/>
            <w:szCs w:val="22"/>
          </w:rPr>
        </w:r>
        <w:r w:rsidR="00EC15A6" w:rsidRPr="00EC15A6">
          <w:rPr>
            <w:rFonts w:cs="Times New Roman"/>
            <w:b/>
            <w:bCs w:val="0"/>
            <w:noProof/>
            <w:webHidden/>
            <w:szCs w:val="22"/>
          </w:rPr>
          <w:fldChar w:fldCharType="separate"/>
        </w:r>
        <w:r w:rsidR="00444BCC">
          <w:rPr>
            <w:rFonts w:cs="Times New Roman"/>
            <w:b/>
            <w:bCs w:val="0"/>
            <w:noProof/>
            <w:webHidden/>
            <w:szCs w:val="22"/>
          </w:rPr>
          <w:t>2</w:t>
        </w:r>
        <w:r w:rsidR="00EC15A6" w:rsidRPr="00EC15A6">
          <w:rPr>
            <w:rFonts w:cs="Times New Roman"/>
            <w:b/>
            <w:bCs w:val="0"/>
            <w:noProof/>
            <w:webHidden/>
            <w:szCs w:val="22"/>
          </w:rPr>
          <w:fldChar w:fldCharType="end"/>
        </w:r>
      </w:hyperlink>
    </w:p>
    <w:p w14:paraId="5AAC0938" w14:textId="16F8C77B" w:rsidR="00EC15A6" w:rsidRPr="00EC15A6" w:rsidRDefault="00000000" w:rsidP="00EC15A6">
      <w:pPr>
        <w:pStyle w:val="TOC1"/>
        <w:tabs>
          <w:tab w:val="right" w:leader="dot" w:pos="9061"/>
        </w:tabs>
        <w:spacing w:before="60" w:after="60"/>
        <w:ind w:left="426" w:hanging="426"/>
        <w:rPr>
          <w:rFonts w:eastAsiaTheme="minorEastAsia" w:cs="Times New Roman"/>
          <w:b/>
          <w:bCs w:val="0"/>
          <w:noProof/>
          <w:kern w:val="2"/>
          <w:szCs w:val="22"/>
          <w:lang w:val="en-US"/>
          <w14:ligatures w14:val="standardContextual"/>
        </w:rPr>
      </w:pPr>
      <w:hyperlink w:anchor="_Toc145365460" w:history="1">
        <w:r w:rsidR="00EC15A6" w:rsidRPr="00EC15A6">
          <w:rPr>
            <w:rStyle w:val="Hyperlink"/>
            <w:rFonts w:cs="Times New Roman"/>
            <w:b/>
            <w:bCs w:val="0"/>
            <w:noProof/>
            <w:szCs w:val="22"/>
          </w:rPr>
          <w:t>4.</w:t>
        </w:r>
        <w:r w:rsidR="00EC15A6" w:rsidRPr="00EC15A6">
          <w:rPr>
            <w:rFonts w:eastAsiaTheme="minorEastAsia" w:cs="Times New Roman"/>
            <w:b/>
            <w:bCs w:val="0"/>
            <w:noProof/>
            <w:kern w:val="2"/>
            <w:szCs w:val="22"/>
            <w:lang w:val="en-US"/>
            <w14:ligatures w14:val="standardContextual"/>
          </w:rPr>
          <w:tab/>
        </w:r>
        <w:r w:rsidR="00EC15A6" w:rsidRPr="00EC15A6">
          <w:rPr>
            <w:rStyle w:val="Hyperlink"/>
            <w:rFonts w:cs="Times New Roman"/>
            <w:b/>
            <w:bCs w:val="0"/>
            <w:noProof/>
            <w:szCs w:val="22"/>
          </w:rPr>
          <w:t>ПОСТОЈЕЋЕ СТАЊЕ</w:t>
        </w:r>
        <w:r w:rsidR="00EC15A6" w:rsidRPr="00EC15A6">
          <w:rPr>
            <w:rFonts w:cs="Times New Roman"/>
            <w:b/>
            <w:bCs w:val="0"/>
            <w:noProof/>
            <w:webHidden/>
            <w:szCs w:val="22"/>
          </w:rPr>
          <w:tab/>
        </w:r>
        <w:r w:rsidR="00EC15A6" w:rsidRPr="00EC15A6">
          <w:rPr>
            <w:rFonts w:cs="Times New Roman"/>
            <w:b/>
            <w:bCs w:val="0"/>
            <w:noProof/>
            <w:webHidden/>
            <w:szCs w:val="22"/>
          </w:rPr>
          <w:fldChar w:fldCharType="begin"/>
        </w:r>
        <w:r w:rsidR="00EC15A6" w:rsidRPr="00EC15A6">
          <w:rPr>
            <w:rFonts w:cs="Times New Roman"/>
            <w:b/>
            <w:bCs w:val="0"/>
            <w:noProof/>
            <w:webHidden/>
            <w:szCs w:val="22"/>
          </w:rPr>
          <w:instrText xml:space="preserve"> PAGEREF _Toc145365460 \h </w:instrText>
        </w:r>
        <w:r w:rsidR="00EC15A6" w:rsidRPr="00EC15A6">
          <w:rPr>
            <w:rFonts w:cs="Times New Roman"/>
            <w:b/>
            <w:bCs w:val="0"/>
            <w:noProof/>
            <w:webHidden/>
            <w:szCs w:val="22"/>
          </w:rPr>
        </w:r>
        <w:r w:rsidR="00EC15A6" w:rsidRPr="00EC15A6">
          <w:rPr>
            <w:rFonts w:cs="Times New Roman"/>
            <w:b/>
            <w:bCs w:val="0"/>
            <w:noProof/>
            <w:webHidden/>
            <w:szCs w:val="22"/>
          </w:rPr>
          <w:fldChar w:fldCharType="separate"/>
        </w:r>
        <w:r w:rsidR="00444BCC">
          <w:rPr>
            <w:rFonts w:cs="Times New Roman"/>
            <w:b/>
            <w:bCs w:val="0"/>
            <w:noProof/>
            <w:webHidden/>
            <w:szCs w:val="22"/>
          </w:rPr>
          <w:t>2</w:t>
        </w:r>
        <w:r w:rsidR="00EC15A6" w:rsidRPr="00EC15A6">
          <w:rPr>
            <w:rFonts w:cs="Times New Roman"/>
            <w:b/>
            <w:bCs w:val="0"/>
            <w:noProof/>
            <w:webHidden/>
            <w:szCs w:val="22"/>
          </w:rPr>
          <w:fldChar w:fldCharType="end"/>
        </w:r>
      </w:hyperlink>
    </w:p>
    <w:p w14:paraId="14EA7D91" w14:textId="45AA01A8" w:rsidR="00EC15A6" w:rsidRPr="004E1112" w:rsidRDefault="00000000" w:rsidP="004E1112">
      <w:pPr>
        <w:pStyle w:val="TOC2"/>
        <w:tabs>
          <w:tab w:val="left" w:pos="880"/>
          <w:tab w:val="right" w:leader="dot" w:pos="9061"/>
        </w:tabs>
        <w:spacing w:before="60" w:after="60"/>
        <w:ind w:left="426"/>
        <w:rPr>
          <w:rFonts w:eastAsiaTheme="minorEastAsia" w:cs="Times New Roman"/>
          <w:i w:val="0"/>
          <w:iCs w:val="0"/>
          <w:noProof/>
          <w:kern w:val="2"/>
          <w:sz w:val="22"/>
          <w:szCs w:val="22"/>
          <w:lang w:val="en-US"/>
          <w14:ligatures w14:val="standardContextual"/>
        </w:rPr>
      </w:pPr>
      <w:hyperlink w:anchor="_Toc145365461" w:history="1">
        <w:r w:rsidR="00EC15A6" w:rsidRPr="004E1112">
          <w:rPr>
            <w:rStyle w:val="Hyperlink"/>
            <w:rFonts w:cs="Times New Roman"/>
            <w:i w:val="0"/>
            <w:iCs w:val="0"/>
            <w:noProof/>
            <w:sz w:val="22"/>
            <w:szCs w:val="22"/>
            <w:lang w:val="sr-Cyrl-RS"/>
          </w:rPr>
          <w:t>4.1.</w:t>
        </w:r>
        <w:r w:rsidR="00EC15A6" w:rsidRPr="004E1112">
          <w:rPr>
            <w:rFonts w:eastAsiaTheme="minorEastAsia" w:cs="Times New Roman"/>
            <w:i w:val="0"/>
            <w:iCs w:val="0"/>
            <w:noProof/>
            <w:kern w:val="2"/>
            <w:sz w:val="22"/>
            <w:szCs w:val="22"/>
            <w:lang w:val="en-US"/>
            <w14:ligatures w14:val="standardContextual"/>
          </w:rPr>
          <w:tab/>
        </w:r>
        <w:r w:rsidR="004E1112" w:rsidRPr="004E1112">
          <w:rPr>
            <w:rStyle w:val="Hyperlink"/>
            <w:rFonts w:cs="Times New Roman"/>
            <w:i w:val="0"/>
            <w:iCs w:val="0"/>
            <w:noProof/>
            <w:sz w:val="22"/>
            <w:szCs w:val="22"/>
            <w:lang w:val="sr-Cyrl-RS"/>
          </w:rPr>
          <w:t>Ставови учесника у саобраћају</w:t>
        </w:r>
        <w:r w:rsidR="00EC15A6" w:rsidRPr="004E1112">
          <w:rPr>
            <w:rFonts w:cs="Times New Roman"/>
            <w:i w:val="0"/>
            <w:iCs w:val="0"/>
            <w:noProof/>
            <w:webHidden/>
            <w:sz w:val="22"/>
            <w:szCs w:val="22"/>
          </w:rPr>
          <w:tab/>
        </w:r>
        <w:r w:rsidR="00EC15A6" w:rsidRPr="004E1112">
          <w:rPr>
            <w:rFonts w:cs="Times New Roman"/>
            <w:i w:val="0"/>
            <w:iCs w:val="0"/>
            <w:noProof/>
            <w:webHidden/>
            <w:sz w:val="22"/>
            <w:szCs w:val="22"/>
          </w:rPr>
          <w:fldChar w:fldCharType="begin"/>
        </w:r>
        <w:r w:rsidR="00EC15A6" w:rsidRPr="004E1112">
          <w:rPr>
            <w:rFonts w:cs="Times New Roman"/>
            <w:i w:val="0"/>
            <w:iCs w:val="0"/>
            <w:noProof/>
            <w:webHidden/>
            <w:sz w:val="22"/>
            <w:szCs w:val="22"/>
          </w:rPr>
          <w:instrText xml:space="preserve"> PAGEREF _Toc145365461 \h </w:instrText>
        </w:r>
        <w:r w:rsidR="00EC15A6" w:rsidRPr="004E1112">
          <w:rPr>
            <w:rFonts w:cs="Times New Roman"/>
            <w:i w:val="0"/>
            <w:iCs w:val="0"/>
            <w:noProof/>
            <w:webHidden/>
            <w:sz w:val="22"/>
            <w:szCs w:val="22"/>
          </w:rPr>
        </w:r>
        <w:r w:rsidR="00EC15A6" w:rsidRPr="004E1112">
          <w:rPr>
            <w:rFonts w:cs="Times New Roman"/>
            <w:i w:val="0"/>
            <w:iCs w:val="0"/>
            <w:noProof/>
            <w:webHidden/>
            <w:sz w:val="22"/>
            <w:szCs w:val="22"/>
          </w:rPr>
          <w:fldChar w:fldCharType="separate"/>
        </w:r>
        <w:r w:rsidR="00444BCC">
          <w:rPr>
            <w:rFonts w:cs="Times New Roman"/>
            <w:i w:val="0"/>
            <w:iCs w:val="0"/>
            <w:noProof/>
            <w:webHidden/>
            <w:sz w:val="22"/>
            <w:szCs w:val="22"/>
          </w:rPr>
          <w:t>2</w:t>
        </w:r>
        <w:r w:rsidR="00EC15A6" w:rsidRPr="004E1112">
          <w:rPr>
            <w:rFonts w:cs="Times New Roman"/>
            <w:i w:val="0"/>
            <w:iCs w:val="0"/>
            <w:noProof/>
            <w:webHidden/>
            <w:sz w:val="22"/>
            <w:szCs w:val="22"/>
          </w:rPr>
          <w:fldChar w:fldCharType="end"/>
        </w:r>
      </w:hyperlink>
    </w:p>
    <w:p w14:paraId="02DFDD73" w14:textId="10429D63" w:rsidR="00EC15A6" w:rsidRPr="004E1112" w:rsidRDefault="00000000" w:rsidP="004E1112">
      <w:pPr>
        <w:pStyle w:val="TOC2"/>
        <w:tabs>
          <w:tab w:val="right" w:leader="dot" w:pos="9061"/>
        </w:tabs>
        <w:spacing w:before="60" w:after="60"/>
        <w:ind w:left="851" w:hanging="425"/>
        <w:rPr>
          <w:rFonts w:eastAsiaTheme="minorEastAsia" w:cs="Times New Roman"/>
          <w:i w:val="0"/>
          <w:iCs w:val="0"/>
          <w:noProof/>
          <w:kern w:val="2"/>
          <w:sz w:val="22"/>
          <w:szCs w:val="22"/>
          <w:lang w:val="en-US"/>
          <w14:ligatures w14:val="standardContextual"/>
        </w:rPr>
      </w:pPr>
      <w:hyperlink w:anchor="_Toc145365462" w:history="1">
        <w:r w:rsidR="00EC15A6" w:rsidRPr="004E1112">
          <w:rPr>
            <w:rStyle w:val="Hyperlink"/>
            <w:rFonts w:cs="Times New Roman"/>
            <w:i w:val="0"/>
            <w:iCs w:val="0"/>
            <w:noProof/>
            <w:sz w:val="22"/>
            <w:szCs w:val="22"/>
            <w:lang w:val="sr-Cyrl-RS"/>
          </w:rPr>
          <w:t>4.2.</w:t>
        </w:r>
        <w:r w:rsidR="00EC15A6" w:rsidRPr="004E1112">
          <w:rPr>
            <w:rFonts w:eastAsiaTheme="minorEastAsia" w:cs="Times New Roman"/>
            <w:i w:val="0"/>
            <w:iCs w:val="0"/>
            <w:noProof/>
            <w:kern w:val="2"/>
            <w:sz w:val="22"/>
            <w:szCs w:val="22"/>
            <w:lang w:val="en-US"/>
            <w14:ligatures w14:val="standardContextual"/>
          </w:rPr>
          <w:tab/>
        </w:r>
        <w:r w:rsidR="004E1112" w:rsidRPr="004E1112">
          <w:rPr>
            <w:rStyle w:val="Hyperlink"/>
            <w:rFonts w:cs="Times New Roman"/>
            <w:i w:val="0"/>
            <w:iCs w:val="0"/>
            <w:noProof/>
            <w:sz w:val="22"/>
            <w:szCs w:val="22"/>
            <w:lang w:val="sr-Cyrl-RS"/>
          </w:rPr>
          <w:t>Индикатори безбедности саобраћаја</w:t>
        </w:r>
        <w:r w:rsidR="00EC15A6" w:rsidRPr="004E1112">
          <w:rPr>
            <w:rFonts w:cs="Times New Roman"/>
            <w:i w:val="0"/>
            <w:iCs w:val="0"/>
            <w:noProof/>
            <w:webHidden/>
            <w:sz w:val="22"/>
            <w:szCs w:val="22"/>
          </w:rPr>
          <w:tab/>
        </w:r>
        <w:r w:rsidR="00EC15A6" w:rsidRPr="004E1112">
          <w:rPr>
            <w:rFonts w:cs="Times New Roman"/>
            <w:i w:val="0"/>
            <w:iCs w:val="0"/>
            <w:noProof/>
            <w:webHidden/>
            <w:sz w:val="22"/>
            <w:szCs w:val="22"/>
          </w:rPr>
          <w:fldChar w:fldCharType="begin"/>
        </w:r>
        <w:r w:rsidR="00EC15A6" w:rsidRPr="004E1112">
          <w:rPr>
            <w:rFonts w:cs="Times New Roman"/>
            <w:i w:val="0"/>
            <w:iCs w:val="0"/>
            <w:noProof/>
            <w:webHidden/>
            <w:sz w:val="22"/>
            <w:szCs w:val="22"/>
          </w:rPr>
          <w:instrText xml:space="preserve"> PAGEREF _Toc145365462 \h </w:instrText>
        </w:r>
        <w:r w:rsidR="00EC15A6" w:rsidRPr="004E1112">
          <w:rPr>
            <w:rFonts w:cs="Times New Roman"/>
            <w:i w:val="0"/>
            <w:iCs w:val="0"/>
            <w:noProof/>
            <w:webHidden/>
            <w:sz w:val="22"/>
            <w:szCs w:val="22"/>
          </w:rPr>
        </w:r>
        <w:r w:rsidR="00EC15A6" w:rsidRPr="004E1112">
          <w:rPr>
            <w:rFonts w:cs="Times New Roman"/>
            <w:i w:val="0"/>
            <w:iCs w:val="0"/>
            <w:noProof/>
            <w:webHidden/>
            <w:sz w:val="22"/>
            <w:szCs w:val="22"/>
          </w:rPr>
          <w:fldChar w:fldCharType="separate"/>
        </w:r>
        <w:r w:rsidR="00444BCC">
          <w:rPr>
            <w:rFonts w:cs="Times New Roman"/>
            <w:i w:val="0"/>
            <w:iCs w:val="0"/>
            <w:noProof/>
            <w:webHidden/>
            <w:sz w:val="22"/>
            <w:szCs w:val="22"/>
          </w:rPr>
          <w:t>2</w:t>
        </w:r>
        <w:r w:rsidR="00EC15A6" w:rsidRPr="004E1112">
          <w:rPr>
            <w:rFonts w:cs="Times New Roman"/>
            <w:i w:val="0"/>
            <w:iCs w:val="0"/>
            <w:noProof/>
            <w:webHidden/>
            <w:sz w:val="22"/>
            <w:szCs w:val="22"/>
          </w:rPr>
          <w:fldChar w:fldCharType="end"/>
        </w:r>
      </w:hyperlink>
    </w:p>
    <w:p w14:paraId="613F39FA" w14:textId="1FECE7C0" w:rsidR="00EC15A6" w:rsidRPr="004E1112" w:rsidRDefault="00000000" w:rsidP="004E1112">
      <w:pPr>
        <w:pStyle w:val="TOC2"/>
        <w:tabs>
          <w:tab w:val="right" w:leader="dot" w:pos="9061"/>
        </w:tabs>
        <w:spacing w:before="60" w:after="60"/>
        <w:ind w:left="851" w:hanging="425"/>
        <w:rPr>
          <w:rFonts w:eastAsiaTheme="minorEastAsia" w:cs="Times New Roman"/>
          <w:i w:val="0"/>
          <w:iCs w:val="0"/>
          <w:noProof/>
          <w:kern w:val="2"/>
          <w:sz w:val="22"/>
          <w:szCs w:val="22"/>
          <w:lang w:val="en-US"/>
          <w14:ligatures w14:val="standardContextual"/>
        </w:rPr>
      </w:pPr>
      <w:hyperlink w:anchor="_Toc145365463" w:history="1">
        <w:r w:rsidR="00EC15A6" w:rsidRPr="004E1112">
          <w:rPr>
            <w:rStyle w:val="Hyperlink"/>
            <w:rFonts w:cs="Times New Roman"/>
            <w:i w:val="0"/>
            <w:iCs w:val="0"/>
            <w:noProof/>
            <w:sz w:val="22"/>
            <w:szCs w:val="22"/>
            <w:lang w:val="sr-Cyrl-RS"/>
          </w:rPr>
          <w:t>4.3.</w:t>
        </w:r>
        <w:r w:rsidR="00EC15A6" w:rsidRPr="004E1112">
          <w:rPr>
            <w:rFonts w:eastAsiaTheme="minorEastAsia" w:cs="Times New Roman"/>
            <w:i w:val="0"/>
            <w:iCs w:val="0"/>
            <w:noProof/>
            <w:kern w:val="2"/>
            <w:sz w:val="22"/>
            <w:szCs w:val="22"/>
            <w:lang w:val="en-US"/>
            <w14:ligatures w14:val="standardContextual"/>
          </w:rPr>
          <w:tab/>
        </w:r>
        <w:r w:rsidR="004E1112" w:rsidRPr="004E1112">
          <w:rPr>
            <w:rStyle w:val="Hyperlink"/>
            <w:rFonts w:cs="Times New Roman"/>
            <w:i w:val="0"/>
            <w:iCs w:val="0"/>
            <w:noProof/>
            <w:sz w:val="22"/>
            <w:szCs w:val="22"/>
            <w:lang w:val="sr-Cyrl-RS"/>
          </w:rPr>
          <w:t>Саобраћајне незгоде и последице саобраћајних незгода</w:t>
        </w:r>
        <w:r w:rsidR="00EC15A6" w:rsidRPr="004E1112">
          <w:rPr>
            <w:rFonts w:cs="Times New Roman"/>
            <w:i w:val="0"/>
            <w:iCs w:val="0"/>
            <w:noProof/>
            <w:webHidden/>
            <w:sz w:val="22"/>
            <w:szCs w:val="22"/>
          </w:rPr>
          <w:tab/>
        </w:r>
        <w:r w:rsidR="00EC15A6" w:rsidRPr="004E1112">
          <w:rPr>
            <w:rFonts w:cs="Times New Roman"/>
            <w:i w:val="0"/>
            <w:iCs w:val="0"/>
            <w:noProof/>
            <w:webHidden/>
            <w:sz w:val="22"/>
            <w:szCs w:val="22"/>
          </w:rPr>
          <w:fldChar w:fldCharType="begin"/>
        </w:r>
        <w:r w:rsidR="00EC15A6" w:rsidRPr="004E1112">
          <w:rPr>
            <w:rFonts w:cs="Times New Roman"/>
            <w:i w:val="0"/>
            <w:iCs w:val="0"/>
            <w:noProof/>
            <w:webHidden/>
            <w:sz w:val="22"/>
            <w:szCs w:val="22"/>
          </w:rPr>
          <w:instrText xml:space="preserve"> PAGEREF _Toc145365463 \h </w:instrText>
        </w:r>
        <w:r w:rsidR="00EC15A6" w:rsidRPr="004E1112">
          <w:rPr>
            <w:rFonts w:cs="Times New Roman"/>
            <w:i w:val="0"/>
            <w:iCs w:val="0"/>
            <w:noProof/>
            <w:webHidden/>
            <w:sz w:val="22"/>
            <w:szCs w:val="22"/>
          </w:rPr>
        </w:r>
        <w:r w:rsidR="00EC15A6" w:rsidRPr="004E1112">
          <w:rPr>
            <w:rFonts w:cs="Times New Roman"/>
            <w:i w:val="0"/>
            <w:iCs w:val="0"/>
            <w:noProof/>
            <w:webHidden/>
            <w:sz w:val="22"/>
            <w:szCs w:val="22"/>
          </w:rPr>
          <w:fldChar w:fldCharType="separate"/>
        </w:r>
        <w:r w:rsidR="00444BCC">
          <w:rPr>
            <w:rFonts w:cs="Times New Roman"/>
            <w:i w:val="0"/>
            <w:iCs w:val="0"/>
            <w:noProof/>
            <w:webHidden/>
            <w:sz w:val="22"/>
            <w:szCs w:val="22"/>
          </w:rPr>
          <w:t>2</w:t>
        </w:r>
        <w:r w:rsidR="00EC15A6" w:rsidRPr="004E1112">
          <w:rPr>
            <w:rFonts w:cs="Times New Roman"/>
            <w:i w:val="0"/>
            <w:iCs w:val="0"/>
            <w:noProof/>
            <w:webHidden/>
            <w:sz w:val="22"/>
            <w:szCs w:val="22"/>
          </w:rPr>
          <w:fldChar w:fldCharType="end"/>
        </w:r>
      </w:hyperlink>
    </w:p>
    <w:p w14:paraId="51A00450" w14:textId="74A29478" w:rsidR="00EC15A6" w:rsidRPr="004E1112" w:rsidRDefault="00000000" w:rsidP="004E1112">
      <w:pPr>
        <w:pStyle w:val="TOC2"/>
        <w:tabs>
          <w:tab w:val="right" w:leader="dot" w:pos="9061"/>
        </w:tabs>
        <w:spacing w:before="60" w:after="60"/>
        <w:ind w:left="851" w:hanging="425"/>
        <w:rPr>
          <w:rFonts w:eastAsiaTheme="minorEastAsia" w:cs="Times New Roman"/>
          <w:i w:val="0"/>
          <w:iCs w:val="0"/>
          <w:noProof/>
          <w:kern w:val="2"/>
          <w:sz w:val="22"/>
          <w:szCs w:val="22"/>
          <w:lang w:val="en-US"/>
          <w14:ligatures w14:val="standardContextual"/>
        </w:rPr>
      </w:pPr>
      <w:hyperlink w:anchor="_Toc145365464" w:history="1">
        <w:r w:rsidR="00EC15A6" w:rsidRPr="004E1112">
          <w:rPr>
            <w:rStyle w:val="Hyperlink"/>
            <w:rFonts w:cs="Times New Roman"/>
            <w:i w:val="0"/>
            <w:iCs w:val="0"/>
            <w:noProof/>
            <w:sz w:val="22"/>
            <w:szCs w:val="22"/>
            <w:lang w:val="sr-Cyrl-RS"/>
          </w:rPr>
          <w:t>4.4.</w:t>
        </w:r>
        <w:r w:rsidR="00EC15A6" w:rsidRPr="004E1112">
          <w:rPr>
            <w:rFonts w:eastAsiaTheme="minorEastAsia" w:cs="Times New Roman"/>
            <w:i w:val="0"/>
            <w:iCs w:val="0"/>
            <w:noProof/>
            <w:kern w:val="2"/>
            <w:sz w:val="22"/>
            <w:szCs w:val="22"/>
            <w:lang w:val="en-US"/>
            <w14:ligatures w14:val="standardContextual"/>
          </w:rPr>
          <w:tab/>
        </w:r>
        <w:r w:rsidR="004E1112" w:rsidRPr="004E1112">
          <w:rPr>
            <w:rStyle w:val="Hyperlink"/>
            <w:rFonts w:cs="Times New Roman"/>
            <w:i w:val="0"/>
            <w:iCs w:val="0"/>
            <w:noProof/>
            <w:sz w:val="22"/>
            <w:szCs w:val="22"/>
            <w:lang w:val="sr-Cyrl-RS"/>
          </w:rPr>
          <w:t>Укупне друштвено-економске последице саобраћајних незгода</w:t>
        </w:r>
        <w:r w:rsidR="00EC15A6" w:rsidRPr="004E1112">
          <w:rPr>
            <w:rFonts w:cs="Times New Roman"/>
            <w:i w:val="0"/>
            <w:iCs w:val="0"/>
            <w:noProof/>
            <w:webHidden/>
            <w:sz w:val="22"/>
            <w:szCs w:val="22"/>
          </w:rPr>
          <w:tab/>
        </w:r>
        <w:r w:rsidR="00EC15A6" w:rsidRPr="004E1112">
          <w:rPr>
            <w:rFonts w:cs="Times New Roman"/>
            <w:i w:val="0"/>
            <w:iCs w:val="0"/>
            <w:noProof/>
            <w:webHidden/>
            <w:sz w:val="22"/>
            <w:szCs w:val="22"/>
          </w:rPr>
          <w:fldChar w:fldCharType="begin"/>
        </w:r>
        <w:r w:rsidR="00EC15A6" w:rsidRPr="004E1112">
          <w:rPr>
            <w:rFonts w:cs="Times New Roman"/>
            <w:i w:val="0"/>
            <w:iCs w:val="0"/>
            <w:noProof/>
            <w:webHidden/>
            <w:sz w:val="22"/>
            <w:szCs w:val="22"/>
          </w:rPr>
          <w:instrText xml:space="preserve"> PAGEREF _Toc145365464 \h </w:instrText>
        </w:r>
        <w:r w:rsidR="00EC15A6" w:rsidRPr="004E1112">
          <w:rPr>
            <w:rFonts w:cs="Times New Roman"/>
            <w:i w:val="0"/>
            <w:iCs w:val="0"/>
            <w:noProof/>
            <w:webHidden/>
            <w:sz w:val="22"/>
            <w:szCs w:val="22"/>
          </w:rPr>
        </w:r>
        <w:r w:rsidR="00EC15A6" w:rsidRPr="004E1112">
          <w:rPr>
            <w:rFonts w:cs="Times New Roman"/>
            <w:i w:val="0"/>
            <w:iCs w:val="0"/>
            <w:noProof/>
            <w:webHidden/>
            <w:sz w:val="22"/>
            <w:szCs w:val="22"/>
          </w:rPr>
          <w:fldChar w:fldCharType="separate"/>
        </w:r>
        <w:r w:rsidR="00444BCC">
          <w:rPr>
            <w:rFonts w:cs="Times New Roman"/>
            <w:i w:val="0"/>
            <w:iCs w:val="0"/>
            <w:noProof/>
            <w:webHidden/>
            <w:sz w:val="22"/>
            <w:szCs w:val="22"/>
          </w:rPr>
          <w:t>2</w:t>
        </w:r>
        <w:r w:rsidR="00EC15A6" w:rsidRPr="004E1112">
          <w:rPr>
            <w:rFonts w:cs="Times New Roman"/>
            <w:i w:val="0"/>
            <w:iCs w:val="0"/>
            <w:noProof/>
            <w:webHidden/>
            <w:sz w:val="22"/>
            <w:szCs w:val="22"/>
          </w:rPr>
          <w:fldChar w:fldCharType="end"/>
        </w:r>
      </w:hyperlink>
    </w:p>
    <w:p w14:paraId="02D24F67" w14:textId="12D8869E" w:rsidR="00EC15A6" w:rsidRPr="004E1112" w:rsidRDefault="00000000" w:rsidP="004E1112">
      <w:pPr>
        <w:pStyle w:val="TOC2"/>
        <w:tabs>
          <w:tab w:val="right" w:leader="dot" w:pos="9061"/>
        </w:tabs>
        <w:spacing w:before="60" w:after="60"/>
        <w:ind w:left="851" w:hanging="425"/>
        <w:rPr>
          <w:rFonts w:eastAsiaTheme="minorEastAsia" w:cs="Times New Roman"/>
          <w:i w:val="0"/>
          <w:iCs w:val="0"/>
          <w:noProof/>
          <w:kern w:val="2"/>
          <w:sz w:val="22"/>
          <w:szCs w:val="22"/>
          <w:lang w:val="en-US"/>
          <w14:ligatures w14:val="standardContextual"/>
        </w:rPr>
      </w:pPr>
      <w:hyperlink w:anchor="_Toc145365465" w:history="1">
        <w:r w:rsidR="00EC15A6" w:rsidRPr="004E1112">
          <w:rPr>
            <w:rStyle w:val="Hyperlink"/>
            <w:rFonts w:cs="Times New Roman"/>
            <w:i w:val="0"/>
            <w:iCs w:val="0"/>
            <w:noProof/>
            <w:sz w:val="22"/>
            <w:szCs w:val="22"/>
            <w:lang w:val="sr-Cyrl-RS"/>
          </w:rPr>
          <w:t>4.5.</w:t>
        </w:r>
        <w:r w:rsidR="00EC15A6" w:rsidRPr="004E1112">
          <w:rPr>
            <w:rFonts w:eastAsiaTheme="minorEastAsia" w:cs="Times New Roman"/>
            <w:i w:val="0"/>
            <w:iCs w:val="0"/>
            <w:noProof/>
            <w:kern w:val="2"/>
            <w:sz w:val="22"/>
            <w:szCs w:val="22"/>
            <w:lang w:val="en-US"/>
            <w14:ligatures w14:val="standardContextual"/>
          </w:rPr>
          <w:tab/>
        </w:r>
        <w:r w:rsidR="00EC15A6" w:rsidRPr="004E1112">
          <w:rPr>
            <w:rStyle w:val="Hyperlink"/>
            <w:rFonts w:cs="Times New Roman"/>
            <w:i w:val="0"/>
            <w:iCs w:val="0"/>
            <w:noProof/>
            <w:sz w:val="22"/>
            <w:szCs w:val="22"/>
            <w:lang w:val="sr-Cyrl-RS"/>
          </w:rPr>
          <w:t>Кључни проблеми безбедности саобраћаја</w:t>
        </w:r>
        <w:r w:rsidR="00EC15A6" w:rsidRPr="004E1112">
          <w:rPr>
            <w:rFonts w:cs="Times New Roman"/>
            <w:i w:val="0"/>
            <w:iCs w:val="0"/>
            <w:noProof/>
            <w:webHidden/>
            <w:sz w:val="22"/>
            <w:szCs w:val="22"/>
          </w:rPr>
          <w:tab/>
        </w:r>
        <w:r w:rsidR="00EC15A6" w:rsidRPr="004E1112">
          <w:rPr>
            <w:rFonts w:cs="Times New Roman"/>
            <w:i w:val="0"/>
            <w:iCs w:val="0"/>
            <w:noProof/>
            <w:webHidden/>
            <w:sz w:val="22"/>
            <w:szCs w:val="22"/>
          </w:rPr>
          <w:fldChar w:fldCharType="begin"/>
        </w:r>
        <w:r w:rsidR="00EC15A6" w:rsidRPr="004E1112">
          <w:rPr>
            <w:rFonts w:cs="Times New Roman"/>
            <w:i w:val="0"/>
            <w:iCs w:val="0"/>
            <w:noProof/>
            <w:webHidden/>
            <w:sz w:val="22"/>
            <w:szCs w:val="22"/>
          </w:rPr>
          <w:instrText xml:space="preserve"> PAGEREF _Toc145365465 \h </w:instrText>
        </w:r>
        <w:r w:rsidR="00EC15A6" w:rsidRPr="004E1112">
          <w:rPr>
            <w:rFonts w:cs="Times New Roman"/>
            <w:i w:val="0"/>
            <w:iCs w:val="0"/>
            <w:noProof/>
            <w:webHidden/>
            <w:sz w:val="22"/>
            <w:szCs w:val="22"/>
          </w:rPr>
        </w:r>
        <w:r w:rsidR="00EC15A6" w:rsidRPr="004E1112">
          <w:rPr>
            <w:rFonts w:cs="Times New Roman"/>
            <w:i w:val="0"/>
            <w:iCs w:val="0"/>
            <w:noProof/>
            <w:webHidden/>
            <w:sz w:val="22"/>
            <w:szCs w:val="22"/>
          </w:rPr>
          <w:fldChar w:fldCharType="separate"/>
        </w:r>
        <w:r w:rsidR="00444BCC">
          <w:rPr>
            <w:rFonts w:cs="Times New Roman"/>
            <w:i w:val="0"/>
            <w:iCs w:val="0"/>
            <w:noProof/>
            <w:webHidden/>
            <w:sz w:val="22"/>
            <w:szCs w:val="22"/>
          </w:rPr>
          <w:t>2</w:t>
        </w:r>
        <w:r w:rsidR="00EC15A6" w:rsidRPr="004E1112">
          <w:rPr>
            <w:rFonts w:cs="Times New Roman"/>
            <w:i w:val="0"/>
            <w:iCs w:val="0"/>
            <w:noProof/>
            <w:webHidden/>
            <w:sz w:val="22"/>
            <w:szCs w:val="22"/>
          </w:rPr>
          <w:fldChar w:fldCharType="end"/>
        </w:r>
      </w:hyperlink>
    </w:p>
    <w:p w14:paraId="593CC9D4" w14:textId="026E6CB1" w:rsidR="00EC15A6" w:rsidRPr="004E1112" w:rsidRDefault="00000000" w:rsidP="004E1112">
      <w:pPr>
        <w:pStyle w:val="TOC3"/>
        <w:tabs>
          <w:tab w:val="left" w:pos="1320"/>
          <w:tab w:val="right" w:leader="dot" w:pos="9061"/>
        </w:tabs>
        <w:spacing w:before="60" w:after="60"/>
        <w:ind w:left="1418" w:hanging="567"/>
        <w:rPr>
          <w:rFonts w:ascii="Times New Roman" w:eastAsiaTheme="minorEastAsia" w:hAnsi="Times New Roman" w:cs="Times New Roman"/>
          <w:i/>
          <w:iCs/>
          <w:noProof/>
          <w:kern w:val="2"/>
          <w:sz w:val="22"/>
          <w:szCs w:val="22"/>
          <w:lang w:val="en-US"/>
          <w14:ligatures w14:val="standardContextual"/>
        </w:rPr>
      </w:pPr>
      <w:hyperlink w:anchor="_Toc145365466" w:history="1">
        <w:r w:rsidR="00EC15A6" w:rsidRPr="004E1112">
          <w:rPr>
            <w:rStyle w:val="Hyperlink"/>
            <w:rFonts w:ascii="Times New Roman" w:hAnsi="Times New Roman" w:cs="Times New Roman"/>
            <w:i/>
            <w:iCs/>
            <w:noProof/>
            <w:sz w:val="22"/>
            <w:szCs w:val="22"/>
            <w:lang w:val="sr-Cyrl-RS"/>
          </w:rPr>
          <w:t>4.5.1.</w:t>
        </w:r>
        <w:r w:rsidR="00EC15A6" w:rsidRPr="004E1112">
          <w:rPr>
            <w:rFonts w:ascii="Times New Roman" w:eastAsiaTheme="minorEastAsia" w:hAnsi="Times New Roman" w:cs="Times New Roman"/>
            <w:i/>
            <w:iCs/>
            <w:noProof/>
            <w:kern w:val="2"/>
            <w:sz w:val="22"/>
            <w:szCs w:val="22"/>
            <w:lang w:val="en-US"/>
            <w14:ligatures w14:val="standardContextual"/>
          </w:rPr>
          <w:tab/>
        </w:r>
        <w:r w:rsidR="00EC15A6" w:rsidRPr="004E1112">
          <w:rPr>
            <w:rStyle w:val="Hyperlink"/>
            <w:rFonts w:ascii="Times New Roman" w:hAnsi="Times New Roman" w:cs="Times New Roman"/>
            <w:i/>
            <w:iCs/>
            <w:noProof/>
            <w:sz w:val="22"/>
            <w:szCs w:val="22"/>
            <w:lang w:val="sr-Cyrl-RS"/>
          </w:rPr>
          <w:t>Систем управљања безбедношћу саобраћаја</w:t>
        </w:r>
        <w:r w:rsidR="00EC15A6" w:rsidRPr="004E1112">
          <w:rPr>
            <w:rFonts w:ascii="Times New Roman" w:hAnsi="Times New Roman" w:cs="Times New Roman"/>
            <w:i/>
            <w:iCs/>
            <w:noProof/>
            <w:webHidden/>
            <w:sz w:val="22"/>
            <w:szCs w:val="22"/>
          </w:rPr>
          <w:tab/>
        </w:r>
        <w:r w:rsidR="00EC15A6" w:rsidRPr="004E1112">
          <w:rPr>
            <w:rFonts w:ascii="Times New Roman" w:hAnsi="Times New Roman" w:cs="Times New Roman"/>
            <w:i/>
            <w:iCs/>
            <w:noProof/>
            <w:webHidden/>
            <w:sz w:val="22"/>
            <w:szCs w:val="22"/>
          </w:rPr>
          <w:fldChar w:fldCharType="begin"/>
        </w:r>
        <w:r w:rsidR="00EC15A6" w:rsidRPr="004E1112">
          <w:rPr>
            <w:rFonts w:ascii="Times New Roman" w:hAnsi="Times New Roman" w:cs="Times New Roman"/>
            <w:i/>
            <w:iCs/>
            <w:noProof/>
            <w:webHidden/>
            <w:sz w:val="22"/>
            <w:szCs w:val="22"/>
          </w:rPr>
          <w:instrText xml:space="preserve"> PAGEREF _Toc145365466 \h </w:instrText>
        </w:r>
        <w:r w:rsidR="00EC15A6" w:rsidRPr="004E1112">
          <w:rPr>
            <w:rFonts w:ascii="Times New Roman" w:hAnsi="Times New Roman" w:cs="Times New Roman"/>
            <w:i/>
            <w:iCs/>
            <w:noProof/>
            <w:webHidden/>
            <w:sz w:val="22"/>
            <w:szCs w:val="22"/>
          </w:rPr>
        </w:r>
        <w:r w:rsidR="00EC15A6" w:rsidRPr="004E1112">
          <w:rPr>
            <w:rFonts w:ascii="Times New Roman" w:hAnsi="Times New Roman" w:cs="Times New Roman"/>
            <w:i/>
            <w:iCs/>
            <w:noProof/>
            <w:webHidden/>
            <w:sz w:val="22"/>
            <w:szCs w:val="22"/>
          </w:rPr>
          <w:fldChar w:fldCharType="separate"/>
        </w:r>
        <w:r w:rsidR="00444BCC">
          <w:rPr>
            <w:rFonts w:ascii="Times New Roman" w:hAnsi="Times New Roman" w:cs="Times New Roman"/>
            <w:i/>
            <w:iCs/>
            <w:noProof/>
            <w:webHidden/>
            <w:sz w:val="22"/>
            <w:szCs w:val="22"/>
          </w:rPr>
          <w:t>2</w:t>
        </w:r>
        <w:r w:rsidR="00EC15A6" w:rsidRPr="004E1112">
          <w:rPr>
            <w:rFonts w:ascii="Times New Roman" w:hAnsi="Times New Roman" w:cs="Times New Roman"/>
            <w:i/>
            <w:iCs/>
            <w:noProof/>
            <w:webHidden/>
            <w:sz w:val="22"/>
            <w:szCs w:val="22"/>
          </w:rPr>
          <w:fldChar w:fldCharType="end"/>
        </w:r>
      </w:hyperlink>
    </w:p>
    <w:p w14:paraId="0C17B8B1" w14:textId="4E20FB87" w:rsidR="00EC15A6" w:rsidRPr="004E1112" w:rsidRDefault="00000000" w:rsidP="004E1112">
      <w:pPr>
        <w:pStyle w:val="TOC3"/>
        <w:tabs>
          <w:tab w:val="left" w:pos="1320"/>
          <w:tab w:val="right" w:leader="dot" w:pos="9061"/>
        </w:tabs>
        <w:spacing w:before="60" w:after="60"/>
        <w:ind w:left="1418" w:hanging="567"/>
        <w:rPr>
          <w:rFonts w:ascii="Times New Roman" w:eastAsiaTheme="minorEastAsia" w:hAnsi="Times New Roman" w:cs="Times New Roman"/>
          <w:i/>
          <w:iCs/>
          <w:noProof/>
          <w:kern w:val="2"/>
          <w:sz w:val="22"/>
          <w:szCs w:val="22"/>
          <w:lang w:val="en-US"/>
          <w14:ligatures w14:val="standardContextual"/>
        </w:rPr>
      </w:pPr>
      <w:hyperlink w:anchor="_Toc145365467" w:history="1">
        <w:r w:rsidR="00EC15A6" w:rsidRPr="004E1112">
          <w:rPr>
            <w:rStyle w:val="Hyperlink"/>
            <w:rFonts w:ascii="Times New Roman" w:hAnsi="Times New Roman" w:cs="Times New Roman"/>
            <w:i/>
            <w:iCs/>
            <w:noProof/>
            <w:sz w:val="22"/>
            <w:szCs w:val="22"/>
            <w:lang w:val="sr-Cyrl-RS"/>
          </w:rPr>
          <w:t>4.5.2.</w:t>
        </w:r>
        <w:r w:rsidR="00EC15A6" w:rsidRPr="004E1112">
          <w:rPr>
            <w:rFonts w:ascii="Times New Roman" w:eastAsiaTheme="minorEastAsia" w:hAnsi="Times New Roman" w:cs="Times New Roman"/>
            <w:i/>
            <w:iCs/>
            <w:noProof/>
            <w:kern w:val="2"/>
            <w:sz w:val="22"/>
            <w:szCs w:val="22"/>
            <w:lang w:val="en-US"/>
            <w14:ligatures w14:val="standardContextual"/>
          </w:rPr>
          <w:tab/>
        </w:r>
        <w:r w:rsidR="00EC15A6" w:rsidRPr="004E1112">
          <w:rPr>
            <w:rStyle w:val="Hyperlink"/>
            <w:rFonts w:ascii="Times New Roman" w:hAnsi="Times New Roman" w:cs="Times New Roman"/>
            <w:i/>
            <w:iCs/>
            <w:noProof/>
            <w:sz w:val="22"/>
            <w:szCs w:val="22"/>
            <w:lang w:val="sr-Cyrl-RS"/>
          </w:rPr>
          <w:t>Безбедни путеви</w:t>
        </w:r>
        <w:r w:rsidR="00EC15A6" w:rsidRPr="004E1112">
          <w:rPr>
            <w:rFonts w:ascii="Times New Roman" w:hAnsi="Times New Roman" w:cs="Times New Roman"/>
            <w:i/>
            <w:iCs/>
            <w:noProof/>
            <w:webHidden/>
            <w:sz w:val="22"/>
            <w:szCs w:val="22"/>
          </w:rPr>
          <w:tab/>
        </w:r>
        <w:r w:rsidR="00EC15A6" w:rsidRPr="004E1112">
          <w:rPr>
            <w:rFonts w:ascii="Times New Roman" w:hAnsi="Times New Roman" w:cs="Times New Roman"/>
            <w:i/>
            <w:iCs/>
            <w:noProof/>
            <w:webHidden/>
            <w:sz w:val="22"/>
            <w:szCs w:val="22"/>
          </w:rPr>
          <w:fldChar w:fldCharType="begin"/>
        </w:r>
        <w:r w:rsidR="00EC15A6" w:rsidRPr="004E1112">
          <w:rPr>
            <w:rFonts w:ascii="Times New Roman" w:hAnsi="Times New Roman" w:cs="Times New Roman"/>
            <w:i/>
            <w:iCs/>
            <w:noProof/>
            <w:webHidden/>
            <w:sz w:val="22"/>
            <w:szCs w:val="22"/>
          </w:rPr>
          <w:instrText xml:space="preserve"> PAGEREF _Toc145365467 \h </w:instrText>
        </w:r>
        <w:r w:rsidR="00EC15A6" w:rsidRPr="004E1112">
          <w:rPr>
            <w:rFonts w:ascii="Times New Roman" w:hAnsi="Times New Roman" w:cs="Times New Roman"/>
            <w:i/>
            <w:iCs/>
            <w:noProof/>
            <w:webHidden/>
            <w:sz w:val="22"/>
            <w:szCs w:val="22"/>
          </w:rPr>
        </w:r>
        <w:r w:rsidR="00EC15A6" w:rsidRPr="004E1112">
          <w:rPr>
            <w:rFonts w:ascii="Times New Roman" w:hAnsi="Times New Roman" w:cs="Times New Roman"/>
            <w:i/>
            <w:iCs/>
            <w:noProof/>
            <w:webHidden/>
            <w:sz w:val="22"/>
            <w:szCs w:val="22"/>
          </w:rPr>
          <w:fldChar w:fldCharType="separate"/>
        </w:r>
        <w:r w:rsidR="00444BCC">
          <w:rPr>
            <w:rFonts w:ascii="Times New Roman" w:hAnsi="Times New Roman" w:cs="Times New Roman"/>
            <w:i/>
            <w:iCs/>
            <w:noProof/>
            <w:webHidden/>
            <w:sz w:val="22"/>
            <w:szCs w:val="22"/>
          </w:rPr>
          <w:t>2</w:t>
        </w:r>
        <w:r w:rsidR="00EC15A6" w:rsidRPr="004E1112">
          <w:rPr>
            <w:rFonts w:ascii="Times New Roman" w:hAnsi="Times New Roman" w:cs="Times New Roman"/>
            <w:i/>
            <w:iCs/>
            <w:noProof/>
            <w:webHidden/>
            <w:sz w:val="22"/>
            <w:szCs w:val="22"/>
          </w:rPr>
          <w:fldChar w:fldCharType="end"/>
        </w:r>
      </w:hyperlink>
    </w:p>
    <w:p w14:paraId="05150D49" w14:textId="53E95796" w:rsidR="00EC15A6" w:rsidRPr="004E1112" w:rsidRDefault="00000000" w:rsidP="004E1112">
      <w:pPr>
        <w:pStyle w:val="TOC3"/>
        <w:tabs>
          <w:tab w:val="left" w:pos="1320"/>
          <w:tab w:val="right" w:leader="dot" w:pos="9061"/>
        </w:tabs>
        <w:spacing w:before="60" w:after="60"/>
        <w:ind w:left="1418" w:hanging="567"/>
        <w:rPr>
          <w:rFonts w:ascii="Times New Roman" w:eastAsiaTheme="minorEastAsia" w:hAnsi="Times New Roman" w:cs="Times New Roman"/>
          <w:i/>
          <w:iCs/>
          <w:noProof/>
          <w:kern w:val="2"/>
          <w:sz w:val="22"/>
          <w:szCs w:val="22"/>
          <w:lang w:val="en-US"/>
          <w14:ligatures w14:val="standardContextual"/>
        </w:rPr>
      </w:pPr>
      <w:hyperlink w:anchor="_Toc145365468" w:history="1">
        <w:r w:rsidR="00EC15A6" w:rsidRPr="004E1112">
          <w:rPr>
            <w:rStyle w:val="Hyperlink"/>
            <w:rFonts w:ascii="Times New Roman" w:hAnsi="Times New Roman" w:cs="Times New Roman"/>
            <w:i/>
            <w:iCs/>
            <w:noProof/>
            <w:sz w:val="22"/>
            <w:szCs w:val="22"/>
            <w:lang w:val="sr-Cyrl-RS"/>
          </w:rPr>
          <w:t>4.5.3.</w:t>
        </w:r>
        <w:r w:rsidR="00EC15A6" w:rsidRPr="004E1112">
          <w:rPr>
            <w:rFonts w:ascii="Times New Roman" w:eastAsiaTheme="minorEastAsia" w:hAnsi="Times New Roman" w:cs="Times New Roman"/>
            <w:i/>
            <w:iCs/>
            <w:noProof/>
            <w:kern w:val="2"/>
            <w:sz w:val="22"/>
            <w:szCs w:val="22"/>
            <w:lang w:val="en-US"/>
            <w14:ligatures w14:val="standardContextual"/>
          </w:rPr>
          <w:tab/>
        </w:r>
        <w:r w:rsidR="00EC15A6" w:rsidRPr="004E1112">
          <w:rPr>
            <w:rStyle w:val="Hyperlink"/>
            <w:rFonts w:ascii="Times New Roman" w:hAnsi="Times New Roman" w:cs="Times New Roman"/>
            <w:i/>
            <w:iCs/>
            <w:noProof/>
            <w:sz w:val="22"/>
            <w:szCs w:val="22"/>
            <w:lang w:val="sr-Cyrl-RS"/>
          </w:rPr>
          <w:t>Безбедна возила</w:t>
        </w:r>
        <w:r w:rsidR="00EC15A6" w:rsidRPr="004E1112">
          <w:rPr>
            <w:rFonts w:ascii="Times New Roman" w:hAnsi="Times New Roman" w:cs="Times New Roman"/>
            <w:i/>
            <w:iCs/>
            <w:noProof/>
            <w:webHidden/>
            <w:sz w:val="22"/>
            <w:szCs w:val="22"/>
          </w:rPr>
          <w:tab/>
        </w:r>
        <w:r w:rsidR="00EC15A6" w:rsidRPr="004E1112">
          <w:rPr>
            <w:rFonts w:ascii="Times New Roman" w:hAnsi="Times New Roman" w:cs="Times New Roman"/>
            <w:i/>
            <w:iCs/>
            <w:noProof/>
            <w:webHidden/>
            <w:sz w:val="22"/>
            <w:szCs w:val="22"/>
          </w:rPr>
          <w:fldChar w:fldCharType="begin"/>
        </w:r>
        <w:r w:rsidR="00EC15A6" w:rsidRPr="004E1112">
          <w:rPr>
            <w:rFonts w:ascii="Times New Roman" w:hAnsi="Times New Roman" w:cs="Times New Roman"/>
            <w:i/>
            <w:iCs/>
            <w:noProof/>
            <w:webHidden/>
            <w:sz w:val="22"/>
            <w:szCs w:val="22"/>
          </w:rPr>
          <w:instrText xml:space="preserve"> PAGEREF _Toc145365468 \h </w:instrText>
        </w:r>
        <w:r w:rsidR="00EC15A6" w:rsidRPr="004E1112">
          <w:rPr>
            <w:rFonts w:ascii="Times New Roman" w:hAnsi="Times New Roman" w:cs="Times New Roman"/>
            <w:i/>
            <w:iCs/>
            <w:noProof/>
            <w:webHidden/>
            <w:sz w:val="22"/>
            <w:szCs w:val="22"/>
          </w:rPr>
        </w:r>
        <w:r w:rsidR="00EC15A6" w:rsidRPr="004E1112">
          <w:rPr>
            <w:rFonts w:ascii="Times New Roman" w:hAnsi="Times New Roman" w:cs="Times New Roman"/>
            <w:i/>
            <w:iCs/>
            <w:noProof/>
            <w:webHidden/>
            <w:sz w:val="22"/>
            <w:szCs w:val="22"/>
          </w:rPr>
          <w:fldChar w:fldCharType="separate"/>
        </w:r>
        <w:r w:rsidR="00444BCC">
          <w:rPr>
            <w:rFonts w:ascii="Times New Roman" w:hAnsi="Times New Roman" w:cs="Times New Roman"/>
            <w:i/>
            <w:iCs/>
            <w:noProof/>
            <w:webHidden/>
            <w:sz w:val="22"/>
            <w:szCs w:val="22"/>
          </w:rPr>
          <w:t>2</w:t>
        </w:r>
        <w:r w:rsidR="00EC15A6" w:rsidRPr="004E1112">
          <w:rPr>
            <w:rFonts w:ascii="Times New Roman" w:hAnsi="Times New Roman" w:cs="Times New Roman"/>
            <w:i/>
            <w:iCs/>
            <w:noProof/>
            <w:webHidden/>
            <w:sz w:val="22"/>
            <w:szCs w:val="22"/>
          </w:rPr>
          <w:fldChar w:fldCharType="end"/>
        </w:r>
      </w:hyperlink>
    </w:p>
    <w:p w14:paraId="13AB58BA" w14:textId="459264A8" w:rsidR="00EC15A6" w:rsidRPr="004E1112" w:rsidRDefault="00000000" w:rsidP="004E1112">
      <w:pPr>
        <w:pStyle w:val="TOC3"/>
        <w:tabs>
          <w:tab w:val="left" w:pos="1320"/>
          <w:tab w:val="right" w:leader="dot" w:pos="9061"/>
        </w:tabs>
        <w:spacing w:before="60" w:after="60"/>
        <w:ind w:left="1418" w:hanging="567"/>
        <w:rPr>
          <w:rFonts w:ascii="Times New Roman" w:eastAsiaTheme="minorEastAsia" w:hAnsi="Times New Roman" w:cs="Times New Roman"/>
          <w:i/>
          <w:iCs/>
          <w:noProof/>
          <w:kern w:val="2"/>
          <w:sz w:val="22"/>
          <w:szCs w:val="22"/>
          <w:lang w:val="en-US"/>
          <w14:ligatures w14:val="standardContextual"/>
        </w:rPr>
      </w:pPr>
      <w:hyperlink w:anchor="_Toc145365469" w:history="1">
        <w:r w:rsidR="00EC15A6" w:rsidRPr="004E1112">
          <w:rPr>
            <w:rStyle w:val="Hyperlink"/>
            <w:rFonts w:ascii="Times New Roman" w:hAnsi="Times New Roman" w:cs="Times New Roman"/>
            <w:i/>
            <w:iCs/>
            <w:noProof/>
            <w:sz w:val="22"/>
            <w:szCs w:val="22"/>
            <w:lang w:val="sr-Cyrl-RS"/>
          </w:rPr>
          <w:t>4.5.4.</w:t>
        </w:r>
        <w:r w:rsidR="00EC15A6" w:rsidRPr="004E1112">
          <w:rPr>
            <w:rFonts w:ascii="Times New Roman" w:eastAsiaTheme="minorEastAsia" w:hAnsi="Times New Roman" w:cs="Times New Roman"/>
            <w:i/>
            <w:iCs/>
            <w:noProof/>
            <w:kern w:val="2"/>
            <w:sz w:val="22"/>
            <w:szCs w:val="22"/>
            <w:lang w:val="en-US"/>
            <w14:ligatures w14:val="standardContextual"/>
          </w:rPr>
          <w:tab/>
        </w:r>
        <w:r w:rsidR="00EC15A6" w:rsidRPr="004E1112">
          <w:rPr>
            <w:rStyle w:val="Hyperlink"/>
            <w:rFonts w:ascii="Times New Roman" w:hAnsi="Times New Roman" w:cs="Times New Roman"/>
            <w:i/>
            <w:iCs/>
            <w:noProof/>
            <w:sz w:val="22"/>
            <w:szCs w:val="22"/>
            <w:lang w:val="sr-Cyrl-RS"/>
          </w:rPr>
          <w:t>Безбедни учесници у саобраћају</w:t>
        </w:r>
        <w:r w:rsidR="00EC15A6" w:rsidRPr="004E1112">
          <w:rPr>
            <w:rFonts w:ascii="Times New Roman" w:hAnsi="Times New Roman" w:cs="Times New Roman"/>
            <w:i/>
            <w:iCs/>
            <w:noProof/>
            <w:webHidden/>
            <w:sz w:val="22"/>
            <w:szCs w:val="22"/>
          </w:rPr>
          <w:tab/>
        </w:r>
        <w:r w:rsidR="00EC15A6" w:rsidRPr="004E1112">
          <w:rPr>
            <w:rFonts w:ascii="Times New Roman" w:hAnsi="Times New Roman" w:cs="Times New Roman"/>
            <w:i/>
            <w:iCs/>
            <w:noProof/>
            <w:webHidden/>
            <w:sz w:val="22"/>
            <w:szCs w:val="22"/>
          </w:rPr>
          <w:fldChar w:fldCharType="begin"/>
        </w:r>
        <w:r w:rsidR="00EC15A6" w:rsidRPr="004E1112">
          <w:rPr>
            <w:rFonts w:ascii="Times New Roman" w:hAnsi="Times New Roman" w:cs="Times New Roman"/>
            <w:i/>
            <w:iCs/>
            <w:noProof/>
            <w:webHidden/>
            <w:sz w:val="22"/>
            <w:szCs w:val="22"/>
          </w:rPr>
          <w:instrText xml:space="preserve"> PAGEREF _Toc145365469 \h </w:instrText>
        </w:r>
        <w:r w:rsidR="00EC15A6" w:rsidRPr="004E1112">
          <w:rPr>
            <w:rFonts w:ascii="Times New Roman" w:hAnsi="Times New Roman" w:cs="Times New Roman"/>
            <w:i/>
            <w:iCs/>
            <w:noProof/>
            <w:webHidden/>
            <w:sz w:val="22"/>
            <w:szCs w:val="22"/>
          </w:rPr>
        </w:r>
        <w:r w:rsidR="00EC15A6" w:rsidRPr="004E1112">
          <w:rPr>
            <w:rFonts w:ascii="Times New Roman" w:hAnsi="Times New Roman" w:cs="Times New Roman"/>
            <w:i/>
            <w:iCs/>
            <w:noProof/>
            <w:webHidden/>
            <w:sz w:val="22"/>
            <w:szCs w:val="22"/>
          </w:rPr>
          <w:fldChar w:fldCharType="separate"/>
        </w:r>
        <w:r w:rsidR="00444BCC">
          <w:rPr>
            <w:rFonts w:ascii="Times New Roman" w:hAnsi="Times New Roman" w:cs="Times New Roman"/>
            <w:i/>
            <w:iCs/>
            <w:noProof/>
            <w:webHidden/>
            <w:sz w:val="22"/>
            <w:szCs w:val="22"/>
          </w:rPr>
          <w:t>2</w:t>
        </w:r>
        <w:r w:rsidR="00EC15A6" w:rsidRPr="004E1112">
          <w:rPr>
            <w:rFonts w:ascii="Times New Roman" w:hAnsi="Times New Roman" w:cs="Times New Roman"/>
            <w:i/>
            <w:iCs/>
            <w:noProof/>
            <w:webHidden/>
            <w:sz w:val="22"/>
            <w:szCs w:val="22"/>
          </w:rPr>
          <w:fldChar w:fldCharType="end"/>
        </w:r>
      </w:hyperlink>
    </w:p>
    <w:p w14:paraId="2F779BAE" w14:textId="6A28CB64" w:rsidR="00EC15A6" w:rsidRPr="004E1112" w:rsidRDefault="00000000" w:rsidP="004E1112">
      <w:pPr>
        <w:pStyle w:val="TOC3"/>
        <w:tabs>
          <w:tab w:val="left" w:pos="1320"/>
          <w:tab w:val="right" w:leader="dot" w:pos="9061"/>
        </w:tabs>
        <w:spacing w:before="60" w:after="60"/>
        <w:ind w:left="1418" w:hanging="567"/>
        <w:rPr>
          <w:rFonts w:ascii="Times New Roman" w:eastAsiaTheme="minorEastAsia" w:hAnsi="Times New Roman" w:cs="Times New Roman"/>
          <w:i/>
          <w:iCs/>
          <w:noProof/>
          <w:kern w:val="2"/>
          <w:sz w:val="22"/>
          <w:szCs w:val="22"/>
          <w:lang w:val="en-US"/>
          <w14:ligatures w14:val="standardContextual"/>
        </w:rPr>
      </w:pPr>
      <w:hyperlink w:anchor="_Toc145365470" w:history="1">
        <w:r w:rsidR="00EC15A6" w:rsidRPr="004E1112">
          <w:rPr>
            <w:rStyle w:val="Hyperlink"/>
            <w:rFonts w:ascii="Times New Roman" w:hAnsi="Times New Roman" w:cs="Times New Roman"/>
            <w:i/>
            <w:iCs/>
            <w:noProof/>
            <w:sz w:val="22"/>
            <w:szCs w:val="22"/>
            <w:lang w:val="sr-Cyrl-RS"/>
          </w:rPr>
          <w:t>4.5.5.</w:t>
        </w:r>
        <w:r w:rsidR="00EC15A6" w:rsidRPr="004E1112">
          <w:rPr>
            <w:rFonts w:ascii="Times New Roman" w:eastAsiaTheme="minorEastAsia" w:hAnsi="Times New Roman" w:cs="Times New Roman"/>
            <w:i/>
            <w:iCs/>
            <w:noProof/>
            <w:kern w:val="2"/>
            <w:sz w:val="22"/>
            <w:szCs w:val="22"/>
            <w:lang w:val="en-US"/>
            <w14:ligatures w14:val="standardContextual"/>
          </w:rPr>
          <w:tab/>
        </w:r>
        <w:r w:rsidR="00EC15A6" w:rsidRPr="004E1112">
          <w:rPr>
            <w:rStyle w:val="Hyperlink"/>
            <w:rFonts w:ascii="Times New Roman" w:hAnsi="Times New Roman" w:cs="Times New Roman"/>
            <w:i/>
            <w:iCs/>
            <w:noProof/>
            <w:sz w:val="22"/>
            <w:szCs w:val="22"/>
            <w:lang w:val="sr-Cyrl-RS"/>
          </w:rPr>
          <w:t>Деловање након саобраћајне незгоде</w:t>
        </w:r>
        <w:r w:rsidR="00EC15A6" w:rsidRPr="004E1112">
          <w:rPr>
            <w:rFonts w:ascii="Times New Roman" w:hAnsi="Times New Roman" w:cs="Times New Roman"/>
            <w:i/>
            <w:iCs/>
            <w:noProof/>
            <w:webHidden/>
            <w:sz w:val="22"/>
            <w:szCs w:val="22"/>
          </w:rPr>
          <w:tab/>
        </w:r>
        <w:r w:rsidR="00EC15A6" w:rsidRPr="004E1112">
          <w:rPr>
            <w:rFonts w:ascii="Times New Roman" w:hAnsi="Times New Roman" w:cs="Times New Roman"/>
            <w:i/>
            <w:iCs/>
            <w:noProof/>
            <w:webHidden/>
            <w:sz w:val="22"/>
            <w:szCs w:val="22"/>
          </w:rPr>
          <w:fldChar w:fldCharType="begin"/>
        </w:r>
        <w:r w:rsidR="00EC15A6" w:rsidRPr="004E1112">
          <w:rPr>
            <w:rFonts w:ascii="Times New Roman" w:hAnsi="Times New Roman" w:cs="Times New Roman"/>
            <w:i/>
            <w:iCs/>
            <w:noProof/>
            <w:webHidden/>
            <w:sz w:val="22"/>
            <w:szCs w:val="22"/>
          </w:rPr>
          <w:instrText xml:space="preserve"> PAGEREF _Toc145365470 \h </w:instrText>
        </w:r>
        <w:r w:rsidR="00EC15A6" w:rsidRPr="004E1112">
          <w:rPr>
            <w:rFonts w:ascii="Times New Roman" w:hAnsi="Times New Roman" w:cs="Times New Roman"/>
            <w:i/>
            <w:iCs/>
            <w:noProof/>
            <w:webHidden/>
            <w:sz w:val="22"/>
            <w:szCs w:val="22"/>
          </w:rPr>
        </w:r>
        <w:r w:rsidR="00EC15A6" w:rsidRPr="004E1112">
          <w:rPr>
            <w:rFonts w:ascii="Times New Roman" w:hAnsi="Times New Roman" w:cs="Times New Roman"/>
            <w:i/>
            <w:iCs/>
            <w:noProof/>
            <w:webHidden/>
            <w:sz w:val="22"/>
            <w:szCs w:val="22"/>
          </w:rPr>
          <w:fldChar w:fldCharType="separate"/>
        </w:r>
        <w:r w:rsidR="00444BCC">
          <w:rPr>
            <w:rFonts w:ascii="Times New Roman" w:hAnsi="Times New Roman" w:cs="Times New Roman"/>
            <w:i/>
            <w:iCs/>
            <w:noProof/>
            <w:webHidden/>
            <w:sz w:val="22"/>
            <w:szCs w:val="22"/>
          </w:rPr>
          <w:t>2</w:t>
        </w:r>
        <w:r w:rsidR="00EC15A6" w:rsidRPr="004E1112">
          <w:rPr>
            <w:rFonts w:ascii="Times New Roman" w:hAnsi="Times New Roman" w:cs="Times New Roman"/>
            <w:i/>
            <w:iCs/>
            <w:noProof/>
            <w:webHidden/>
            <w:sz w:val="22"/>
            <w:szCs w:val="22"/>
          </w:rPr>
          <w:fldChar w:fldCharType="end"/>
        </w:r>
      </w:hyperlink>
    </w:p>
    <w:p w14:paraId="1A9C4053" w14:textId="07A8ACF2" w:rsidR="00EC15A6" w:rsidRPr="004E1112" w:rsidRDefault="00000000" w:rsidP="004E1112">
      <w:pPr>
        <w:pStyle w:val="TOC1"/>
        <w:tabs>
          <w:tab w:val="right" w:leader="dot" w:pos="9061"/>
        </w:tabs>
        <w:spacing w:before="60" w:after="60"/>
        <w:ind w:left="426" w:hanging="426"/>
        <w:rPr>
          <w:rFonts w:eastAsiaTheme="minorEastAsia" w:cs="Times New Roman"/>
          <w:b/>
          <w:bCs w:val="0"/>
          <w:noProof/>
          <w:kern w:val="2"/>
          <w:szCs w:val="22"/>
          <w:lang w:val="en-US"/>
          <w14:ligatures w14:val="standardContextual"/>
        </w:rPr>
      </w:pPr>
      <w:hyperlink w:anchor="_Toc145365471" w:history="1">
        <w:r w:rsidR="004E1112" w:rsidRPr="004E1112">
          <w:rPr>
            <w:rStyle w:val="Hyperlink"/>
            <w:rFonts w:cs="Times New Roman"/>
            <w:b/>
            <w:bCs w:val="0"/>
            <w:noProof/>
            <w:szCs w:val="22"/>
          </w:rPr>
          <w:t>5.</w:t>
        </w:r>
        <w:r w:rsidR="004E1112" w:rsidRPr="004E1112">
          <w:rPr>
            <w:rFonts w:eastAsiaTheme="minorEastAsia" w:cs="Times New Roman"/>
            <w:b/>
            <w:bCs w:val="0"/>
            <w:noProof/>
            <w:kern w:val="2"/>
            <w:szCs w:val="22"/>
            <w:lang w:val="en-US"/>
            <w14:ligatures w14:val="standardContextual"/>
          </w:rPr>
          <w:tab/>
        </w:r>
        <w:r w:rsidR="004E1112" w:rsidRPr="004E1112">
          <w:rPr>
            <w:rStyle w:val="Hyperlink"/>
            <w:rFonts w:cs="Times New Roman"/>
            <w:b/>
            <w:bCs w:val="0"/>
            <w:noProof/>
            <w:szCs w:val="22"/>
          </w:rPr>
          <w:t>ЗАШТО МОРАМО ДА НАСТАВИМО?</w:t>
        </w:r>
        <w:r w:rsidR="004E1112" w:rsidRPr="004E1112">
          <w:rPr>
            <w:rFonts w:cs="Times New Roman"/>
            <w:b/>
            <w:bCs w:val="0"/>
            <w:noProof/>
            <w:webHidden/>
            <w:szCs w:val="22"/>
          </w:rPr>
          <w:tab/>
        </w:r>
        <w:r w:rsidR="00EC15A6" w:rsidRPr="004E1112">
          <w:rPr>
            <w:rFonts w:cs="Times New Roman"/>
            <w:b/>
            <w:bCs w:val="0"/>
            <w:noProof/>
            <w:webHidden/>
            <w:szCs w:val="22"/>
          </w:rPr>
          <w:fldChar w:fldCharType="begin"/>
        </w:r>
        <w:r w:rsidR="00EC15A6" w:rsidRPr="004E1112">
          <w:rPr>
            <w:rFonts w:cs="Times New Roman"/>
            <w:b/>
            <w:bCs w:val="0"/>
            <w:noProof/>
            <w:webHidden/>
            <w:szCs w:val="22"/>
          </w:rPr>
          <w:instrText xml:space="preserve"> PAGEREF _Toc145365471 \h </w:instrText>
        </w:r>
        <w:r w:rsidR="00EC15A6" w:rsidRPr="004E1112">
          <w:rPr>
            <w:rFonts w:cs="Times New Roman"/>
            <w:b/>
            <w:bCs w:val="0"/>
            <w:noProof/>
            <w:webHidden/>
            <w:szCs w:val="22"/>
          </w:rPr>
        </w:r>
        <w:r w:rsidR="00EC15A6" w:rsidRPr="004E1112">
          <w:rPr>
            <w:rFonts w:cs="Times New Roman"/>
            <w:b/>
            <w:bCs w:val="0"/>
            <w:noProof/>
            <w:webHidden/>
            <w:szCs w:val="22"/>
          </w:rPr>
          <w:fldChar w:fldCharType="separate"/>
        </w:r>
        <w:r w:rsidR="00444BCC">
          <w:rPr>
            <w:rFonts w:cs="Times New Roman"/>
            <w:b/>
            <w:bCs w:val="0"/>
            <w:noProof/>
            <w:webHidden/>
            <w:szCs w:val="22"/>
          </w:rPr>
          <w:t>2</w:t>
        </w:r>
        <w:r w:rsidR="00EC15A6" w:rsidRPr="004E1112">
          <w:rPr>
            <w:rFonts w:cs="Times New Roman"/>
            <w:b/>
            <w:bCs w:val="0"/>
            <w:noProof/>
            <w:webHidden/>
            <w:szCs w:val="22"/>
          </w:rPr>
          <w:fldChar w:fldCharType="end"/>
        </w:r>
      </w:hyperlink>
    </w:p>
    <w:p w14:paraId="775C6905" w14:textId="1F0BD43A" w:rsidR="00EC15A6" w:rsidRPr="004E1112" w:rsidRDefault="00000000" w:rsidP="004E1112">
      <w:pPr>
        <w:pStyle w:val="TOC1"/>
        <w:tabs>
          <w:tab w:val="right" w:leader="dot" w:pos="9061"/>
        </w:tabs>
        <w:spacing w:before="60" w:after="60"/>
        <w:ind w:left="426" w:hanging="426"/>
        <w:rPr>
          <w:rFonts w:eastAsiaTheme="minorEastAsia" w:cs="Times New Roman"/>
          <w:b/>
          <w:bCs w:val="0"/>
          <w:noProof/>
          <w:kern w:val="2"/>
          <w:szCs w:val="22"/>
          <w:lang w:val="en-US"/>
          <w14:ligatures w14:val="standardContextual"/>
        </w:rPr>
      </w:pPr>
      <w:hyperlink w:anchor="_Toc145365472" w:history="1">
        <w:r w:rsidR="004E1112" w:rsidRPr="004E1112">
          <w:rPr>
            <w:rStyle w:val="Hyperlink"/>
            <w:rFonts w:cs="Times New Roman"/>
            <w:b/>
            <w:bCs w:val="0"/>
            <w:noProof/>
            <w:szCs w:val="22"/>
          </w:rPr>
          <w:t>6.</w:t>
        </w:r>
        <w:r w:rsidR="004E1112" w:rsidRPr="004E1112">
          <w:rPr>
            <w:rFonts w:eastAsiaTheme="minorEastAsia" w:cs="Times New Roman"/>
            <w:b/>
            <w:bCs w:val="0"/>
            <w:noProof/>
            <w:kern w:val="2"/>
            <w:szCs w:val="22"/>
            <w:lang w:val="en-US"/>
            <w14:ligatures w14:val="standardContextual"/>
          </w:rPr>
          <w:tab/>
        </w:r>
        <w:r w:rsidR="004E1112" w:rsidRPr="004E1112">
          <w:rPr>
            <w:rStyle w:val="Hyperlink"/>
            <w:rFonts w:cs="Times New Roman"/>
            <w:b/>
            <w:bCs w:val="0"/>
            <w:noProof/>
            <w:szCs w:val="22"/>
          </w:rPr>
          <w:t>ЦИЉЕВИ КОЈЕ ЖЕЛИМО ДА ОСТВАРИМО</w:t>
        </w:r>
        <w:r w:rsidR="004E1112" w:rsidRPr="004E1112">
          <w:rPr>
            <w:rFonts w:cs="Times New Roman"/>
            <w:b/>
            <w:bCs w:val="0"/>
            <w:noProof/>
            <w:webHidden/>
            <w:szCs w:val="22"/>
          </w:rPr>
          <w:tab/>
        </w:r>
        <w:r w:rsidR="00EC15A6" w:rsidRPr="004E1112">
          <w:rPr>
            <w:rFonts w:cs="Times New Roman"/>
            <w:b/>
            <w:bCs w:val="0"/>
            <w:noProof/>
            <w:webHidden/>
            <w:szCs w:val="22"/>
          </w:rPr>
          <w:fldChar w:fldCharType="begin"/>
        </w:r>
        <w:r w:rsidR="00EC15A6" w:rsidRPr="004E1112">
          <w:rPr>
            <w:rFonts w:cs="Times New Roman"/>
            <w:b/>
            <w:bCs w:val="0"/>
            <w:noProof/>
            <w:webHidden/>
            <w:szCs w:val="22"/>
          </w:rPr>
          <w:instrText xml:space="preserve"> PAGEREF _Toc145365472 \h </w:instrText>
        </w:r>
        <w:r w:rsidR="00EC15A6" w:rsidRPr="004E1112">
          <w:rPr>
            <w:rFonts w:cs="Times New Roman"/>
            <w:b/>
            <w:bCs w:val="0"/>
            <w:noProof/>
            <w:webHidden/>
            <w:szCs w:val="22"/>
          </w:rPr>
        </w:r>
        <w:r w:rsidR="00EC15A6" w:rsidRPr="004E1112">
          <w:rPr>
            <w:rFonts w:cs="Times New Roman"/>
            <w:b/>
            <w:bCs w:val="0"/>
            <w:noProof/>
            <w:webHidden/>
            <w:szCs w:val="22"/>
          </w:rPr>
          <w:fldChar w:fldCharType="separate"/>
        </w:r>
        <w:r w:rsidR="00444BCC">
          <w:rPr>
            <w:rFonts w:cs="Times New Roman"/>
            <w:b/>
            <w:bCs w:val="0"/>
            <w:noProof/>
            <w:webHidden/>
            <w:szCs w:val="22"/>
          </w:rPr>
          <w:t>2</w:t>
        </w:r>
        <w:r w:rsidR="00EC15A6" w:rsidRPr="004E1112">
          <w:rPr>
            <w:rFonts w:cs="Times New Roman"/>
            <w:b/>
            <w:bCs w:val="0"/>
            <w:noProof/>
            <w:webHidden/>
            <w:szCs w:val="22"/>
          </w:rPr>
          <w:fldChar w:fldCharType="end"/>
        </w:r>
      </w:hyperlink>
    </w:p>
    <w:p w14:paraId="5540D27D" w14:textId="68867DC5" w:rsidR="00EC15A6" w:rsidRPr="004E1112" w:rsidRDefault="00000000" w:rsidP="004E1112">
      <w:pPr>
        <w:pStyle w:val="TOC2"/>
        <w:tabs>
          <w:tab w:val="left" w:pos="880"/>
          <w:tab w:val="right" w:leader="dot" w:pos="9061"/>
        </w:tabs>
        <w:spacing w:before="60" w:after="60"/>
        <w:ind w:left="426"/>
        <w:rPr>
          <w:rFonts w:eastAsiaTheme="minorEastAsia" w:cs="Times New Roman"/>
          <w:i w:val="0"/>
          <w:iCs w:val="0"/>
          <w:noProof/>
          <w:kern w:val="2"/>
          <w:sz w:val="22"/>
          <w:szCs w:val="22"/>
          <w:lang w:val="en-US"/>
          <w14:ligatures w14:val="standardContextual"/>
        </w:rPr>
      </w:pPr>
      <w:hyperlink w:anchor="_Toc145365476" w:history="1">
        <w:r w:rsidR="00EC15A6" w:rsidRPr="004E1112">
          <w:rPr>
            <w:rStyle w:val="Hyperlink"/>
            <w:rFonts w:cs="Times New Roman"/>
            <w:i w:val="0"/>
            <w:iCs w:val="0"/>
            <w:noProof/>
            <w:sz w:val="22"/>
            <w:szCs w:val="22"/>
            <w:lang w:val="sr-Cyrl-RS"/>
          </w:rPr>
          <w:t>6.1.</w:t>
        </w:r>
        <w:r w:rsidR="00EC15A6" w:rsidRPr="004E1112">
          <w:rPr>
            <w:rFonts w:eastAsiaTheme="minorEastAsia" w:cs="Times New Roman"/>
            <w:i w:val="0"/>
            <w:iCs w:val="0"/>
            <w:noProof/>
            <w:kern w:val="2"/>
            <w:sz w:val="22"/>
            <w:szCs w:val="22"/>
            <w:lang w:val="en-US"/>
            <w14:ligatures w14:val="standardContextual"/>
          </w:rPr>
          <w:tab/>
        </w:r>
        <w:r w:rsidR="00EC15A6" w:rsidRPr="004E1112">
          <w:rPr>
            <w:rStyle w:val="Hyperlink"/>
            <w:rFonts w:cs="Times New Roman"/>
            <w:i w:val="0"/>
            <w:iCs w:val="0"/>
            <w:noProof/>
            <w:sz w:val="22"/>
            <w:szCs w:val="22"/>
            <w:lang w:val="sr-Cyrl-RS"/>
          </w:rPr>
          <w:t>Општи циљ</w:t>
        </w:r>
        <w:r w:rsidR="00EC15A6" w:rsidRPr="004E1112">
          <w:rPr>
            <w:rFonts w:cs="Times New Roman"/>
            <w:i w:val="0"/>
            <w:iCs w:val="0"/>
            <w:noProof/>
            <w:webHidden/>
            <w:sz w:val="22"/>
            <w:szCs w:val="22"/>
          </w:rPr>
          <w:tab/>
        </w:r>
        <w:r w:rsidR="00EC15A6" w:rsidRPr="004E1112">
          <w:rPr>
            <w:rFonts w:cs="Times New Roman"/>
            <w:i w:val="0"/>
            <w:iCs w:val="0"/>
            <w:noProof/>
            <w:webHidden/>
            <w:sz w:val="22"/>
            <w:szCs w:val="22"/>
          </w:rPr>
          <w:fldChar w:fldCharType="begin"/>
        </w:r>
        <w:r w:rsidR="00EC15A6" w:rsidRPr="004E1112">
          <w:rPr>
            <w:rFonts w:cs="Times New Roman"/>
            <w:i w:val="0"/>
            <w:iCs w:val="0"/>
            <w:noProof/>
            <w:webHidden/>
            <w:sz w:val="22"/>
            <w:szCs w:val="22"/>
          </w:rPr>
          <w:instrText xml:space="preserve"> PAGEREF _Toc145365476 \h </w:instrText>
        </w:r>
        <w:r w:rsidR="00EC15A6" w:rsidRPr="004E1112">
          <w:rPr>
            <w:rFonts w:cs="Times New Roman"/>
            <w:i w:val="0"/>
            <w:iCs w:val="0"/>
            <w:noProof/>
            <w:webHidden/>
            <w:sz w:val="22"/>
            <w:szCs w:val="22"/>
          </w:rPr>
        </w:r>
        <w:r w:rsidR="00EC15A6" w:rsidRPr="004E1112">
          <w:rPr>
            <w:rFonts w:cs="Times New Roman"/>
            <w:i w:val="0"/>
            <w:iCs w:val="0"/>
            <w:noProof/>
            <w:webHidden/>
            <w:sz w:val="22"/>
            <w:szCs w:val="22"/>
          </w:rPr>
          <w:fldChar w:fldCharType="separate"/>
        </w:r>
        <w:r w:rsidR="00444BCC">
          <w:rPr>
            <w:rFonts w:cs="Times New Roman"/>
            <w:i w:val="0"/>
            <w:iCs w:val="0"/>
            <w:noProof/>
            <w:webHidden/>
            <w:sz w:val="22"/>
            <w:szCs w:val="22"/>
          </w:rPr>
          <w:t>2</w:t>
        </w:r>
        <w:r w:rsidR="00EC15A6" w:rsidRPr="004E1112">
          <w:rPr>
            <w:rFonts w:cs="Times New Roman"/>
            <w:i w:val="0"/>
            <w:iCs w:val="0"/>
            <w:noProof/>
            <w:webHidden/>
            <w:sz w:val="22"/>
            <w:szCs w:val="22"/>
          </w:rPr>
          <w:fldChar w:fldCharType="end"/>
        </w:r>
      </w:hyperlink>
    </w:p>
    <w:p w14:paraId="32D7DECD" w14:textId="62F4CA05" w:rsidR="00EC15A6" w:rsidRPr="004E1112" w:rsidRDefault="00000000" w:rsidP="004E1112">
      <w:pPr>
        <w:pStyle w:val="TOC2"/>
        <w:tabs>
          <w:tab w:val="left" w:pos="880"/>
          <w:tab w:val="right" w:leader="dot" w:pos="9061"/>
        </w:tabs>
        <w:spacing w:before="60" w:after="60"/>
        <w:ind w:left="426"/>
        <w:rPr>
          <w:rFonts w:eastAsiaTheme="minorEastAsia" w:cs="Times New Roman"/>
          <w:i w:val="0"/>
          <w:iCs w:val="0"/>
          <w:noProof/>
          <w:kern w:val="2"/>
          <w:sz w:val="22"/>
          <w:szCs w:val="22"/>
          <w:lang w:val="en-US"/>
          <w14:ligatures w14:val="standardContextual"/>
        </w:rPr>
      </w:pPr>
      <w:hyperlink w:anchor="_Toc145365477" w:history="1">
        <w:r w:rsidR="00EC15A6" w:rsidRPr="004E1112">
          <w:rPr>
            <w:rStyle w:val="Hyperlink"/>
            <w:rFonts w:cs="Times New Roman"/>
            <w:i w:val="0"/>
            <w:iCs w:val="0"/>
            <w:noProof/>
            <w:sz w:val="22"/>
            <w:szCs w:val="22"/>
            <w:lang w:val="sr-Cyrl-RS"/>
          </w:rPr>
          <w:t>6.2.</w:t>
        </w:r>
        <w:r w:rsidR="00EC15A6" w:rsidRPr="004E1112">
          <w:rPr>
            <w:rFonts w:eastAsiaTheme="minorEastAsia" w:cs="Times New Roman"/>
            <w:i w:val="0"/>
            <w:iCs w:val="0"/>
            <w:noProof/>
            <w:kern w:val="2"/>
            <w:sz w:val="22"/>
            <w:szCs w:val="22"/>
            <w:lang w:val="en-US"/>
            <w14:ligatures w14:val="standardContextual"/>
          </w:rPr>
          <w:tab/>
        </w:r>
        <w:r w:rsidR="00EC15A6" w:rsidRPr="004E1112">
          <w:rPr>
            <w:rStyle w:val="Hyperlink"/>
            <w:rFonts w:cs="Times New Roman"/>
            <w:i w:val="0"/>
            <w:iCs w:val="0"/>
            <w:noProof/>
            <w:sz w:val="22"/>
            <w:szCs w:val="22"/>
            <w:lang w:val="sr-Cyrl-RS"/>
          </w:rPr>
          <w:t>Посебни циљеви</w:t>
        </w:r>
        <w:r w:rsidR="00EC15A6" w:rsidRPr="004E1112">
          <w:rPr>
            <w:rFonts w:cs="Times New Roman"/>
            <w:i w:val="0"/>
            <w:iCs w:val="0"/>
            <w:noProof/>
            <w:webHidden/>
            <w:sz w:val="22"/>
            <w:szCs w:val="22"/>
          </w:rPr>
          <w:tab/>
        </w:r>
        <w:r w:rsidR="00EC15A6" w:rsidRPr="004E1112">
          <w:rPr>
            <w:rFonts w:cs="Times New Roman"/>
            <w:i w:val="0"/>
            <w:iCs w:val="0"/>
            <w:noProof/>
            <w:webHidden/>
            <w:sz w:val="22"/>
            <w:szCs w:val="22"/>
          </w:rPr>
          <w:fldChar w:fldCharType="begin"/>
        </w:r>
        <w:r w:rsidR="00EC15A6" w:rsidRPr="004E1112">
          <w:rPr>
            <w:rFonts w:cs="Times New Roman"/>
            <w:i w:val="0"/>
            <w:iCs w:val="0"/>
            <w:noProof/>
            <w:webHidden/>
            <w:sz w:val="22"/>
            <w:szCs w:val="22"/>
          </w:rPr>
          <w:instrText xml:space="preserve"> PAGEREF _Toc145365477 \h </w:instrText>
        </w:r>
        <w:r w:rsidR="00EC15A6" w:rsidRPr="004E1112">
          <w:rPr>
            <w:rFonts w:cs="Times New Roman"/>
            <w:i w:val="0"/>
            <w:iCs w:val="0"/>
            <w:noProof/>
            <w:webHidden/>
            <w:sz w:val="22"/>
            <w:szCs w:val="22"/>
          </w:rPr>
        </w:r>
        <w:r w:rsidR="00EC15A6" w:rsidRPr="004E1112">
          <w:rPr>
            <w:rFonts w:cs="Times New Roman"/>
            <w:i w:val="0"/>
            <w:iCs w:val="0"/>
            <w:noProof/>
            <w:webHidden/>
            <w:sz w:val="22"/>
            <w:szCs w:val="22"/>
          </w:rPr>
          <w:fldChar w:fldCharType="separate"/>
        </w:r>
        <w:r w:rsidR="00444BCC">
          <w:rPr>
            <w:rFonts w:cs="Times New Roman"/>
            <w:i w:val="0"/>
            <w:iCs w:val="0"/>
            <w:noProof/>
            <w:webHidden/>
            <w:sz w:val="22"/>
            <w:szCs w:val="22"/>
          </w:rPr>
          <w:t>2</w:t>
        </w:r>
        <w:r w:rsidR="00EC15A6" w:rsidRPr="004E1112">
          <w:rPr>
            <w:rFonts w:cs="Times New Roman"/>
            <w:i w:val="0"/>
            <w:iCs w:val="0"/>
            <w:noProof/>
            <w:webHidden/>
            <w:sz w:val="22"/>
            <w:szCs w:val="22"/>
          </w:rPr>
          <w:fldChar w:fldCharType="end"/>
        </w:r>
      </w:hyperlink>
    </w:p>
    <w:p w14:paraId="1E8B2CB3" w14:textId="17DE8E26" w:rsidR="00EC15A6" w:rsidRPr="004E1112" w:rsidRDefault="00000000" w:rsidP="004E1112">
      <w:pPr>
        <w:pStyle w:val="TOC3"/>
        <w:tabs>
          <w:tab w:val="right" w:leader="dot" w:pos="9061"/>
        </w:tabs>
        <w:spacing w:before="60" w:after="60"/>
        <w:ind w:left="1418" w:hanging="567"/>
        <w:rPr>
          <w:rFonts w:ascii="Times New Roman" w:eastAsiaTheme="minorEastAsia" w:hAnsi="Times New Roman" w:cs="Times New Roman"/>
          <w:i/>
          <w:iCs/>
          <w:noProof/>
          <w:kern w:val="2"/>
          <w:sz w:val="22"/>
          <w:szCs w:val="22"/>
          <w:lang w:val="en-US"/>
          <w14:ligatures w14:val="standardContextual"/>
        </w:rPr>
      </w:pPr>
      <w:hyperlink w:anchor="_Toc145365478" w:history="1">
        <w:r w:rsidR="00EC15A6" w:rsidRPr="004E1112">
          <w:rPr>
            <w:rStyle w:val="Hyperlink"/>
            <w:rFonts w:ascii="Times New Roman" w:hAnsi="Times New Roman" w:cs="Times New Roman"/>
            <w:i/>
            <w:iCs/>
            <w:noProof/>
            <w:sz w:val="22"/>
            <w:szCs w:val="22"/>
            <w:lang w:val="sr-Cyrl-RS"/>
          </w:rPr>
          <w:t>6.2.1.</w:t>
        </w:r>
        <w:r w:rsidR="00EC15A6" w:rsidRPr="004E1112">
          <w:rPr>
            <w:rFonts w:ascii="Times New Roman" w:eastAsiaTheme="minorEastAsia" w:hAnsi="Times New Roman" w:cs="Times New Roman"/>
            <w:i/>
            <w:iCs/>
            <w:noProof/>
            <w:kern w:val="2"/>
            <w:sz w:val="22"/>
            <w:szCs w:val="22"/>
            <w:lang w:val="en-US"/>
            <w14:ligatures w14:val="standardContextual"/>
          </w:rPr>
          <w:tab/>
        </w:r>
        <w:r w:rsidR="00EC15A6" w:rsidRPr="004E1112">
          <w:rPr>
            <w:rStyle w:val="Hyperlink"/>
            <w:rFonts w:ascii="Times New Roman" w:hAnsi="Times New Roman" w:cs="Times New Roman"/>
            <w:i/>
            <w:iCs/>
            <w:noProof/>
            <w:sz w:val="22"/>
            <w:szCs w:val="22"/>
            <w:lang w:val="sr-Cyrl-RS"/>
          </w:rPr>
          <w:t>Систем управљања безбедношћу саобраћаја</w:t>
        </w:r>
        <w:r w:rsidR="00EC15A6" w:rsidRPr="004E1112">
          <w:rPr>
            <w:rFonts w:ascii="Times New Roman" w:hAnsi="Times New Roman" w:cs="Times New Roman"/>
            <w:i/>
            <w:iCs/>
            <w:noProof/>
            <w:webHidden/>
            <w:sz w:val="22"/>
            <w:szCs w:val="22"/>
          </w:rPr>
          <w:tab/>
        </w:r>
        <w:r w:rsidR="00EC15A6" w:rsidRPr="004E1112">
          <w:rPr>
            <w:rFonts w:ascii="Times New Roman" w:hAnsi="Times New Roman" w:cs="Times New Roman"/>
            <w:i/>
            <w:iCs/>
            <w:noProof/>
            <w:webHidden/>
            <w:sz w:val="22"/>
            <w:szCs w:val="22"/>
          </w:rPr>
          <w:fldChar w:fldCharType="begin"/>
        </w:r>
        <w:r w:rsidR="00EC15A6" w:rsidRPr="004E1112">
          <w:rPr>
            <w:rFonts w:ascii="Times New Roman" w:hAnsi="Times New Roman" w:cs="Times New Roman"/>
            <w:i/>
            <w:iCs/>
            <w:noProof/>
            <w:webHidden/>
            <w:sz w:val="22"/>
            <w:szCs w:val="22"/>
          </w:rPr>
          <w:instrText xml:space="preserve"> PAGEREF _Toc145365478 \h </w:instrText>
        </w:r>
        <w:r w:rsidR="00EC15A6" w:rsidRPr="004E1112">
          <w:rPr>
            <w:rFonts w:ascii="Times New Roman" w:hAnsi="Times New Roman" w:cs="Times New Roman"/>
            <w:i/>
            <w:iCs/>
            <w:noProof/>
            <w:webHidden/>
            <w:sz w:val="22"/>
            <w:szCs w:val="22"/>
          </w:rPr>
        </w:r>
        <w:r w:rsidR="00EC15A6" w:rsidRPr="004E1112">
          <w:rPr>
            <w:rFonts w:ascii="Times New Roman" w:hAnsi="Times New Roman" w:cs="Times New Roman"/>
            <w:i/>
            <w:iCs/>
            <w:noProof/>
            <w:webHidden/>
            <w:sz w:val="22"/>
            <w:szCs w:val="22"/>
          </w:rPr>
          <w:fldChar w:fldCharType="separate"/>
        </w:r>
        <w:r w:rsidR="00444BCC">
          <w:rPr>
            <w:rFonts w:ascii="Times New Roman" w:hAnsi="Times New Roman" w:cs="Times New Roman"/>
            <w:i/>
            <w:iCs/>
            <w:noProof/>
            <w:webHidden/>
            <w:sz w:val="22"/>
            <w:szCs w:val="22"/>
          </w:rPr>
          <w:t>2</w:t>
        </w:r>
        <w:r w:rsidR="00EC15A6" w:rsidRPr="004E1112">
          <w:rPr>
            <w:rFonts w:ascii="Times New Roman" w:hAnsi="Times New Roman" w:cs="Times New Roman"/>
            <w:i/>
            <w:iCs/>
            <w:noProof/>
            <w:webHidden/>
            <w:sz w:val="22"/>
            <w:szCs w:val="22"/>
          </w:rPr>
          <w:fldChar w:fldCharType="end"/>
        </w:r>
      </w:hyperlink>
    </w:p>
    <w:p w14:paraId="68C4B6A2" w14:textId="2ECFD75C" w:rsidR="00EC15A6" w:rsidRPr="004E1112" w:rsidRDefault="00000000" w:rsidP="004E1112">
      <w:pPr>
        <w:pStyle w:val="TOC3"/>
        <w:tabs>
          <w:tab w:val="right" w:leader="dot" w:pos="9061"/>
        </w:tabs>
        <w:spacing w:before="60" w:after="60"/>
        <w:ind w:left="1418" w:hanging="567"/>
        <w:rPr>
          <w:rFonts w:ascii="Times New Roman" w:eastAsiaTheme="minorEastAsia" w:hAnsi="Times New Roman" w:cs="Times New Roman"/>
          <w:i/>
          <w:iCs/>
          <w:noProof/>
          <w:kern w:val="2"/>
          <w:sz w:val="22"/>
          <w:szCs w:val="22"/>
          <w:lang w:val="en-US"/>
          <w14:ligatures w14:val="standardContextual"/>
        </w:rPr>
      </w:pPr>
      <w:hyperlink w:anchor="_Toc145365480" w:history="1">
        <w:r w:rsidR="00EC15A6" w:rsidRPr="004E1112">
          <w:rPr>
            <w:rStyle w:val="Hyperlink"/>
            <w:rFonts w:ascii="Times New Roman" w:hAnsi="Times New Roman" w:cs="Times New Roman"/>
            <w:i/>
            <w:iCs/>
            <w:noProof/>
            <w:sz w:val="22"/>
            <w:szCs w:val="22"/>
            <w:lang w:val="sr-Cyrl-RS"/>
          </w:rPr>
          <w:t>6.2.2.</w:t>
        </w:r>
        <w:r w:rsidR="00EC15A6" w:rsidRPr="004E1112">
          <w:rPr>
            <w:rFonts w:ascii="Times New Roman" w:eastAsiaTheme="minorEastAsia" w:hAnsi="Times New Roman" w:cs="Times New Roman"/>
            <w:i/>
            <w:iCs/>
            <w:noProof/>
            <w:kern w:val="2"/>
            <w:sz w:val="22"/>
            <w:szCs w:val="22"/>
            <w:lang w:val="en-US"/>
            <w14:ligatures w14:val="standardContextual"/>
          </w:rPr>
          <w:tab/>
        </w:r>
        <w:r w:rsidR="00EC15A6" w:rsidRPr="004E1112">
          <w:rPr>
            <w:rStyle w:val="Hyperlink"/>
            <w:rFonts w:ascii="Times New Roman" w:hAnsi="Times New Roman" w:cs="Times New Roman"/>
            <w:i/>
            <w:iCs/>
            <w:noProof/>
            <w:sz w:val="22"/>
            <w:szCs w:val="22"/>
            <w:lang w:val="sr-Cyrl-RS"/>
          </w:rPr>
          <w:t>Безбедни путеви</w:t>
        </w:r>
        <w:r w:rsidR="00EC15A6" w:rsidRPr="004E1112">
          <w:rPr>
            <w:rFonts w:ascii="Times New Roman" w:hAnsi="Times New Roman" w:cs="Times New Roman"/>
            <w:i/>
            <w:iCs/>
            <w:noProof/>
            <w:webHidden/>
            <w:sz w:val="22"/>
            <w:szCs w:val="22"/>
          </w:rPr>
          <w:tab/>
        </w:r>
        <w:r w:rsidR="00EC15A6" w:rsidRPr="004E1112">
          <w:rPr>
            <w:rFonts w:ascii="Times New Roman" w:hAnsi="Times New Roman" w:cs="Times New Roman"/>
            <w:i/>
            <w:iCs/>
            <w:noProof/>
            <w:webHidden/>
            <w:sz w:val="22"/>
            <w:szCs w:val="22"/>
          </w:rPr>
          <w:fldChar w:fldCharType="begin"/>
        </w:r>
        <w:r w:rsidR="00EC15A6" w:rsidRPr="004E1112">
          <w:rPr>
            <w:rFonts w:ascii="Times New Roman" w:hAnsi="Times New Roman" w:cs="Times New Roman"/>
            <w:i/>
            <w:iCs/>
            <w:noProof/>
            <w:webHidden/>
            <w:sz w:val="22"/>
            <w:szCs w:val="22"/>
          </w:rPr>
          <w:instrText xml:space="preserve"> PAGEREF _Toc145365480 \h </w:instrText>
        </w:r>
        <w:r w:rsidR="00EC15A6" w:rsidRPr="004E1112">
          <w:rPr>
            <w:rFonts w:ascii="Times New Roman" w:hAnsi="Times New Roman" w:cs="Times New Roman"/>
            <w:i/>
            <w:iCs/>
            <w:noProof/>
            <w:webHidden/>
            <w:sz w:val="22"/>
            <w:szCs w:val="22"/>
          </w:rPr>
        </w:r>
        <w:r w:rsidR="00EC15A6" w:rsidRPr="004E1112">
          <w:rPr>
            <w:rFonts w:ascii="Times New Roman" w:hAnsi="Times New Roman" w:cs="Times New Roman"/>
            <w:i/>
            <w:iCs/>
            <w:noProof/>
            <w:webHidden/>
            <w:sz w:val="22"/>
            <w:szCs w:val="22"/>
          </w:rPr>
          <w:fldChar w:fldCharType="separate"/>
        </w:r>
        <w:r w:rsidR="00444BCC">
          <w:rPr>
            <w:rFonts w:ascii="Times New Roman" w:hAnsi="Times New Roman" w:cs="Times New Roman"/>
            <w:i/>
            <w:iCs/>
            <w:noProof/>
            <w:webHidden/>
            <w:sz w:val="22"/>
            <w:szCs w:val="22"/>
          </w:rPr>
          <w:t>2</w:t>
        </w:r>
        <w:r w:rsidR="00EC15A6" w:rsidRPr="004E1112">
          <w:rPr>
            <w:rFonts w:ascii="Times New Roman" w:hAnsi="Times New Roman" w:cs="Times New Roman"/>
            <w:i/>
            <w:iCs/>
            <w:noProof/>
            <w:webHidden/>
            <w:sz w:val="22"/>
            <w:szCs w:val="22"/>
          </w:rPr>
          <w:fldChar w:fldCharType="end"/>
        </w:r>
      </w:hyperlink>
    </w:p>
    <w:p w14:paraId="424311D1" w14:textId="7F7A14B4" w:rsidR="00EC15A6" w:rsidRPr="004E1112" w:rsidRDefault="00000000" w:rsidP="004E1112">
      <w:pPr>
        <w:pStyle w:val="TOC2"/>
        <w:tabs>
          <w:tab w:val="left" w:pos="1100"/>
          <w:tab w:val="right" w:leader="dot" w:pos="9061"/>
        </w:tabs>
        <w:spacing w:before="60" w:after="60"/>
        <w:ind w:left="1418" w:hanging="567"/>
        <w:rPr>
          <w:rFonts w:eastAsiaTheme="minorEastAsia" w:cs="Times New Roman"/>
          <w:noProof/>
          <w:kern w:val="2"/>
          <w:sz w:val="22"/>
          <w:szCs w:val="22"/>
          <w:lang w:val="en-US"/>
          <w14:ligatures w14:val="standardContextual"/>
        </w:rPr>
      </w:pPr>
      <w:hyperlink w:anchor="_Toc145365482" w:history="1">
        <w:r w:rsidR="00EC15A6" w:rsidRPr="004E1112">
          <w:rPr>
            <w:rStyle w:val="Hyperlink"/>
            <w:rFonts w:cs="Times New Roman"/>
            <w:noProof/>
            <w:sz w:val="22"/>
            <w:szCs w:val="22"/>
            <w:lang w:val="sr-Cyrl-RS"/>
          </w:rPr>
          <w:t>6.2.3.</w:t>
        </w:r>
        <w:r w:rsidR="00EC15A6" w:rsidRPr="004E1112">
          <w:rPr>
            <w:rFonts w:eastAsiaTheme="minorEastAsia" w:cs="Times New Roman"/>
            <w:noProof/>
            <w:kern w:val="2"/>
            <w:sz w:val="22"/>
            <w:szCs w:val="22"/>
            <w:lang w:val="en-US"/>
            <w14:ligatures w14:val="standardContextual"/>
          </w:rPr>
          <w:tab/>
        </w:r>
        <w:r w:rsidR="00EC15A6" w:rsidRPr="004E1112">
          <w:rPr>
            <w:rStyle w:val="Hyperlink"/>
            <w:rFonts w:cs="Times New Roman"/>
            <w:noProof/>
            <w:sz w:val="22"/>
            <w:szCs w:val="22"/>
            <w:lang w:val="sr-Cyrl-RS"/>
          </w:rPr>
          <w:t>Безбедна возила</w:t>
        </w:r>
        <w:r w:rsidR="00EC15A6" w:rsidRPr="004E1112">
          <w:rPr>
            <w:rFonts w:cs="Times New Roman"/>
            <w:noProof/>
            <w:webHidden/>
            <w:sz w:val="22"/>
            <w:szCs w:val="22"/>
          </w:rPr>
          <w:tab/>
        </w:r>
        <w:r w:rsidR="00EC15A6" w:rsidRPr="004E1112">
          <w:rPr>
            <w:rFonts w:cs="Times New Roman"/>
            <w:noProof/>
            <w:webHidden/>
            <w:sz w:val="22"/>
            <w:szCs w:val="22"/>
          </w:rPr>
          <w:fldChar w:fldCharType="begin"/>
        </w:r>
        <w:r w:rsidR="00EC15A6" w:rsidRPr="004E1112">
          <w:rPr>
            <w:rFonts w:cs="Times New Roman"/>
            <w:noProof/>
            <w:webHidden/>
            <w:sz w:val="22"/>
            <w:szCs w:val="22"/>
          </w:rPr>
          <w:instrText xml:space="preserve"> PAGEREF _Toc145365482 \h </w:instrText>
        </w:r>
        <w:r w:rsidR="00EC15A6" w:rsidRPr="004E1112">
          <w:rPr>
            <w:rFonts w:cs="Times New Roman"/>
            <w:noProof/>
            <w:webHidden/>
            <w:sz w:val="22"/>
            <w:szCs w:val="22"/>
          </w:rPr>
        </w:r>
        <w:r w:rsidR="00EC15A6" w:rsidRPr="004E1112">
          <w:rPr>
            <w:rFonts w:cs="Times New Roman"/>
            <w:noProof/>
            <w:webHidden/>
            <w:sz w:val="22"/>
            <w:szCs w:val="22"/>
          </w:rPr>
          <w:fldChar w:fldCharType="separate"/>
        </w:r>
        <w:r w:rsidR="00444BCC">
          <w:rPr>
            <w:rFonts w:cs="Times New Roman"/>
            <w:noProof/>
            <w:webHidden/>
            <w:sz w:val="22"/>
            <w:szCs w:val="22"/>
          </w:rPr>
          <w:t>2</w:t>
        </w:r>
        <w:r w:rsidR="00EC15A6" w:rsidRPr="004E1112">
          <w:rPr>
            <w:rFonts w:cs="Times New Roman"/>
            <w:noProof/>
            <w:webHidden/>
            <w:sz w:val="22"/>
            <w:szCs w:val="22"/>
          </w:rPr>
          <w:fldChar w:fldCharType="end"/>
        </w:r>
      </w:hyperlink>
    </w:p>
    <w:p w14:paraId="573EC8E3" w14:textId="0BD23B3E" w:rsidR="00EC15A6" w:rsidRPr="004E1112" w:rsidRDefault="00000000" w:rsidP="004E1112">
      <w:pPr>
        <w:pStyle w:val="TOC2"/>
        <w:tabs>
          <w:tab w:val="left" w:pos="1100"/>
          <w:tab w:val="right" w:leader="dot" w:pos="9061"/>
        </w:tabs>
        <w:spacing w:before="60" w:after="60"/>
        <w:ind w:left="1418" w:hanging="567"/>
        <w:rPr>
          <w:rFonts w:eastAsiaTheme="minorEastAsia" w:cs="Times New Roman"/>
          <w:noProof/>
          <w:kern w:val="2"/>
          <w:sz w:val="22"/>
          <w:szCs w:val="22"/>
          <w:lang w:val="en-US"/>
          <w14:ligatures w14:val="standardContextual"/>
        </w:rPr>
      </w:pPr>
      <w:hyperlink w:anchor="_Toc145365484" w:history="1">
        <w:r w:rsidR="00EC15A6" w:rsidRPr="004E1112">
          <w:rPr>
            <w:rStyle w:val="Hyperlink"/>
            <w:rFonts w:cs="Times New Roman"/>
            <w:noProof/>
            <w:sz w:val="22"/>
            <w:szCs w:val="22"/>
            <w:lang w:val="sr-Cyrl-RS"/>
          </w:rPr>
          <w:t>6.2.4.</w:t>
        </w:r>
        <w:r w:rsidR="00EC15A6" w:rsidRPr="004E1112">
          <w:rPr>
            <w:rFonts w:eastAsiaTheme="minorEastAsia" w:cs="Times New Roman"/>
            <w:noProof/>
            <w:kern w:val="2"/>
            <w:sz w:val="22"/>
            <w:szCs w:val="22"/>
            <w:lang w:val="en-US"/>
            <w14:ligatures w14:val="standardContextual"/>
          </w:rPr>
          <w:tab/>
        </w:r>
        <w:r w:rsidR="00EC15A6" w:rsidRPr="004E1112">
          <w:rPr>
            <w:rStyle w:val="Hyperlink"/>
            <w:rFonts w:cs="Times New Roman"/>
            <w:noProof/>
            <w:sz w:val="22"/>
            <w:szCs w:val="22"/>
            <w:lang w:val="sr-Cyrl-RS"/>
          </w:rPr>
          <w:t>Безбедни учесници у саобраћају</w:t>
        </w:r>
        <w:r w:rsidR="00EC15A6" w:rsidRPr="004E1112">
          <w:rPr>
            <w:rFonts w:cs="Times New Roman"/>
            <w:noProof/>
            <w:webHidden/>
            <w:sz w:val="22"/>
            <w:szCs w:val="22"/>
          </w:rPr>
          <w:tab/>
        </w:r>
        <w:r w:rsidR="00EC15A6" w:rsidRPr="004E1112">
          <w:rPr>
            <w:rFonts w:cs="Times New Roman"/>
            <w:noProof/>
            <w:webHidden/>
            <w:sz w:val="22"/>
            <w:szCs w:val="22"/>
          </w:rPr>
          <w:fldChar w:fldCharType="begin"/>
        </w:r>
        <w:r w:rsidR="00EC15A6" w:rsidRPr="004E1112">
          <w:rPr>
            <w:rFonts w:cs="Times New Roman"/>
            <w:noProof/>
            <w:webHidden/>
            <w:sz w:val="22"/>
            <w:szCs w:val="22"/>
          </w:rPr>
          <w:instrText xml:space="preserve"> PAGEREF _Toc145365484 \h </w:instrText>
        </w:r>
        <w:r w:rsidR="00EC15A6" w:rsidRPr="004E1112">
          <w:rPr>
            <w:rFonts w:cs="Times New Roman"/>
            <w:noProof/>
            <w:webHidden/>
            <w:sz w:val="22"/>
            <w:szCs w:val="22"/>
          </w:rPr>
        </w:r>
        <w:r w:rsidR="00EC15A6" w:rsidRPr="004E1112">
          <w:rPr>
            <w:rFonts w:cs="Times New Roman"/>
            <w:noProof/>
            <w:webHidden/>
            <w:sz w:val="22"/>
            <w:szCs w:val="22"/>
          </w:rPr>
          <w:fldChar w:fldCharType="separate"/>
        </w:r>
        <w:r w:rsidR="00444BCC">
          <w:rPr>
            <w:rFonts w:cs="Times New Roman"/>
            <w:noProof/>
            <w:webHidden/>
            <w:sz w:val="22"/>
            <w:szCs w:val="22"/>
          </w:rPr>
          <w:t>2</w:t>
        </w:r>
        <w:r w:rsidR="00EC15A6" w:rsidRPr="004E1112">
          <w:rPr>
            <w:rFonts w:cs="Times New Roman"/>
            <w:noProof/>
            <w:webHidden/>
            <w:sz w:val="22"/>
            <w:szCs w:val="22"/>
          </w:rPr>
          <w:fldChar w:fldCharType="end"/>
        </w:r>
      </w:hyperlink>
    </w:p>
    <w:p w14:paraId="02E3860E" w14:textId="3BB8E401" w:rsidR="00EC15A6" w:rsidRPr="00EC15A6" w:rsidRDefault="00000000" w:rsidP="004E1112">
      <w:pPr>
        <w:pStyle w:val="TOC2"/>
        <w:tabs>
          <w:tab w:val="left" w:pos="1100"/>
          <w:tab w:val="right" w:leader="dot" w:pos="9061"/>
        </w:tabs>
        <w:spacing w:before="60" w:after="60"/>
        <w:ind w:left="1418" w:hanging="567"/>
        <w:rPr>
          <w:rFonts w:eastAsiaTheme="minorEastAsia" w:cs="Times New Roman"/>
          <w:i w:val="0"/>
          <w:iCs w:val="0"/>
          <w:noProof/>
          <w:kern w:val="2"/>
          <w:sz w:val="22"/>
          <w:szCs w:val="22"/>
          <w:lang w:val="en-US"/>
          <w14:ligatures w14:val="standardContextual"/>
        </w:rPr>
      </w:pPr>
      <w:hyperlink w:anchor="_Toc145365487" w:history="1">
        <w:r w:rsidR="00EC15A6" w:rsidRPr="004E1112">
          <w:rPr>
            <w:rStyle w:val="Hyperlink"/>
            <w:rFonts w:cs="Times New Roman"/>
            <w:noProof/>
            <w:sz w:val="22"/>
            <w:szCs w:val="22"/>
            <w:lang w:val="sr-Cyrl-RS"/>
          </w:rPr>
          <w:t>6.2.5.</w:t>
        </w:r>
        <w:r w:rsidR="00EC15A6" w:rsidRPr="004E1112">
          <w:rPr>
            <w:rFonts w:eastAsiaTheme="minorEastAsia" w:cs="Times New Roman"/>
            <w:noProof/>
            <w:kern w:val="2"/>
            <w:sz w:val="22"/>
            <w:szCs w:val="22"/>
            <w:lang w:val="en-US"/>
            <w14:ligatures w14:val="standardContextual"/>
          </w:rPr>
          <w:tab/>
        </w:r>
        <w:r w:rsidR="00EC15A6" w:rsidRPr="004E1112">
          <w:rPr>
            <w:rStyle w:val="Hyperlink"/>
            <w:rFonts w:cs="Times New Roman"/>
            <w:noProof/>
            <w:sz w:val="22"/>
            <w:szCs w:val="22"/>
            <w:lang w:val="sr-Cyrl-RS"/>
          </w:rPr>
          <w:t>Деловање након саобраћајне незгоде</w:t>
        </w:r>
        <w:r w:rsidR="00EC15A6" w:rsidRPr="004E1112">
          <w:rPr>
            <w:rFonts w:cs="Times New Roman"/>
            <w:noProof/>
            <w:webHidden/>
            <w:sz w:val="22"/>
            <w:szCs w:val="22"/>
          </w:rPr>
          <w:tab/>
        </w:r>
        <w:r w:rsidR="00EC15A6" w:rsidRPr="004E1112">
          <w:rPr>
            <w:rFonts w:cs="Times New Roman"/>
            <w:noProof/>
            <w:webHidden/>
            <w:sz w:val="22"/>
            <w:szCs w:val="22"/>
          </w:rPr>
          <w:fldChar w:fldCharType="begin"/>
        </w:r>
        <w:r w:rsidR="00EC15A6" w:rsidRPr="004E1112">
          <w:rPr>
            <w:rFonts w:cs="Times New Roman"/>
            <w:noProof/>
            <w:webHidden/>
            <w:sz w:val="22"/>
            <w:szCs w:val="22"/>
          </w:rPr>
          <w:instrText xml:space="preserve"> PAGEREF _Toc145365487 \h </w:instrText>
        </w:r>
        <w:r w:rsidR="00EC15A6" w:rsidRPr="004E1112">
          <w:rPr>
            <w:rFonts w:cs="Times New Roman"/>
            <w:noProof/>
            <w:webHidden/>
            <w:sz w:val="22"/>
            <w:szCs w:val="22"/>
          </w:rPr>
        </w:r>
        <w:r w:rsidR="00EC15A6" w:rsidRPr="004E1112">
          <w:rPr>
            <w:rFonts w:cs="Times New Roman"/>
            <w:noProof/>
            <w:webHidden/>
            <w:sz w:val="22"/>
            <w:szCs w:val="22"/>
          </w:rPr>
          <w:fldChar w:fldCharType="separate"/>
        </w:r>
        <w:r w:rsidR="00444BCC">
          <w:rPr>
            <w:rFonts w:cs="Times New Roman"/>
            <w:noProof/>
            <w:webHidden/>
            <w:sz w:val="22"/>
            <w:szCs w:val="22"/>
          </w:rPr>
          <w:t>2</w:t>
        </w:r>
        <w:r w:rsidR="00EC15A6" w:rsidRPr="004E1112">
          <w:rPr>
            <w:rFonts w:cs="Times New Roman"/>
            <w:noProof/>
            <w:webHidden/>
            <w:sz w:val="22"/>
            <w:szCs w:val="22"/>
          </w:rPr>
          <w:fldChar w:fldCharType="end"/>
        </w:r>
      </w:hyperlink>
    </w:p>
    <w:p w14:paraId="3C2934CB" w14:textId="5C8C093A" w:rsidR="00EC15A6" w:rsidRPr="00EC15A6" w:rsidRDefault="00000000" w:rsidP="00EC15A6">
      <w:pPr>
        <w:pStyle w:val="TOC1"/>
        <w:tabs>
          <w:tab w:val="right" w:leader="dot" w:pos="9061"/>
        </w:tabs>
        <w:spacing w:before="60" w:after="60"/>
        <w:ind w:left="426" w:hanging="426"/>
        <w:rPr>
          <w:rFonts w:eastAsiaTheme="minorEastAsia" w:cs="Times New Roman"/>
          <w:b/>
          <w:bCs w:val="0"/>
          <w:noProof/>
          <w:kern w:val="2"/>
          <w:szCs w:val="22"/>
          <w:lang w:val="en-US"/>
          <w14:ligatures w14:val="standardContextual"/>
        </w:rPr>
      </w:pPr>
      <w:hyperlink w:anchor="_Toc145365490" w:history="1">
        <w:r w:rsidR="00EC15A6" w:rsidRPr="00EC15A6">
          <w:rPr>
            <w:rStyle w:val="Hyperlink"/>
            <w:rFonts w:cs="Times New Roman"/>
            <w:b/>
            <w:bCs w:val="0"/>
            <w:noProof/>
            <w:szCs w:val="22"/>
          </w:rPr>
          <w:t>7.</w:t>
        </w:r>
        <w:r w:rsidR="00EC15A6" w:rsidRPr="00EC15A6">
          <w:rPr>
            <w:rFonts w:eastAsiaTheme="minorEastAsia" w:cs="Times New Roman"/>
            <w:b/>
            <w:bCs w:val="0"/>
            <w:noProof/>
            <w:kern w:val="2"/>
            <w:szCs w:val="22"/>
            <w:lang w:val="en-US"/>
            <w14:ligatures w14:val="standardContextual"/>
          </w:rPr>
          <w:tab/>
        </w:r>
        <w:r w:rsidR="00EC15A6" w:rsidRPr="00EC15A6">
          <w:rPr>
            <w:rStyle w:val="Hyperlink"/>
            <w:rFonts w:cs="Times New Roman"/>
            <w:b/>
            <w:bCs w:val="0"/>
            <w:noProof/>
            <w:szCs w:val="22"/>
          </w:rPr>
          <w:t>НАЈВАЖНИЈИ ПРИНЦИПИ РАДА У БЕЗБЕДНОСТИ САОБРАЋАЈА</w:t>
        </w:r>
        <w:r w:rsidR="00EC15A6" w:rsidRPr="00EC15A6">
          <w:rPr>
            <w:rFonts w:cs="Times New Roman"/>
            <w:b/>
            <w:bCs w:val="0"/>
            <w:noProof/>
            <w:webHidden/>
            <w:szCs w:val="22"/>
          </w:rPr>
          <w:tab/>
        </w:r>
        <w:r w:rsidR="00EC15A6" w:rsidRPr="00EC15A6">
          <w:rPr>
            <w:rFonts w:cs="Times New Roman"/>
            <w:b/>
            <w:bCs w:val="0"/>
            <w:noProof/>
            <w:webHidden/>
            <w:szCs w:val="22"/>
          </w:rPr>
          <w:fldChar w:fldCharType="begin"/>
        </w:r>
        <w:r w:rsidR="00EC15A6" w:rsidRPr="00EC15A6">
          <w:rPr>
            <w:rFonts w:cs="Times New Roman"/>
            <w:b/>
            <w:bCs w:val="0"/>
            <w:noProof/>
            <w:webHidden/>
            <w:szCs w:val="22"/>
          </w:rPr>
          <w:instrText xml:space="preserve"> PAGEREF _Toc145365490 \h </w:instrText>
        </w:r>
        <w:r w:rsidR="00EC15A6" w:rsidRPr="00EC15A6">
          <w:rPr>
            <w:rFonts w:cs="Times New Roman"/>
            <w:b/>
            <w:bCs w:val="0"/>
            <w:noProof/>
            <w:webHidden/>
            <w:szCs w:val="22"/>
          </w:rPr>
        </w:r>
        <w:r w:rsidR="00EC15A6" w:rsidRPr="00EC15A6">
          <w:rPr>
            <w:rFonts w:cs="Times New Roman"/>
            <w:b/>
            <w:bCs w:val="0"/>
            <w:noProof/>
            <w:webHidden/>
            <w:szCs w:val="22"/>
          </w:rPr>
          <w:fldChar w:fldCharType="separate"/>
        </w:r>
        <w:r w:rsidR="00444BCC">
          <w:rPr>
            <w:rFonts w:cs="Times New Roman"/>
            <w:b/>
            <w:bCs w:val="0"/>
            <w:noProof/>
            <w:webHidden/>
            <w:szCs w:val="22"/>
          </w:rPr>
          <w:t>2</w:t>
        </w:r>
        <w:r w:rsidR="00EC15A6" w:rsidRPr="00EC15A6">
          <w:rPr>
            <w:rFonts w:cs="Times New Roman"/>
            <w:b/>
            <w:bCs w:val="0"/>
            <w:noProof/>
            <w:webHidden/>
            <w:szCs w:val="22"/>
          </w:rPr>
          <w:fldChar w:fldCharType="end"/>
        </w:r>
      </w:hyperlink>
    </w:p>
    <w:p w14:paraId="13DB2B50" w14:textId="69280307" w:rsidR="00EC15A6" w:rsidRPr="00EC15A6" w:rsidRDefault="00000000" w:rsidP="00EC15A6">
      <w:pPr>
        <w:pStyle w:val="TOC1"/>
        <w:tabs>
          <w:tab w:val="right" w:leader="dot" w:pos="9061"/>
        </w:tabs>
        <w:spacing w:before="60" w:after="60"/>
        <w:ind w:left="426" w:hanging="426"/>
        <w:rPr>
          <w:rFonts w:eastAsiaTheme="minorEastAsia" w:cs="Times New Roman"/>
          <w:b/>
          <w:bCs w:val="0"/>
          <w:noProof/>
          <w:kern w:val="2"/>
          <w:szCs w:val="22"/>
          <w:lang w:val="en-US"/>
          <w14:ligatures w14:val="standardContextual"/>
        </w:rPr>
      </w:pPr>
      <w:hyperlink w:anchor="_Toc145365491" w:history="1">
        <w:r w:rsidR="00EC15A6" w:rsidRPr="00EC15A6">
          <w:rPr>
            <w:rStyle w:val="Hyperlink"/>
            <w:rFonts w:cs="Times New Roman"/>
            <w:b/>
            <w:bCs w:val="0"/>
            <w:noProof/>
            <w:szCs w:val="22"/>
          </w:rPr>
          <w:t>8.</w:t>
        </w:r>
        <w:r w:rsidR="00EC15A6" w:rsidRPr="00EC15A6">
          <w:rPr>
            <w:rFonts w:eastAsiaTheme="minorEastAsia" w:cs="Times New Roman"/>
            <w:b/>
            <w:bCs w:val="0"/>
            <w:noProof/>
            <w:kern w:val="2"/>
            <w:szCs w:val="22"/>
            <w:lang w:val="en-US"/>
            <w14:ligatures w14:val="standardContextual"/>
          </w:rPr>
          <w:tab/>
        </w:r>
        <w:r w:rsidR="00EC15A6" w:rsidRPr="00EC15A6">
          <w:rPr>
            <w:rStyle w:val="Hyperlink"/>
            <w:rFonts w:cs="Times New Roman"/>
            <w:b/>
            <w:bCs w:val="0"/>
            <w:noProof/>
            <w:szCs w:val="22"/>
          </w:rPr>
          <w:t>НОСИОЦИ АКТИВНОСТИ</w:t>
        </w:r>
        <w:r w:rsidR="00EC15A6" w:rsidRPr="00EC15A6">
          <w:rPr>
            <w:rFonts w:cs="Times New Roman"/>
            <w:b/>
            <w:bCs w:val="0"/>
            <w:noProof/>
            <w:webHidden/>
            <w:szCs w:val="22"/>
          </w:rPr>
          <w:tab/>
        </w:r>
        <w:r w:rsidR="00EC15A6" w:rsidRPr="00EC15A6">
          <w:rPr>
            <w:rFonts w:cs="Times New Roman"/>
            <w:b/>
            <w:bCs w:val="0"/>
            <w:noProof/>
            <w:webHidden/>
            <w:szCs w:val="22"/>
          </w:rPr>
          <w:fldChar w:fldCharType="begin"/>
        </w:r>
        <w:r w:rsidR="00EC15A6" w:rsidRPr="00EC15A6">
          <w:rPr>
            <w:rFonts w:cs="Times New Roman"/>
            <w:b/>
            <w:bCs w:val="0"/>
            <w:noProof/>
            <w:webHidden/>
            <w:szCs w:val="22"/>
          </w:rPr>
          <w:instrText xml:space="preserve"> PAGEREF _Toc145365491 \h </w:instrText>
        </w:r>
        <w:r w:rsidR="00EC15A6" w:rsidRPr="00EC15A6">
          <w:rPr>
            <w:rFonts w:cs="Times New Roman"/>
            <w:b/>
            <w:bCs w:val="0"/>
            <w:noProof/>
            <w:webHidden/>
            <w:szCs w:val="22"/>
          </w:rPr>
        </w:r>
        <w:r w:rsidR="00EC15A6" w:rsidRPr="00EC15A6">
          <w:rPr>
            <w:rFonts w:cs="Times New Roman"/>
            <w:b/>
            <w:bCs w:val="0"/>
            <w:noProof/>
            <w:webHidden/>
            <w:szCs w:val="22"/>
          </w:rPr>
          <w:fldChar w:fldCharType="separate"/>
        </w:r>
        <w:r w:rsidR="00444BCC">
          <w:rPr>
            <w:rFonts w:cs="Times New Roman"/>
            <w:b/>
            <w:bCs w:val="0"/>
            <w:noProof/>
            <w:webHidden/>
            <w:szCs w:val="22"/>
          </w:rPr>
          <w:t>2</w:t>
        </w:r>
        <w:r w:rsidR="00EC15A6" w:rsidRPr="00EC15A6">
          <w:rPr>
            <w:rFonts w:cs="Times New Roman"/>
            <w:b/>
            <w:bCs w:val="0"/>
            <w:noProof/>
            <w:webHidden/>
            <w:szCs w:val="22"/>
          </w:rPr>
          <w:fldChar w:fldCharType="end"/>
        </w:r>
      </w:hyperlink>
    </w:p>
    <w:p w14:paraId="5A194E30" w14:textId="5B6E2D6A" w:rsidR="00EC15A6" w:rsidRPr="00EC15A6" w:rsidRDefault="00000000" w:rsidP="00EC15A6">
      <w:pPr>
        <w:pStyle w:val="TOC1"/>
        <w:tabs>
          <w:tab w:val="right" w:leader="dot" w:pos="9061"/>
        </w:tabs>
        <w:spacing w:before="60" w:after="60"/>
        <w:ind w:left="426" w:hanging="426"/>
        <w:rPr>
          <w:rFonts w:eastAsiaTheme="minorEastAsia" w:cs="Times New Roman"/>
          <w:b/>
          <w:bCs w:val="0"/>
          <w:noProof/>
          <w:kern w:val="2"/>
          <w:szCs w:val="22"/>
          <w:lang w:val="en-US"/>
          <w14:ligatures w14:val="standardContextual"/>
        </w:rPr>
      </w:pPr>
      <w:hyperlink w:anchor="_Toc145365492" w:history="1">
        <w:r w:rsidR="00EC15A6" w:rsidRPr="00EC15A6">
          <w:rPr>
            <w:rStyle w:val="Hyperlink"/>
            <w:rFonts w:cs="Times New Roman"/>
            <w:b/>
            <w:bCs w:val="0"/>
            <w:noProof/>
            <w:szCs w:val="22"/>
          </w:rPr>
          <w:t>9.</w:t>
        </w:r>
        <w:r w:rsidR="00EC15A6" w:rsidRPr="00EC15A6">
          <w:rPr>
            <w:rFonts w:eastAsiaTheme="minorEastAsia" w:cs="Times New Roman"/>
            <w:b/>
            <w:bCs w:val="0"/>
            <w:noProof/>
            <w:kern w:val="2"/>
            <w:szCs w:val="22"/>
            <w:lang w:val="en-US"/>
            <w14:ligatures w14:val="standardContextual"/>
          </w:rPr>
          <w:tab/>
        </w:r>
        <w:r w:rsidR="00EC15A6" w:rsidRPr="00EC15A6">
          <w:rPr>
            <w:rStyle w:val="Hyperlink"/>
            <w:rFonts w:cs="Times New Roman"/>
            <w:b/>
            <w:bCs w:val="0"/>
            <w:noProof/>
            <w:szCs w:val="22"/>
          </w:rPr>
          <w:t>СТРУЧНО ПРАЋЕЊЕ, ИЗВЕШТАВАЊЕ И ЕВАЛУАЦИЈА</w:t>
        </w:r>
        <w:r w:rsidR="00EC15A6" w:rsidRPr="00EC15A6">
          <w:rPr>
            <w:rFonts w:cs="Times New Roman"/>
            <w:b/>
            <w:bCs w:val="0"/>
            <w:noProof/>
            <w:webHidden/>
            <w:szCs w:val="22"/>
          </w:rPr>
          <w:tab/>
        </w:r>
        <w:r w:rsidR="00EC15A6" w:rsidRPr="00EC15A6">
          <w:rPr>
            <w:rFonts w:cs="Times New Roman"/>
            <w:b/>
            <w:bCs w:val="0"/>
            <w:noProof/>
            <w:webHidden/>
            <w:szCs w:val="22"/>
          </w:rPr>
          <w:fldChar w:fldCharType="begin"/>
        </w:r>
        <w:r w:rsidR="00EC15A6" w:rsidRPr="00EC15A6">
          <w:rPr>
            <w:rFonts w:cs="Times New Roman"/>
            <w:b/>
            <w:bCs w:val="0"/>
            <w:noProof/>
            <w:webHidden/>
            <w:szCs w:val="22"/>
          </w:rPr>
          <w:instrText xml:space="preserve"> PAGEREF _Toc145365492 \h </w:instrText>
        </w:r>
        <w:r w:rsidR="00EC15A6" w:rsidRPr="00EC15A6">
          <w:rPr>
            <w:rFonts w:cs="Times New Roman"/>
            <w:b/>
            <w:bCs w:val="0"/>
            <w:noProof/>
            <w:webHidden/>
            <w:szCs w:val="22"/>
          </w:rPr>
        </w:r>
        <w:r w:rsidR="00EC15A6" w:rsidRPr="00EC15A6">
          <w:rPr>
            <w:rFonts w:cs="Times New Roman"/>
            <w:b/>
            <w:bCs w:val="0"/>
            <w:noProof/>
            <w:webHidden/>
            <w:szCs w:val="22"/>
          </w:rPr>
          <w:fldChar w:fldCharType="separate"/>
        </w:r>
        <w:r w:rsidR="00444BCC">
          <w:rPr>
            <w:rFonts w:cs="Times New Roman"/>
            <w:b/>
            <w:bCs w:val="0"/>
            <w:noProof/>
            <w:webHidden/>
            <w:szCs w:val="22"/>
          </w:rPr>
          <w:t>2</w:t>
        </w:r>
        <w:r w:rsidR="00EC15A6" w:rsidRPr="00EC15A6">
          <w:rPr>
            <w:rFonts w:cs="Times New Roman"/>
            <w:b/>
            <w:bCs w:val="0"/>
            <w:noProof/>
            <w:webHidden/>
            <w:szCs w:val="22"/>
          </w:rPr>
          <w:fldChar w:fldCharType="end"/>
        </w:r>
      </w:hyperlink>
    </w:p>
    <w:p w14:paraId="17D97523" w14:textId="700F5C41" w:rsidR="00EC15A6" w:rsidRPr="00EC15A6" w:rsidRDefault="00000000" w:rsidP="00EC15A6">
      <w:pPr>
        <w:pStyle w:val="TOC1"/>
        <w:tabs>
          <w:tab w:val="right" w:leader="dot" w:pos="9061"/>
        </w:tabs>
        <w:spacing w:before="60" w:after="60"/>
        <w:ind w:left="426" w:hanging="426"/>
        <w:rPr>
          <w:rFonts w:eastAsiaTheme="minorEastAsia" w:cs="Times New Roman"/>
          <w:b/>
          <w:bCs w:val="0"/>
          <w:noProof/>
          <w:kern w:val="2"/>
          <w:szCs w:val="22"/>
          <w:lang w:val="en-US"/>
          <w14:ligatures w14:val="standardContextual"/>
        </w:rPr>
      </w:pPr>
      <w:hyperlink w:anchor="_Toc145365493" w:history="1">
        <w:r w:rsidR="00EC15A6" w:rsidRPr="00EC15A6">
          <w:rPr>
            <w:rStyle w:val="Hyperlink"/>
            <w:rFonts w:cs="Times New Roman"/>
            <w:b/>
            <w:bCs w:val="0"/>
            <w:noProof/>
            <w:szCs w:val="22"/>
          </w:rPr>
          <w:t xml:space="preserve">10. </w:t>
        </w:r>
        <w:r w:rsidR="00EC15A6">
          <w:rPr>
            <w:rStyle w:val="Hyperlink"/>
            <w:rFonts w:cs="Times New Roman"/>
            <w:b/>
            <w:bCs w:val="0"/>
            <w:noProof/>
            <w:szCs w:val="22"/>
          </w:rPr>
          <w:tab/>
        </w:r>
        <w:r w:rsidR="00EC15A6" w:rsidRPr="00EC15A6">
          <w:rPr>
            <w:rStyle w:val="Hyperlink"/>
            <w:rFonts w:cs="Times New Roman"/>
            <w:b/>
            <w:bCs w:val="0"/>
            <w:noProof/>
            <w:szCs w:val="22"/>
          </w:rPr>
          <w:t>ПРОЦЕНА ФИНАНСИЈСКИХ СРЕДСТАВА ПОТРЕБНИХ ЗА СПРОВОЂЕЊЕ СТРАТЕГИЈЕ</w:t>
        </w:r>
        <w:r w:rsidR="00EC15A6" w:rsidRPr="00EC15A6">
          <w:rPr>
            <w:rFonts w:cs="Times New Roman"/>
            <w:b/>
            <w:bCs w:val="0"/>
            <w:noProof/>
            <w:webHidden/>
            <w:szCs w:val="22"/>
          </w:rPr>
          <w:tab/>
        </w:r>
        <w:r w:rsidR="00EC15A6" w:rsidRPr="00EC15A6">
          <w:rPr>
            <w:rFonts w:cs="Times New Roman"/>
            <w:b/>
            <w:bCs w:val="0"/>
            <w:noProof/>
            <w:webHidden/>
            <w:szCs w:val="22"/>
          </w:rPr>
          <w:fldChar w:fldCharType="begin"/>
        </w:r>
        <w:r w:rsidR="00EC15A6" w:rsidRPr="00EC15A6">
          <w:rPr>
            <w:rFonts w:cs="Times New Roman"/>
            <w:b/>
            <w:bCs w:val="0"/>
            <w:noProof/>
            <w:webHidden/>
            <w:szCs w:val="22"/>
          </w:rPr>
          <w:instrText xml:space="preserve"> PAGEREF _Toc145365493 \h </w:instrText>
        </w:r>
        <w:r w:rsidR="00EC15A6" w:rsidRPr="00EC15A6">
          <w:rPr>
            <w:rFonts w:cs="Times New Roman"/>
            <w:b/>
            <w:bCs w:val="0"/>
            <w:noProof/>
            <w:webHidden/>
            <w:szCs w:val="22"/>
          </w:rPr>
        </w:r>
        <w:r w:rsidR="00EC15A6" w:rsidRPr="00EC15A6">
          <w:rPr>
            <w:rFonts w:cs="Times New Roman"/>
            <w:b/>
            <w:bCs w:val="0"/>
            <w:noProof/>
            <w:webHidden/>
            <w:szCs w:val="22"/>
          </w:rPr>
          <w:fldChar w:fldCharType="separate"/>
        </w:r>
        <w:r w:rsidR="00444BCC">
          <w:rPr>
            <w:rFonts w:cs="Times New Roman"/>
            <w:b/>
            <w:bCs w:val="0"/>
            <w:noProof/>
            <w:webHidden/>
            <w:szCs w:val="22"/>
          </w:rPr>
          <w:t>2</w:t>
        </w:r>
        <w:r w:rsidR="00EC15A6" w:rsidRPr="00EC15A6">
          <w:rPr>
            <w:rFonts w:cs="Times New Roman"/>
            <w:b/>
            <w:bCs w:val="0"/>
            <w:noProof/>
            <w:webHidden/>
            <w:szCs w:val="22"/>
          </w:rPr>
          <w:fldChar w:fldCharType="end"/>
        </w:r>
      </w:hyperlink>
    </w:p>
    <w:p w14:paraId="0C6F7032" w14:textId="486F9492" w:rsidR="00EC15A6" w:rsidRPr="00EC15A6" w:rsidRDefault="00000000" w:rsidP="00EC15A6">
      <w:pPr>
        <w:pStyle w:val="TOC1"/>
        <w:tabs>
          <w:tab w:val="right" w:leader="dot" w:pos="9061"/>
        </w:tabs>
        <w:spacing w:before="60" w:after="60"/>
        <w:ind w:left="426" w:hanging="426"/>
        <w:rPr>
          <w:rFonts w:eastAsiaTheme="minorEastAsia" w:cs="Times New Roman"/>
          <w:b/>
          <w:bCs w:val="0"/>
          <w:noProof/>
          <w:kern w:val="2"/>
          <w:szCs w:val="22"/>
          <w:lang w:val="en-US"/>
          <w14:ligatures w14:val="standardContextual"/>
        </w:rPr>
      </w:pPr>
      <w:hyperlink w:anchor="_Toc145365494" w:history="1">
        <w:r w:rsidR="00EC15A6" w:rsidRPr="00EC15A6">
          <w:rPr>
            <w:rStyle w:val="Hyperlink"/>
            <w:rFonts w:cs="Times New Roman"/>
            <w:b/>
            <w:bCs w:val="0"/>
            <w:noProof/>
            <w:szCs w:val="22"/>
            <w:shd w:val="clear" w:color="auto" w:fill="FFFFFF"/>
            <w:lang w:val="sr-Latn-RS"/>
          </w:rPr>
          <w:t>1</w:t>
        </w:r>
        <w:r w:rsidR="004E1112">
          <w:rPr>
            <w:rStyle w:val="Hyperlink"/>
            <w:rFonts w:cs="Times New Roman"/>
            <w:b/>
            <w:bCs w:val="0"/>
            <w:noProof/>
            <w:szCs w:val="22"/>
            <w:shd w:val="clear" w:color="auto" w:fill="FFFFFF"/>
            <w:lang w:val="sr-Latn-RS"/>
          </w:rPr>
          <w:t>1</w:t>
        </w:r>
        <w:r w:rsidR="00EC15A6" w:rsidRPr="00EC15A6">
          <w:rPr>
            <w:rStyle w:val="Hyperlink"/>
            <w:rFonts w:cs="Times New Roman"/>
            <w:b/>
            <w:bCs w:val="0"/>
            <w:noProof/>
            <w:szCs w:val="22"/>
            <w:shd w:val="clear" w:color="auto" w:fill="FFFFFF"/>
            <w:lang w:val="sr-Latn-RS"/>
          </w:rPr>
          <w:t>.</w:t>
        </w:r>
        <w:r w:rsidR="00EC15A6">
          <w:rPr>
            <w:rStyle w:val="Hyperlink"/>
            <w:rFonts w:cs="Times New Roman"/>
            <w:b/>
            <w:bCs w:val="0"/>
            <w:noProof/>
            <w:szCs w:val="22"/>
            <w:shd w:val="clear" w:color="auto" w:fill="FFFFFF"/>
            <w:lang w:val="sr-Latn-RS"/>
          </w:rPr>
          <w:tab/>
        </w:r>
        <w:r w:rsidR="00EC15A6" w:rsidRPr="00EC15A6">
          <w:rPr>
            <w:rStyle w:val="Hyperlink"/>
            <w:rFonts w:cs="Times New Roman"/>
            <w:b/>
            <w:bCs w:val="0"/>
            <w:noProof/>
            <w:szCs w:val="22"/>
            <w:shd w:val="clear" w:color="auto" w:fill="FFFFFF"/>
          </w:rPr>
          <w:t>ДОНОШЕЊЕ АКЦИОНОГ ПЛАНА ЗА ПЕРИОД ОД 2023. ДО 2025. ГОДИНЕ</w:t>
        </w:r>
        <w:r w:rsidR="00EC15A6" w:rsidRPr="00EC15A6">
          <w:rPr>
            <w:rFonts w:cs="Times New Roman"/>
            <w:b/>
            <w:bCs w:val="0"/>
            <w:noProof/>
            <w:webHidden/>
            <w:szCs w:val="22"/>
          </w:rPr>
          <w:tab/>
        </w:r>
        <w:r w:rsidR="00EC15A6" w:rsidRPr="00EC15A6">
          <w:rPr>
            <w:rFonts w:cs="Times New Roman"/>
            <w:b/>
            <w:bCs w:val="0"/>
            <w:noProof/>
            <w:webHidden/>
            <w:szCs w:val="22"/>
          </w:rPr>
          <w:fldChar w:fldCharType="begin"/>
        </w:r>
        <w:r w:rsidR="00EC15A6" w:rsidRPr="00EC15A6">
          <w:rPr>
            <w:rFonts w:cs="Times New Roman"/>
            <w:b/>
            <w:bCs w:val="0"/>
            <w:noProof/>
            <w:webHidden/>
            <w:szCs w:val="22"/>
          </w:rPr>
          <w:instrText xml:space="preserve"> PAGEREF _Toc145365494 \h </w:instrText>
        </w:r>
        <w:r w:rsidR="00EC15A6" w:rsidRPr="00EC15A6">
          <w:rPr>
            <w:rFonts w:cs="Times New Roman"/>
            <w:b/>
            <w:bCs w:val="0"/>
            <w:noProof/>
            <w:webHidden/>
            <w:szCs w:val="22"/>
          </w:rPr>
        </w:r>
        <w:r w:rsidR="00EC15A6" w:rsidRPr="00EC15A6">
          <w:rPr>
            <w:rFonts w:cs="Times New Roman"/>
            <w:b/>
            <w:bCs w:val="0"/>
            <w:noProof/>
            <w:webHidden/>
            <w:szCs w:val="22"/>
          </w:rPr>
          <w:fldChar w:fldCharType="separate"/>
        </w:r>
        <w:r w:rsidR="00444BCC">
          <w:rPr>
            <w:rFonts w:cs="Times New Roman"/>
            <w:b/>
            <w:bCs w:val="0"/>
            <w:noProof/>
            <w:webHidden/>
            <w:szCs w:val="22"/>
          </w:rPr>
          <w:t>2</w:t>
        </w:r>
        <w:r w:rsidR="00EC15A6" w:rsidRPr="00EC15A6">
          <w:rPr>
            <w:rFonts w:cs="Times New Roman"/>
            <w:b/>
            <w:bCs w:val="0"/>
            <w:noProof/>
            <w:webHidden/>
            <w:szCs w:val="22"/>
          </w:rPr>
          <w:fldChar w:fldCharType="end"/>
        </w:r>
      </w:hyperlink>
    </w:p>
    <w:p w14:paraId="2A2FF5A6" w14:textId="4A94EBEB" w:rsidR="00EC15A6" w:rsidRPr="00EC15A6" w:rsidRDefault="00000000" w:rsidP="00EC15A6">
      <w:pPr>
        <w:pStyle w:val="TOC1"/>
        <w:tabs>
          <w:tab w:val="right" w:leader="dot" w:pos="9061"/>
        </w:tabs>
        <w:spacing w:before="60" w:after="60"/>
        <w:ind w:left="426" w:hanging="426"/>
        <w:rPr>
          <w:rFonts w:eastAsiaTheme="minorEastAsia" w:cs="Times New Roman"/>
          <w:b/>
          <w:bCs w:val="0"/>
          <w:noProof/>
          <w:kern w:val="2"/>
          <w:szCs w:val="22"/>
          <w:lang w:val="en-US"/>
          <w14:ligatures w14:val="standardContextual"/>
        </w:rPr>
      </w:pPr>
      <w:hyperlink w:anchor="_Toc145365495" w:history="1">
        <w:r w:rsidR="00EC15A6" w:rsidRPr="00EC15A6">
          <w:rPr>
            <w:rStyle w:val="Hyperlink"/>
            <w:rFonts w:eastAsia="Calibri" w:cs="Times New Roman"/>
            <w:b/>
            <w:bCs w:val="0"/>
            <w:noProof/>
            <w:szCs w:val="22"/>
            <w:shd w:val="clear" w:color="auto" w:fill="FFFFFF"/>
            <w:lang w:val="sr-Latn-RS"/>
          </w:rPr>
          <w:t>1</w:t>
        </w:r>
        <w:r w:rsidR="004E1112">
          <w:rPr>
            <w:rStyle w:val="Hyperlink"/>
            <w:rFonts w:eastAsia="Calibri" w:cs="Times New Roman"/>
            <w:b/>
            <w:bCs w:val="0"/>
            <w:noProof/>
            <w:szCs w:val="22"/>
            <w:shd w:val="clear" w:color="auto" w:fill="FFFFFF"/>
            <w:lang w:val="sr-Latn-RS"/>
          </w:rPr>
          <w:t>2</w:t>
        </w:r>
        <w:r w:rsidR="00EC15A6" w:rsidRPr="00EC15A6">
          <w:rPr>
            <w:rStyle w:val="Hyperlink"/>
            <w:rFonts w:eastAsia="Calibri" w:cs="Times New Roman"/>
            <w:b/>
            <w:bCs w:val="0"/>
            <w:noProof/>
            <w:szCs w:val="22"/>
            <w:shd w:val="clear" w:color="auto" w:fill="FFFFFF"/>
            <w:lang w:val="sr-Latn-RS"/>
          </w:rPr>
          <w:t>.</w:t>
        </w:r>
        <w:r w:rsidR="00EC15A6">
          <w:rPr>
            <w:rStyle w:val="Hyperlink"/>
            <w:rFonts w:eastAsia="Calibri" w:cs="Times New Roman"/>
            <w:b/>
            <w:bCs w:val="0"/>
            <w:noProof/>
            <w:szCs w:val="22"/>
            <w:shd w:val="clear" w:color="auto" w:fill="FFFFFF"/>
            <w:lang w:val="sr-Latn-RS"/>
          </w:rPr>
          <w:tab/>
        </w:r>
        <w:r w:rsidR="00EC15A6" w:rsidRPr="00EC15A6">
          <w:rPr>
            <w:rStyle w:val="Hyperlink"/>
            <w:rFonts w:eastAsia="Calibri" w:cs="Times New Roman"/>
            <w:b/>
            <w:bCs w:val="0"/>
            <w:noProof/>
            <w:szCs w:val="22"/>
            <w:shd w:val="clear" w:color="auto" w:fill="FFFFFF"/>
          </w:rPr>
          <w:t>ЗАВРШН</w:t>
        </w:r>
        <w:r w:rsidR="00EC15A6" w:rsidRPr="00EC15A6">
          <w:rPr>
            <w:rStyle w:val="Hyperlink"/>
            <w:rFonts w:eastAsia="Calibri" w:cs="Times New Roman"/>
            <w:b/>
            <w:bCs w:val="0"/>
            <w:noProof/>
            <w:szCs w:val="22"/>
            <w:shd w:val="clear" w:color="auto" w:fill="FFFFFF"/>
            <w:lang w:val="sr-Latn-RS"/>
          </w:rPr>
          <w:t>A</w:t>
        </w:r>
        <w:r w:rsidR="00EC15A6" w:rsidRPr="00EC15A6">
          <w:rPr>
            <w:rStyle w:val="Hyperlink"/>
            <w:rFonts w:eastAsia="Calibri" w:cs="Times New Roman"/>
            <w:b/>
            <w:bCs w:val="0"/>
            <w:noProof/>
            <w:szCs w:val="22"/>
            <w:shd w:val="clear" w:color="auto" w:fill="FFFFFF"/>
          </w:rPr>
          <w:t xml:space="preserve"> ОДРЕДБ</w:t>
        </w:r>
        <w:r w:rsidR="00EC15A6" w:rsidRPr="00EC15A6">
          <w:rPr>
            <w:rStyle w:val="Hyperlink"/>
            <w:rFonts w:eastAsia="Calibri" w:cs="Times New Roman"/>
            <w:b/>
            <w:bCs w:val="0"/>
            <w:noProof/>
            <w:szCs w:val="22"/>
            <w:shd w:val="clear" w:color="auto" w:fill="FFFFFF"/>
            <w:lang w:val="sr-Latn-RS"/>
          </w:rPr>
          <w:t>A</w:t>
        </w:r>
        <w:r w:rsidR="00EC15A6" w:rsidRPr="00EC15A6">
          <w:rPr>
            <w:rFonts w:cs="Times New Roman"/>
            <w:b/>
            <w:bCs w:val="0"/>
            <w:noProof/>
            <w:webHidden/>
            <w:szCs w:val="22"/>
          </w:rPr>
          <w:tab/>
        </w:r>
        <w:r w:rsidR="00EC15A6" w:rsidRPr="00EC15A6">
          <w:rPr>
            <w:rFonts w:cs="Times New Roman"/>
            <w:b/>
            <w:bCs w:val="0"/>
            <w:noProof/>
            <w:webHidden/>
            <w:szCs w:val="22"/>
          </w:rPr>
          <w:fldChar w:fldCharType="begin"/>
        </w:r>
        <w:r w:rsidR="00EC15A6" w:rsidRPr="00EC15A6">
          <w:rPr>
            <w:rFonts w:cs="Times New Roman"/>
            <w:b/>
            <w:bCs w:val="0"/>
            <w:noProof/>
            <w:webHidden/>
            <w:szCs w:val="22"/>
          </w:rPr>
          <w:instrText xml:space="preserve"> PAGEREF _Toc145365495 \h </w:instrText>
        </w:r>
        <w:r w:rsidR="00EC15A6" w:rsidRPr="00EC15A6">
          <w:rPr>
            <w:rFonts w:cs="Times New Roman"/>
            <w:b/>
            <w:bCs w:val="0"/>
            <w:noProof/>
            <w:webHidden/>
            <w:szCs w:val="22"/>
          </w:rPr>
        </w:r>
        <w:r w:rsidR="00EC15A6" w:rsidRPr="00EC15A6">
          <w:rPr>
            <w:rFonts w:cs="Times New Roman"/>
            <w:b/>
            <w:bCs w:val="0"/>
            <w:noProof/>
            <w:webHidden/>
            <w:szCs w:val="22"/>
          </w:rPr>
          <w:fldChar w:fldCharType="separate"/>
        </w:r>
        <w:r w:rsidR="00444BCC">
          <w:rPr>
            <w:rFonts w:cs="Times New Roman"/>
            <w:b/>
            <w:bCs w:val="0"/>
            <w:noProof/>
            <w:webHidden/>
            <w:szCs w:val="22"/>
          </w:rPr>
          <w:t>2</w:t>
        </w:r>
        <w:r w:rsidR="00EC15A6" w:rsidRPr="00EC15A6">
          <w:rPr>
            <w:rFonts w:cs="Times New Roman"/>
            <w:b/>
            <w:bCs w:val="0"/>
            <w:noProof/>
            <w:webHidden/>
            <w:szCs w:val="22"/>
          </w:rPr>
          <w:fldChar w:fldCharType="end"/>
        </w:r>
      </w:hyperlink>
    </w:p>
    <w:p w14:paraId="0CEF9FB9" w14:textId="7400D356" w:rsidR="00EC15A6" w:rsidRPr="00EC15A6" w:rsidRDefault="00000000" w:rsidP="00EC15A6">
      <w:pPr>
        <w:pStyle w:val="TOC1"/>
        <w:tabs>
          <w:tab w:val="right" w:leader="dot" w:pos="9061"/>
        </w:tabs>
        <w:spacing w:before="60" w:after="60"/>
        <w:ind w:left="426" w:hanging="426"/>
        <w:rPr>
          <w:rFonts w:eastAsiaTheme="minorEastAsia" w:cs="Times New Roman"/>
          <w:b/>
          <w:bCs w:val="0"/>
          <w:noProof/>
          <w:kern w:val="2"/>
          <w:szCs w:val="22"/>
          <w:lang w:val="en-US"/>
          <w14:ligatures w14:val="standardContextual"/>
        </w:rPr>
      </w:pPr>
      <w:hyperlink w:anchor="_Toc145365496" w:history="1">
        <w:r w:rsidR="00EC15A6" w:rsidRPr="00EC15A6">
          <w:rPr>
            <w:rStyle w:val="Hyperlink"/>
            <w:rFonts w:cs="Times New Roman"/>
            <w:b/>
            <w:bCs w:val="0"/>
            <w:noProof/>
            <w:szCs w:val="22"/>
          </w:rPr>
          <w:t>1</w:t>
        </w:r>
        <w:r w:rsidR="004E1112">
          <w:rPr>
            <w:rStyle w:val="Hyperlink"/>
            <w:rFonts w:cs="Times New Roman"/>
            <w:b/>
            <w:bCs w:val="0"/>
            <w:noProof/>
            <w:szCs w:val="22"/>
            <w:lang w:val="sr-Latn-RS"/>
          </w:rPr>
          <w:t>3</w:t>
        </w:r>
        <w:r w:rsidR="00EC15A6" w:rsidRPr="00EC15A6">
          <w:rPr>
            <w:rStyle w:val="Hyperlink"/>
            <w:rFonts w:cs="Times New Roman"/>
            <w:b/>
            <w:bCs w:val="0"/>
            <w:noProof/>
            <w:szCs w:val="22"/>
          </w:rPr>
          <w:t>.</w:t>
        </w:r>
        <w:r w:rsidR="00EC15A6">
          <w:rPr>
            <w:rStyle w:val="Hyperlink"/>
            <w:rFonts w:cs="Times New Roman"/>
            <w:b/>
            <w:bCs w:val="0"/>
            <w:noProof/>
            <w:szCs w:val="22"/>
          </w:rPr>
          <w:tab/>
        </w:r>
        <w:r w:rsidR="00EC15A6" w:rsidRPr="00EC15A6">
          <w:rPr>
            <w:rStyle w:val="Hyperlink"/>
            <w:rFonts w:cs="Times New Roman"/>
            <w:b/>
            <w:bCs w:val="0"/>
            <w:noProof/>
            <w:szCs w:val="22"/>
          </w:rPr>
          <w:t>ПРИЛОЗИ</w:t>
        </w:r>
        <w:r w:rsidR="00EC15A6" w:rsidRPr="00EC15A6">
          <w:rPr>
            <w:rFonts w:cs="Times New Roman"/>
            <w:b/>
            <w:bCs w:val="0"/>
            <w:noProof/>
            <w:webHidden/>
            <w:szCs w:val="22"/>
          </w:rPr>
          <w:tab/>
        </w:r>
        <w:r w:rsidR="00EC15A6" w:rsidRPr="00EC15A6">
          <w:rPr>
            <w:rFonts w:cs="Times New Roman"/>
            <w:b/>
            <w:bCs w:val="0"/>
            <w:noProof/>
            <w:webHidden/>
            <w:szCs w:val="22"/>
          </w:rPr>
          <w:fldChar w:fldCharType="begin"/>
        </w:r>
        <w:r w:rsidR="00EC15A6" w:rsidRPr="00EC15A6">
          <w:rPr>
            <w:rFonts w:cs="Times New Roman"/>
            <w:b/>
            <w:bCs w:val="0"/>
            <w:noProof/>
            <w:webHidden/>
            <w:szCs w:val="22"/>
          </w:rPr>
          <w:instrText xml:space="preserve"> PAGEREF _Toc145365496 \h </w:instrText>
        </w:r>
        <w:r w:rsidR="00EC15A6" w:rsidRPr="00EC15A6">
          <w:rPr>
            <w:rFonts w:cs="Times New Roman"/>
            <w:b/>
            <w:bCs w:val="0"/>
            <w:noProof/>
            <w:webHidden/>
            <w:szCs w:val="22"/>
          </w:rPr>
        </w:r>
        <w:r w:rsidR="00EC15A6" w:rsidRPr="00EC15A6">
          <w:rPr>
            <w:rFonts w:cs="Times New Roman"/>
            <w:b/>
            <w:bCs w:val="0"/>
            <w:noProof/>
            <w:webHidden/>
            <w:szCs w:val="22"/>
          </w:rPr>
          <w:fldChar w:fldCharType="separate"/>
        </w:r>
        <w:r w:rsidR="00444BCC">
          <w:rPr>
            <w:rFonts w:cs="Times New Roman"/>
            <w:b/>
            <w:bCs w:val="0"/>
            <w:noProof/>
            <w:webHidden/>
            <w:szCs w:val="22"/>
          </w:rPr>
          <w:t>2</w:t>
        </w:r>
        <w:r w:rsidR="00EC15A6" w:rsidRPr="00EC15A6">
          <w:rPr>
            <w:rFonts w:cs="Times New Roman"/>
            <w:b/>
            <w:bCs w:val="0"/>
            <w:noProof/>
            <w:webHidden/>
            <w:szCs w:val="22"/>
          </w:rPr>
          <w:fldChar w:fldCharType="end"/>
        </w:r>
      </w:hyperlink>
    </w:p>
    <w:p w14:paraId="5FCF3B72" w14:textId="68E9060E" w:rsidR="00EC15A6" w:rsidRPr="00EC15A6" w:rsidRDefault="00000000" w:rsidP="00EC15A6">
      <w:pPr>
        <w:pStyle w:val="TOC1"/>
        <w:tabs>
          <w:tab w:val="right" w:leader="dot" w:pos="9061"/>
        </w:tabs>
        <w:spacing w:before="60" w:after="60"/>
        <w:rPr>
          <w:rFonts w:eastAsiaTheme="minorEastAsia" w:cs="Times New Roman"/>
          <w:bCs w:val="0"/>
          <w:noProof/>
          <w:kern w:val="2"/>
          <w:szCs w:val="22"/>
          <w:lang w:val="en-US"/>
          <w14:ligatures w14:val="standardContextual"/>
        </w:rPr>
      </w:pPr>
      <w:hyperlink w:anchor="_Toc145365497" w:history="1">
        <w:r w:rsidR="00EC15A6" w:rsidRPr="00EC15A6">
          <w:rPr>
            <w:rStyle w:val="Hyperlink"/>
            <w:rFonts w:cs="Times New Roman"/>
            <w:noProof/>
            <w:szCs w:val="22"/>
          </w:rPr>
          <w:t>ПРИЛОГ 1</w:t>
        </w:r>
        <w:r w:rsidR="00EC15A6" w:rsidRPr="00EC15A6">
          <w:rPr>
            <w:rFonts w:cs="Times New Roman"/>
            <w:noProof/>
            <w:webHidden/>
            <w:szCs w:val="22"/>
          </w:rPr>
          <w:tab/>
        </w:r>
        <w:r w:rsidR="00EC15A6" w:rsidRPr="00EC15A6">
          <w:rPr>
            <w:rFonts w:cs="Times New Roman"/>
            <w:noProof/>
            <w:webHidden/>
            <w:szCs w:val="22"/>
          </w:rPr>
          <w:fldChar w:fldCharType="begin"/>
        </w:r>
        <w:r w:rsidR="00EC15A6" w:rsidRPr="00EC15A6">
          <w:rPr>
            <w:rFonts w:cs="Times New Roman"/>
            <w:noProof/>
            <w:webHidden/>
            <w:szCs w:val="22"/>
          </w:rPr>
          <w:instrText xml:space="preserve"> PAGEREF _Toc145365497 \h </w:instrText>
        </w:r>
        <w:r w:rsidR="00EC15A6" w:rsidRPr="00EC15A6">
          <w:rPr>
            <w:rFonts w:cs="Times New Roman"/>
            <w:noProof/>
            <w:webHidden/>
            <w:szCs w:val="22"/>
          </w:rPr>
        </w:r>
        <w:r w:rsidR="00EC15A6" w:rsidRPr="00EC15A6">
          <w:rPr>
            <w:rFonts w:cs="Times New Roman"/>
            <w:noProof/>
            <w:webHidden/>
            <w:szCs w:val="22"/>
          </w:rPr>
          <w:fldChar w:fldCharType="separate"/>
        </w:r>
        <w:r w:rsidR="00444BCC">
          <w:rPr>
            <w:rFonts w:cs="Times New Roman"/>
            <w:noProof/>
            <w:webHidden/>
            <w:szCs w:val="22"/>
          </w:rPr>
          <w:t>2</w:t>
        </w:r>
        <w:r w:rsidR="00EC15A6" w:rsidRPr="00EC15A6">
          <w:rPr>
            <w:rFonts w:cs="Times New Roman"/>
            <w:noProof/>
            <w:webHidden/>
            <w:szCs w:val="22"/>
          </w:rPr>
          <w:fldChar w:fldCharType="end"/>
        </w:r>
      </w:hyperlink>
    </w:p>
    <w:p w14:paraId="2C2869F2" w14:textId="0D54EE96" w:rsidR="00EC15A6" w:rsidRPr="00EC15A6" w:rsidRDefault="00000000" w:rsidP="00EC15A6">
      <w:pPr>
        <w:pStyle w:val="TOC1"/>
        <w:tabs>
          <w:tab w:val="right" w:leader="dot" w:pos="9061"/>
        </w:tabs>
        <w:spacing w:before="60" w:after="60"/>
        <w:rPr>
          <w:rFonts w:eastAsiaTheme="minorEastAsia" w:cs="Times New Roman"/>
          <w:bCs w:val="0"/>
          <w:noProof/>
          <w:kern w:val="2"/>
          <w:szCs w:val="22"/>
          <w:lang w:val="en-US"/>
          <w14:ligatures w14:val="standardContextual"/>
        </w:rPr>
      </w:pPr>
      <w:hyperlink w:anchor="_Toc145365498" w:history="1">
        <w:r w:rsidR="00EC15A6" w:rsidRPr="00EC15A6">
          <w:rPr>
            <w:rStyle w:val="Hyperlink"/>
            <w:rFonts w:cs="Times New Roman"/>
            <w:noProof/>
            <w:szCs w:val="22"/>
          </w:rPr>
          <w:t>Процес припреме стратегије и опис консултативног процеса</w:t>
        </w:r>
        <w:r w:rsidR="00EC15A6" w:rsidRPr="00EC15A6">
          <w:rPr>
            <w:rFonts w:cs="Times New Roman"/>
            <w:noProof/>
            <w:webHidden/>
            <w:szCs w:val="22"/>
          </w:rPr>
          <w:tab/>
        </w:r>
        <w:r w:rsidR="00EC15A6" w:rsidRPr="00EC15A6">
          <w:rPr>
            <w:rFonts w:cs="Times New Roman"/>
            <w:noProof/>
            <w:webHidden/>
            <w:szCs w:val="22"/>
          </w:rPr>
          <w:fldChar w:fldCharType="begin"/>
        </w:r>
        <w:r w:rsidR="00EC15A6" w:rsidRPr="00EC15A6">
          <w:rPr>
            <w:rFonts w:cs="Times New Roman"/>
            <w:noProof/>
            <w:webHidden/>
            <w:szCs w:val="22"/>
          </w:rPr>
          <w:instrText xml:space="preserve"> PAGEREF _Toc145365498 \h </w:instrText>
        </w:r>
        <w:r w:rsidR="00EC15A6" w:rsidRPr="00EC15A6">
          <w:rPr>
            <w:rFonts w:cs="Times New Roman"/>
            <w:noProof/>
            <w:webHidden/>
            <w:szCs w:val="22"/>
          </w:rPr>
        </w:r>
        <w:r w:rsidR="00EC15A6" w:rsidRPr="00EC15A6">
          <w:rPr>
            <w:rFonts w:cs="Times New Roman"/>
            <w:noProof/>
            <w:webHidden/>
            <w:szCs w:val="22"/>
          </w:rPr>
          <w:fldChar w:fldCharType="separate"/>
        </w:r>
        <w:r w:rsidR="00444BCC">
          <w:rPr>
            <w:rFonts w:cs="Times New Roman"/>
            <w:noProof/>
            <w:webHidden/>
            <w:szCs w:val="22"/>
          </w:rPr>
          <w:t>2</w:t>
        </w:r>
        <w:r w:rsidR="00EC15A6" w:rsidRPr="00EC15A6">
          <w:rPr>
            <w:rFonts w:cs="Times New Roman"/>
            <w:noProof/>
            <w:webHidden/>
            <w:szCs w:val="22"/>
          </w:rPr>
          <w:fldChar w:fldCharType="end"/>
        </w:r>
      </w:hyperlink>
    </w:p>
    <w:p w14:paraId="2575211D" w14:textId="6F92F5AA" w:rsidR="00EC15A6" w:rsidRPr="00EC15A6" w:rsidRDefault="00000000" w:rsidP="00EC15A6">
      <w:pPr>
        <w:pStyle w:val="TOC1"/>
        <w:tabs>
          <w:tab w:val="right" w:leader="dot" w:pos="9061"/>
        </w:tabs>
        <w:spacing w:before="60" w:after="60"/>
        <w:rPr>
          <w:rFonts w:eastAsiaTheme="minorEastAsia" w:cs="Times New Roman"/>
          <w:bCs w:val="0"/>
          <w:noProof/>
          <w:kern w:val="2"/>
          <w:szCs w:val="22"/>
          <w:lang w:val="en-US"/>
          <w14:ligatures w14:val="standardContextual"/>
        </w:rPr>
      </w:pPr>
      <w:hyperlink w:anchor="_Toc145365499" w:history="1">
        <w:r w:rsidR="00EC15A6" w:rsidRPr="00EC15A6">
          <w:rPr>
            <w:rStyle w:val="Hyperlink"/>
            <w:rFonts w:cs="Times New Roman"/>
            <w:noProof/>
            <w:szCs w:val="22"/>
          </w:rPr>
          <w:t>ПРИЛОГ 2</w:t>
        </w:r>
        <w:r w:rsidR="00EC15A6" w:rsidRPr="00EC15A6">
          <w:rPr>
            <w:rFonts w:cs="Times New Roman"/>
            <w:noProof/>
            <w:webHidden/>
            <w:szCs w:val="22"/>
          </w:rPr>
          <w:tab/>
        </w:r>
        <w:r w:rsidR="00EC15A6" w:rsidRPr="00EC15A6">
          <w:rPr>
            <w:rFonts w:cs="Times New Roman"/>
            <w:noProof/>
            <w:webHidden/>
            <w:szCs w:val="22"/>
          </w:rPr>
          <w:fldChar w:fldCharType="begin"/>
        </w:r>
        <w:r w:rsidR="00EC15A6" w:rsidRPr="00EC15A6">
          <w:rPr>
            <w:rFonts w:cs="Times New Roman"/>
            <w:noProof/>
            <w:webHidden/>
            <w:szCs w:val="22"/>
          </w:rPr>
          <w:instrText xml:space="preserve"> PAGEREF _Toc145365499 \h </w:instrText>
        </w:r>
        <w:r w:rsidR="00EC15A6" w:rsidRPr="00EC15A6">
          <w:rPr>
            <w:rFonts w:cs="Times New Roman"/>
            <w:noProof/>
            <w:webHidden/>
            <w:szCs w:val="22"/>
          </w:rPr>
        </w:r>
        <w:r w:rsidR="00EC15A6" w:rsidRPr="00EC15A6">
          <w:rPr>
            <w:rFonts w:cs="Times New Roman"/>
            <w:noProof/>
            <w:webHidden/>
            <w:szCs w:val="22"/>
          </w:rPr>
          <w:fldChar w:fldCharType="separate"/>
        </w:r>
        <w:r w:rsidR="00444BCC">
          <w:rPr>
            <w:rFonts w:cs="Times New Roman"/>
            <w:noProof/>
            <w:webHidden/>
            <w:szCs w:val="22"/>
          </w:rPr>
          <w:t>2</w:t>
        </w:r>
        <w:r w:rsidR="00EC15A6" w:rsidRPr="00EC15A6">
          <w:rPr>
            <w:rFonts w:cs="Times New Roman"/>
            <w:noProof/>
            <w:webHidden/>
            <w:szCs w:val="22"/>
          </w:rPr>
          <w:fldChar w:fldCharType="end"/>
        </w:r>
      </w:hyperlink>
    </w:p>
    <w:p w14:paraId="198411DB" w14:textId="1159AD38" w:rsidR="00EC15A6" w:rsidRPr="00EC15A6" w:rsidRDefault="00000000" w:rsidP="00EC15A6">
      <w:pPr>
        <w:pStyle w:val="TOC1"/>
        <w:tabs>
          <w:tab w:val="right" w:leader="dot" w:pos="9061"/>
        </w:tabs>
        <w:spacing w:before="60" w:after="60"/>
        <w:rPr>
          <w:rFonts w:eastAsiaTheme="minorEastAsia" w:cs="Times New Roman"/>
          <w:bCs w:val="0"/>
          <w:noProof/>
          <w:kern w:val="2"/>
          <w:szCs w:val="22"/>
          <w:lang w:val="en-US"/>
          <w14:ligatures w14:val="standardContextual"/>
        </w:rPr>
      </w:pPr>
      <w:hyperlink w:anchor="_Toc145365500" w:history="1">
        <w:r w:rsidR="00EC15A6" w:rsidRPr="00EC15A6">
          <w:rPr>
            <w:rStyle w:val="Hyperlink"/>
            <w:rFonts w:cs="Times New Roman"/>
            <w:noProof/>
            <w:szCs w:val="22"/>
          </w:rPr>
          <w:t>Референце</w:t>
        </w:r>
        <w:r w:rsidR="00EC15A6" w:rsidRPr="00EC15A6">
          <w:rPr>
            <w:rFonts w:cs="Times New Roman"/>
            <w:noProof/>
            <w:webHidden/>
            <w:szCs w:val="22"/>
          </w:rPr>
          <w:tab/>
        </w:r>
        <w:r w:rsidR="00EC15A6" w:rsidRPr="00EC15A6">
          <w:rPr>
            <w:rFonts w:cs="Times New Roman"/>
            <w:noProof/>
            <w:webHidden/>
            <w:szCs w:val="22"/>
          </w:rPr>
          <w:fldChar w:fldCharType="begin"/>
        </w:r>
        <w:r w:rsidR="00EC15A6" w:rsidRPr="00EC15A6">
          <w:rPr>
            <w:rFonts w:cs="Times New Roman"/>
            <w:noProof/>
            <w:webHidden/>
            <w:szCs w:val="22"/>
          </w:rPr>
          <w:instrText xml:space="preserve"> PAGEREF _Toc145365500 \h </w:instrText>
        </w:r>
        <w:r w:rsidR="00EC15A6" w:rsidRPr="00EC15A6">
          <w:rPr>
            <w:rFonts w:cs="Times New Roman"/>
            <w:noProof/>
            <w:webHidden/>
            <w:szCs w:val="22"/>
          </w:rPr>
        </w:r>
        <w:r w:rsidR="00EC15A6" w:rsidRPr="00EC15A6">
          <w:rPr>
            <w:rFonts w:cs="Times New Roman"/>
            <w:noProof/>
            <w:webHidden/>
            <w:szCs w:val="22"/>
          </w:rPr>
          <w:fldChar w:fldCharType="separate"/>
        </w:r>
        <w:r w:rsidR="00444BCC">
          <w:rPr>
            <w:rFonts w:cs="Times New Roman"/>
            <w:noProof/>
            <w:webHidden/>
            <w:szCs w:val="22"/>
          </w:rPr>
          <w:t>2</w:t>
        </w:r>
        <w:r w:rsidR="00EC15A6" w:rsidRPr="00EC15A6">
          <w:rPr>
            <w:rFonts w:cs="Times New Roman"/>
            <w:noProof/>
            <w:webHidden/>
            <w:szCs w:val="22"/>
          </w:rPr>
          <w:fldChar w:fldCharType="end"/>
        </w:r>
      </w:hyperlink>
    </w:p>
    <w:p w14:paraId="7AADBA7F" w14:textId="7C5B6332" w:rsidR="00EC15A6" w:rsidRPr="00EC15A6" w:rsidRDefault="00000000" w:rsidP="00EC15A6">
      <w:pPr>
        <w:pStyle w:val="TOC1"/>
        <w:tabs>
          <w:tab w:val="right" w:leader="dot" w:pos="9061"/>
        </w:tabs>
        <w:spacing w:before="60" w:after="60"/>
        <w:rPr>
          <w:rFonts w:eastAsiaTheme="minorEastAsia" w:cs="Times New Roman"/>
          <w:bCs w:val="0"/>
          <w:noProof/>
          <w:kern w:val="2"/>
          <w:szCs w:val="22"/>
          <w:lang w:val="en-US"/>
          <w14:ligatures w14:val="standardContextual"/>
        </w:rPr>
      </w:pPr>
      <w:hyperlink w:anchor="_Toc145365501" w:history="1">
        <w:r w:rsidR="00EC15A6" w:rsidRPr="00EC15A6">
          <w:rPr>
            <w:rStyle w:val="Hyperlink"/>
            <w:rFonts w:cs="Times New Roman"/>
            <w:noProof/>
            <w:szCs w:val="22"/>
          </w:rPr>
          <w:t>ПРИЛОГ 3</w:t>
        </w:r>
        <w:r w:rsidR="00EC15A6" w:rsidRPr="00EC15A6">
          <w:rPr>
            <w:rFonts w:cs="Times New Roman"/>
            <w:noProof/>
            <w:webHidden/>
            <w:szCs w:val="22"/>
          </w:rPr>
          <w:tab/>
        </w:r>
        <w:r w:rsidR="00EC15A6" w:rsidRPr="00EC15A6">
          <w:rPr>
            <w:rFonts w:cs="Times New Roman"/>
            <w:noProof/>
            <w:webHidden/>
            <w:szCs w:val="22"/>
          </w:rPr>
          <w:fldChar w:fldCharType="begin"/>
        </w:r>
        <w:r w:rsidR="00EC15A6" w:rsidRPr="00EC15A6">
          <w:rPr>
            <w:rFonts w:cs="Times New Roman"/>
            <w:noProof/>
            <w:webHidden/>
            <w:szCs w:val="22"/>
          </w:rPr>
          <w:instrText xml:space="preserve"> PAGEREF _Toc145365501 \h </w:instrText>
        </w:r>
        <w:r w:rsidR="00EC15A6" w:rsidRPr="00EC15A6">
          <w:rPr>
            <w:rFonts w:cs="Times New Roman"/>
            <w:noProof/>
            <w:webHidden/>
            <w:szCs w:val="22"/>
          </w:rPr>
        </w:r>
        <w:r w:rsidR="00EC15A6" w:rsidRPr="00EC15A6">
          <w:rPr>
            <w:rFonts w:cs="Times New Roman"/>
            <w:noProof/>
            <w:webHidden/>
            <w:szCs w:val="22"/>
          </w:rPr>
          <w:fldChar w:fldCharType="separate"/>
        </w:r>
        <w:r w:rsidR="00444BCC">
          <w:rPr>
            <w:rFonts w:cs="Times New Roman"/>
            <w:noProof/>
            <w:webHidden/>
            <w:szCs w:val="22"/>
          </w:rPr>
          <w:t>2</w:t>
        </w:r>
        <w:r w:rsidR="00EC15A6" w:rsidRPr="00EC15A6">
          <w:rPr>
            <w:rFonts w:cs="Times New Roman"/>
            <w:noProof/>
            <w:webHidden/>
            <w:szCs w:val="22"/>
          </w:rPr>
          <w:fldChar w:fldCharType="end"/>
        </w:r>
      </w:hyperlink>
    </w:p>
    <w:p w14:paraId="75D8A653" w14:textId="75912376" w:rsidR="00EC15A6" w:rsidRPr="00EC15A6" w:rsidRDefault="00000000" w:rsidP="00EC15A6">
      <w:pPr>
        <w:pStyle w:val="TOC1"/>
        <w:tabs>
          <w:tab w:val="right" w:leader="dot" w:pos="9061"/>
        </w:tabs>
        <w:spacing w:before="60" w:after="60"/>
        <w:rPr>
          <w:rFonts w:eastAsiaTheme="minorEastAsia" w:cs="Times New Roman"/>
          <w:bCs w:val="0"/>
          <w:noProof/>
          <w:kern w:val="2"/>
          <w:szCs w:val="22"/>
          <w:lang w:val="en-US"/>
          <w14:ligatures w14:val="standardContextual"/>
        </w:rPr>
      </w:pPr>
      <w:hyperlink w:anchor="_Toc145365502" w:history="1">
        <w:r w:rsidR="00EC15A6" w:rsidRPr="00EC15A6">
          <w:rPr>
            <w:rStyle w:val="Hyperlink"/>
            <w:rFonts w:cs="Times New Roman"/>
            <w:noProof/>
            <w:szCs w:val="22"/>
          </w:rPr>
          <w:t>Скраћенице</w:t>
        </w:r>
        <w:r w:rsidR="00EC15A6" w:rsidRPr="00EC15A6">
          <w:rPr>
            <w:rFonts w:cs="Times New Roman"/>
            <w:noProof/>
            <w:webHidden/>
            <w:szCs w:val="22"/>
          </w:rPr>
          <w:tab/>
        </w:r>
        <w:r w:rsidR="00EC15A6" w:rsidRPr="00EC15A6">
          <w:rPr>
            <w:rFonts w:cs="Times New Roman"/>
            <w:noProof/>
            <w:webHidden/>
            <w:szCs w:val="22"/>
          </w:rPr>
          <w:fldChar w:fldCharType="begin"/>
        </w:r>
        <w:r w:rsidR="00EC15A6" w:rsidRPr="00EC15A6">
          <w:rPr>
            <w:rFonts w:cs="Times New Roman"/>
            <w:noProof/>
            <w:webHidden/>
            <w:szCs w:val="22"/>
          </w:rPr>
          <w:instrText xml:space="preserve"> PAGEREF _Toc145365502 \h </w:instrText>
        </w:r>
        <w:r w:rsidR="00EC15A6" w:rsidRPr="00EC15A6">
          <w:rPr>
            <w:rFonts w:cs="Times New Roman"/>
            <w:noProof/>
            <w:webHidden/>
            <w:szCs w:val="22"/>
          </w:rPr>
        </w:r>
        <w:r w:rsidR="00EC15A6" w:rsidRPr="00EC15A6">
          <w:rPr>
            <w:rFonts w:cs="Times New Roman"/>
            <w:noProof/>
            <w:webHidden/>
            <w:szCs w:val="22"/>
          </w:rPr>
          <w:fldChar w:fldCharType="separate"/>
        </w:r>
        <w:r w:rsidR="00444BCC">
          <w:rPr>
            <w:rFonts w:cs="Times New Roman"/>
            <w:noProof/>
            <w:webHidden/>
            <w:szCs w:val="22"/>
          </w:rPr>
          <w:t>2</w:t>
        </w:r>
        <w:r w:rsidR="00EC15A6" w:rsidRPr="00EC15A6">
          <w:rPr>
            <w:rFonts w:cs="Times New Roman"/>
            <w:noProof/>
            <w:webHidden/>
            <w:szCs w:val="22"/>
          </w:rPr>
          <w:fldChar w:fldCharType="end"/>
        </w:r>
      </w:hyperlink>
    </w:p>
    <w:p w14:paraId="1371B8AA" w14:textId="140388D9" w:rsidR="00EC15A6" w:rsidRPr="00EC15A6" w:rsidRDefault="00000000" w:rsidP="00EC15A6">
      <w:pPr>
        <w:pStyle w:val="TOC1"/>
        <w:tabs>
          <w:tab w:val="right" w:leader="dot" w:pos="9061"/>
        </w:tabs>
        <w:spacing w:before="60" w:after="60"/>
        <w:rPr>
          <w:rFonts w:eastAsiaTheme="minorEastAsia" w:cs="Times New Roman"/>
          <w:bCs w:val="0"/>
          <w:noProof/>
          <w:kern w:val="2"/>
          <w:szCs w:val="22"/>
          <w:lang w:val="en-US"/>
          <w14:ligatures w14:val="standardContextual"/>
        </w:rPr>
      </w:pPr>
      <w:hyperlink w:anchor="_Toc145365503" w:history="1">
        <w:r w:rsidR="00EC15A6" w:rsidRPr="00EC15A6">
          <w:rPr>
            <w:rStyle w:val="Hyperlink"/>
            <w:rFonts w:cs="Times New Roman"/>
            <w:noProof/>
            <w:szCs w:val="22"/>
          </w:rPr>
          <w:t>ПРИЛОГ 4</w:t>
        </w:r>
        <w:r w:rsidR="00EC15A6" w:rsidRPr="00EC15A6">
          <w:rPr>
            <w:rFonts w:cs="Times New Roman"/>
            <w:noProof/>
            <w:webHidden/>
            <w:szCs w:val="22"/>
          </w:rPr>
          <w:tab/>
        </w:r>
        <w:r w:rsidR="00EC15A6" w:rsidRPr="00EC15A6">
          <w:rPr>
            <w:rFonts w:cs="Times New Roman"/>
            <w:noProof/>
            <w:webHidden/>
            <w:szCs w:val="22"/>
          </w:rPr>
          <w:fldChar w:fldCharType="begin"/>
        </w:r>
        <w:r w:rsidR="00EC15A6" w:rsidRPr="00EC15A6">
          <w:rPr>
            <w:rFonts w:cs="Times New Roman"/>
            <w:noProof/>
            <w:webHidden/>
            <w:szCs w:val="22"/>
          </w:rPr>
          <w:instrText xml:space="preserve"> PAGEREF _Toc145365503 \h </w:instrText>
        </w:r>
        <w:r w:rsidR="00EC15A6" w:rsidRPr="00EC15A6">
          <w:rPr>
            <w:rFonts w:cs="Times New Roman"/>
            <w:noProof/>
            <w:webHidden/>
            <w:szCs w:val="22"/>
          </w:rPr>
        </w:r>
        <w:r w:rsidR="00EC15A6" w:rsidRPr="00EC15A6">
          <w:rPr>
            <w:rFonts w:cs="Times New Roman"/>
            <w:noProof/>
            <w:webHidden/>
            <w:szCs w:val="22"/>
          </w:rPr>
          <w:fldChar w:fldCharType="separate"/>
        </w:r>
        <w:r w:rsidR="00444BCC">
          <w:rPr>
            <w:rFonts w:cs="Times New Roman"/>
            <w:noProof/>
            <w:webHidden/>
            <w:szCs w:val="22"/>
          </w:rPr>
          <w:t>2</w:t>
        </w:r>
        <w:r w:rsidR="00EC15A6" w:rsidRPr="00EC15A6">
          <w:rPr>
            <w:rFonts w:cs="Times New Roman"/>
            <w:noProof/>
            <w:webHidden/>
            <w:szCs w:val="22"/>
          </w:rPr>
          <w:fldChar w:fldCharType="end"/>
        </w:r>
      </w:hyperlink>
    </w:p>
    <w:p w14:paraId="0CC604A3" w14:textId="79CA7677" w:rsidR="00EC15A6" w:rsidRPr="00EC15A6" w:rsidRDefault="00000000" w:rsidP="00EC15A6">
      <w:pPr>
        <w:pStyle w:val="TOC1"/>
        <w:tabs>
          <w:tab w:val="right" w:leader="dot" w:pos="9061"/>
        </w:tabs>
        <w:spacing w:before="60" w:after="60"/>
        <w:rPr>
          <w:rFonts w:eastAsiaTheme="minorEastAsia" w:cs="Times New Roman"/>
          <w:bCs w:val="0"/>
          <w:noProof/>
          <w:kern w:val="2"/>
          <w:szCs w:val="22"/>
          <w:lang w:val="en-US"/>
          <w14:ligatures w14:val="standardContextual"/>
        </w:rPr>
      </w:pPr>
      <w:hyperlink w:anchor="_Toc145365504" w:history="1">
        <w:r w:rsidR="00EC15A6" w:rsidRPr="00EC15A6">
          <w:rPr>
            <w:rStyle w:val="Hyperlink"/>
            <w:rFonts w:cs="Times New Roman"/>
            <w:noProof/>
            <w:szCs w:val="22"/>
          </w:rPr>
          <w:t>Садржај</w:t>
        </w:r>
        <w:r w:rsidR="00EC15A6" w:rsidRPr="00EC15A6">
          <w:rPr>
            <w:rFonts w:cs="Times New Roman"/>
            <w:noProof/>
            <w:webHidden/>
            <w:szCs w:val="22"/>
          </w:rPr>
          <w:tab/>
        </w:r>
        <w:r w:rsidR="00EC15A6" w:rsidRPr="00EC15A6">
          <w:rPr>
            <w:rFonts w:cs="Times New Roman"/>
            <w:noProof/>
            <w:webHidden/>
            <w:szCs w:val="22"/>
          </w:rPr>
          <w:fldChar w:fldCharType="begin"/>
        </w:r>
        <w:r w:rsidR="00EC15A6" w:rsidRPr="00EC15A6">
          <w:rPr>
            <w:rFonts w:cs="Times New Roman"/>
            <w:noProof/>
            <w:webHidden/>
            <w:szCs w:val="22"/>
          </w:rPr>
          <w:instrText xml:space="preserve"> PAGEREF _Toc145365504 \h </w:instrText>
        </w:r>
        <w:r w:rsidR="00EC15A6" w:rsidRPr="00EC15A6">
          <w:rPr>
            <w:rFonts w:cs="Times New Roman"/>
            <w:noProof/>
            <w:webHidden/>
            <w:szCs w:val="22"/>
          </w:rPr>
        </w:r>
        <w:r w:rsidR="00EC15A6" w:rsidRPr="00EC15A6">
          <w:rPr>
            <w:rFonts w:cs="Times New Roman"/>
            <w:noProof/>
            <w:webHidden/>
            <w:szCs w:val="22"/>
          </w:rPr>
          <w:fldChar w:fldCharType="separate"/>
        </w:r>
        <w:r w:rsidR="00444BCC">
          <w:rPr>
            <w:rFonts w:cs="Times New Roman"/>
            <w:noProof/>
            <w:webHidden/>
            <w:szCs w:val="22"/>
          </w:rPr>
          <w:t>2</w:t>
        </w:r>
        <w:r w:rsidR="00EC15A6" w:rsidRPr="00EC15A6">
          <w:rPr>
            <w:rFonts w:cs="Times New Roman"/>
            <w:noProof/>
            <w:webHidden/>
            <w:szCs w:val="22"/>
          </w:rPr>
          <w:fldChar w:fldCharType="end"/>
        </w:r>
      </w:hyperlink>
    </w:p>
    <w:p w14:paraId="1C7C52BB" w14:textId="7D4ECA84" w:rsidR="008F470D" w:rsidRPr="008F470D" w:rsidRDefault="008F470D" w:rsidP="004E1112">
      <w:pPr>
        <w:pStyle w:val="Prilozi"/>
      </w:pPr>
      <w:r w:rsidRPr="006424C2">
        <w:fldChar w:fldCharType="end"/>
      </w:r>
    </w:p>
    <w:sectPr w:rsidR="008F470D" w:rsidRPr="008F470D" w:rsidSect="00F3206B">
      <w:headerReference w:type="default" r:id="rId80"/>
      <w:footerReference w:type="default" r:id="rId81"/>
      <w:pgSz w:w="11907" w:h="16840" w:code="9"/>
      <w:pgMar w:top="1418" w:right="1418" w:bottom="1701" w:left="1418"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D50459" w14:textId="77777777" w:rsidR="0046736D" w:rsidRDefault="0046736D">
      <w:r>
        <w:separator/>
      </w:r>
    </w:p>
    <w:p w14:paraId="031499AF" w14:textId="77777777" w:rsidR="0046736D" w:rsidRDefault="0046736D"/>
  </w:endnote>
  <w:endnote w:type="continuationSeparator" w:id="0">
    <w:p w14:paraId="089006BC" w14:textId="77777777" w:rsidR="0046736D" w:rsidRDefault="0046736D">
      <w:r>
        <w:continuationSeparator/>
      </w:r>
    </w:p>
    <w:p w14:paraId="185F0B14" w14:textId="77777777" w:rsidR="0046736D" w:rsidRDefault="0046736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MT">
    <w:altName w:val="MS Gothic"/>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FE185C" w14:textId="22FDEB10" w:rsidR="00D35FF8" w:rsidRPr="00437E9B" w:rsidRDefault="00D35FF8" w:rsidP="00437E9B">
    <w:pPr>
      <w:pStyle w:val="Footer"/>
      <w:jc w:val="center"/>
      <w:rPr>
        <w:b/>
        <w:color w:val="5B9BD5"/>
        <w:sz w:val="22"/>
      </w:rPr>
    </w:pPr>
    <w:r w:rsidRPr="006001B7">
      <w:rPr>
        <w:b/>
        <w:noProof/>
        <w:color w:val="4472C4"/>
        <w:sz w:val="22"/>
        <w:lang w:val="en-US"/>
      </w:rPr>
      <mc:AlternateContent>
        <mc:Choice Requires="wps">
          <w:drawing>
            <wp:anchor distT="0" distB="0" distL="114300" distR="114300" simplePos="0" relativeHeight="251656704" behindDoc="0" locked="0" layoutInCell="1" allowOverlap="1" wp14:anchorId="16C2F469" wp14:editId="5027199D">
              <wp:simplePos x="0" y="0"/>
              <wp:positionH relativeFrom="column">
                <wp:posOffset>-31750</wp:posOffset>
              </wp:positionH>
              <wp:positionV relativeFrom="paragraph">
                <wp:posOffset>40005</wp:posOffset>
              </wp:positionV>
              <wp:extent cx="5579745" cy="0"/>
              <wp:effectExtent l="11430" t="12700" r="9525" b="6350"/>
              <wp:wrapNone/>
              <wp:docPr id="1" name="AutoShap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79745" cy="0"/>
                      </a:xfrm>
                      <a:prstGeom prst="straightConnector1">
                        <a:avLst/>
                      </a:prstGeom>
                      <a:noFill/>
                      <a:ln w="3175">
                        <a:solidFill>
                          <a:srgbClr val="3399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4BFAA94" id="_x0000_t32" coordsize="21600,21600" o:spt="32" o:oned="t" path="m,l21600,21600e" filled="f">
              <v:path arrowok="t" fillok="f" o:connecttype="none"/>
              <o:lock v:ext="edit" shapetype="t"/>
            </v:shapetype>
            <v:shape id="AutoShape 33" o:spid="_x0000_s1026" type="#_x0000_t32" style="position:absolute;margin-left:-2.5pt;margin-top:3.15pt;width:439.35pt;height:0;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" strokecolor="#39f" strokeweight=".25pt"/>
          </w:pict>
        </mc:Fallback>
      </mc:AlternateContent>
    </w:r>
    <w:r w:rsidRPr="00437E9B">
      <w:rPr>
        <w:b/>
        <w:color w:val="5B9BD5"/>
        <w:sz w:val="22"/>
      </w:rPr>
      <w:fldChar w:fldCharType="begin"/>
    </w:r>
    <w:r w:rsidRPr="00437E9B">
      <w:rPr>
        <w:b/>
        <w:color w:val="5B9BD5"/>
        <w:sz w:val="22"/>
      </w:rPr>
      <w:instrText xml:space="preserve"> PAGE   \* MERGEFORMAT </w:instrText>
    </w:r>
    <w:r w:rsidRPr="00437E9B">
      <w:rPr>
        <w:b/>
        <w:color w:val="5B9BD5"/>
        <w:sz w:val="22"/>
      </w:rPr>
      <w:fldChar w:fldCharType="separate"/>
    </w:r>
    <w:r w:rsidR="007D326F">
      <w:rPr>
        <w:b/>
        <w:noProof/>
        <w:color w:val="5B9BD5"/>
        <w:sz w:val="22"/>
      </w:rPr>
      <w:t>6</w:t>
    </w:r>
    <w:r w:rsidR="007D326F">
      <w:rPr>
        <w:b/>
        <w:noProof/>
        <w:color w:val="5B9BD5"/>
        <w:sz w:val="22"/>
      </w:rPr>
      <w:t>0</w:t>
    </w:r>
    <w:r w:rsidRPr="00437E9B">
      <w:rPr>
        <w:b/>
        <w:noProof/>
        <w:color w:val="5B9BD5"/>
        <w:sz w:val="2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465D51" w14:textId="2C3F9414" w:rsidR="00D35FF8" w:rsidRPr="00437E9B" w:rsidRDefault="00D35FF8" w:rsidP="00437E9B">
    <w:pPr>
      <w:pStyle w:val="Footer"/>
      <w:jc w:val="center"/>
      <w:rPr>
        <w:b/>
        <w:color w:val="5B9BD5"/>
        <w:sz w:val="22"/>
      </w:rPr>
    </w:pPr>
    <w:r w:rsidRPr="006001B7">
      <w:rPr>
        <w:b/>
        <w:noProof/>
        <w:color w:val="4472C4"/>
        <w:sz w:val="22"/>
        <w:lang w:val="en-US"/>
      </w:rPr>
      <mc:AlternateContent>
        <mc:Choice Requires="wps">
          <w:drawing>
            <wp:anchor distT="0" distB="0" distL="114300" distR="114300" simplePos="0" relativeHeight="251665408" behindDoc="0" locked="0" layoutInCell="1" allowOverlap="1" wp14:anchorId="7676A90A" wp14:editId="41434ABC">
              <wp:simplePos x="0" y="0"/>
              <wp:positionH relativeFrom="column">
                <wp:posOffset>-38514</wp:posOffset>
              </wp:positionH>
              <wp:positionV relativeFrom="paragraph">
                <wp:posOffset>43151</wp:posOffset>
              </wp:positionV>
              <wp:extent cx="8738318" cy="45719"/>
              <wp:effectExtent l="0" t="0" r="24765" b="31115"/>
              <wp:wrapNone/>
              <wp:docPr id="52" name="AutoShap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738318" cy="45719"/>
                      </a:xfrm>
                      <a:prstGeom prst="straightConnector1">
                        <a:avLst/>
                      </a:prstGeom>
                      <a:noFill/>
                      <a:ln w="3175">
                        <a:solidFill>
                          <a:srgbClr val="3399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8412B4E" id="_x0000_t32" coordsize="21600,21600" o:spt="32" o:oned="t" path="m,l21600,21600e" filled="f">
              <v:path arrowok="t" fillok="f" o:connecttype="none"/>
              <o:lock v:ext="edit" shapetype="t"/>
            </v:shapetype>
            <v:shape id="AutoShape 33" o:spid="_x0000_s1026" type="#_x0000_t32" style="position:absolute;margin-left:-3.05pt;margin-top:3.4pt;width:688.05pt;height: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" strokecolor="#39f" strokeweight=".25pt"/>
          </w:pict>
        </mc:Fallback>
      </mc:AlternateContent>
    </w:r>
    <w:r w:rsidRPr="00437E9B">
      <w:rPr>
        <w:b/>
        <w:color w:val="5B9BD5"/>
        <w:sz w:val="22"/>
      </w:rPr>
      <w:fldChar w:fldCharType="begin"/>
    </w:r>
    <w:r w:rsidRPr="00437E9B">
      <w:rPr>
        <w:b/>
        <w:color w:val="5B9BD5"/>
        <w:sz w:val="22"/>
      </w:rPr>
      <w:instrText xml:space="preserve"> PAGE   \* MERGEFORMAT </w:instrText>
    </w:r>
    <w:r w:rsidRPr="00437E9B">
      <w:rPr>
        <w:b/>
        <w:color w:val="5B9BD5"/>
        <w:sz w:val="22"/>
      </w:rPr>
      <w:fldChar w:fldCharType="separate"/>
    </w:r>
    <w:r w:rsidR="007D326F">
      <w:rPr>
        <w:b/>
        <w:noProof/>
        <w:color w:val="5B9BD5"/>
        <w:sz w:val="22"/>
      </w:rPr>
      <w:t>6</w:t>
    </w:r>
    <w:r w:rsidR="007D326F">
      <w:rPr>
        <w:b/>
        <w:noProof/>
        <w:color w:val="5B9BD5"/>
        <w:sz w:val="22"/>
      </w:rPr>
      <w:t>2</w:t>
    </w:r>
    <w:r w:rsidRPr="00437E9B">
      <w:rPr>
        <w:b/>
        <w:noProof/>
        <w:color w:val="5B9BD5"/>
        <w:sz w:val="2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6FC404" w14:textId="0A7F5B66" w:rsidR="00D35FF8" w:rsidRPr="00437E9B" w:rsidRDefault="00D35FF8" w:rsidP="00437E9B">
    <w:pPr>
      <w:pStyle w:val="Footer"/>
      <w:jc w:val="center"/>
      <w:rPr>
        <w:b/>
        <w:color w:val="5B9BD5"/>
        <w:sz w:val="22"/>
      </w:rPr>
    </w:pPr>
    <w:r w:rsidRPr="006001B7">
      <w:rPr>
        <w:b/>
        <w:noProof/>
        <w:color w:val="4472C4"/>
        <w:sz w:val="22"/>
        <w:lang w:val="en-US"/>
      </w:rPr>
      <mc:AlternateContent>
        <mc:Choice Requires="wps">
          <w:drawing>
            <wp:anchor distT="0" distB="0" distL="114300" distR="114300" simplePos="0" relativeHeight="251675648" behindDoc="0" locked="0" layoutInCell="1" allowOverlap="1" wp14:anchorId="7ABF9874" wp14:editId="23489387">
              <wp:simplePos x="0" y="0"/>
              <wp:positionH relativeFrom="column">
                <wp:posOffset>-31750</wp:posOffset>
              </wp:positionH>
              <wp:positionV relativeFrom="paragraph">
                <wp:posOffset>40005</wp:posOffset>
              </wp:positionV>
              <wp:extent cx="5579745" cy="0"/>
              <wp:effectExtent l="11430" t="12700" r="9525" b="6350"/>
              <wp:wrapNone/>
              <wp:docPr id="78" name="AutoShap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79745" cy="0"/>
                      </a:xfrm>
                      <a:prstGeom prst="straightConnector1">
                        <a:avLst/>
                      </a:prstGeom>
                      <a:noFill/>
                      <a:ln w="3175">
                        <a:solidFill>
                          <a:srgbClr val="3399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54095D6" id="_x0000_t32" coordsize="21600,21600" o:spt="32" o:oned="t" path="m,l21600,21600e" filled="f">
              <v:path arrowok="t" fillok="f" o:connecttype="none"/>
              <o:lock v:ext="edit" shapetype="t"/>
            </v:shapetype>
            <v:shape id="AutoShape 33" o:spid="_x0000_s1026" type="#_x0000_t32" style="position:absolute;margin-left:-2.5pt;margin-top:3.15pt;width:439.35pt;height:0;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" strokecolor="#39f" strokeweight=".25pt"/>
          </w:pict>
        </mc:Fallback>
      </mc:AlternateContent>
    </w:r>
    <w:r w:rsidRPr="00437E9B">
      <w:rPr>
        <w:b/>
        <w:color w:val="5B9BD5"/>
        <w:sz w:val="22"/>
      </w:rPr>
      <w:fldChar w:fldCharType="begin"/>
    </w:r>
    <w:r w:rsidRPr="00437E9B">
      <w:rPr>
        <w:b/>
        <w:color w:val="5B9BD5"/>
        <w:sz w:val="22"/>
      </w:rPr>
      <w:instrText xml:space="preserve"> PAGE   \* MERGEFORMAT </w:instrText>
    </w:r>
    <w:r w:rsidRPr="00437E9B">
      <w:rPr>
        <w:b/>
        <w:color w:val="5B9BD5"/>
        <w:sz w:val="22"/>
      </w:rPr>
      <w:fldChar w:fldCharType="separate"/>
    </w:r>
    <w:r w:rsidR="007D326F">
      <w:rPr>
        <w:b/>
        <w:noProof/>
        <w:color w:val="5B9BD5"/>
        <w:sz w:val="22"/>
      </w:rPr>
      <w:t>6</w:t>
    </w:r>
    <w:r w:rsidR="007D326F">
      <w:rPr>
        <w:b/>
        <w:noProof/>
        <w:color w:val="5B9BD5"/>
        <w:sz w:val="22"/>
      </w:rPr>
      <w:t>3</w:t>
    </w:r>
    <w:r w:rsidRPr="00437E9B">
      <w:rPr>
        <w:b/>
        <w:noProof/>
        <w:color w:val="5B9BD5"/>
        <w:sz w:val="22"/>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19E55" w14:textId="48E877BE" w:rsidR="00D35FF8" w:rsidRPr="00437E9B" w:rsidRDefault="00D35FF8" w:rsidP="00437E9B">
    <w:pPr>
      <w:pStyle w:val="Footer"/>
      <w:jc w:val="center"/>
      <w:rPr>
        <w:b/>
        <w:color w:val="5B9BD5"/>
        <w:sz w:val="22"/>
      </w:rPr>
    </w:pPr>
    <w:r w:rsidRPr="006001B7">
      <w:rPr>
        <w:b/>
        <w:noProof/>
        <w:color w:val="4472C4"/>
        <w:sz w:val="22"/>
        <w:lang w:val="en-US"/>
      </w:rPr>
      <mc:AlternateContent>
        <mc:Choice Requires="wps">
          <w:drawing>
            <wp:anchor distT="0" distB="0" distL="114300" distR="114300" simplePos="0" relativeHeight="251670528" behindDoc="0" locked="0" layoutInCell="1" allowOverlap="1" wp14:anchorId="4E93EDE2" wp14:editId="1C19D5A0">
              <wp:simplePos x="0" y="0"/>
              <wp:positionH relativeFrom="column">
                <wp:posOffset>-31750</wp:posOffset>
              </wp:positionH>
              <wp:positionV relativeFrom="paragraph">
                <wp:posOffset>40005</wp:posOffset>
              </wp:positionV>
              <wp:extent cx="5579745" cy="0"/>
              <wp:effectExtent l="11430" t="12700" r="9525" b="6350"/>
              <wp:wrapNone/>
              <wp:docPr id="57" name="AutoShap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79745" cy="0"/>
                      </a:xfrm>
                      <a:prstGeom prst="straightConnector1">
                        <a:avLst/>
                      </a:prstGeom>
                      <a:noFill/>
                      <a:ln w="3175">
                        <a:solidFill>
                          <a:srgbClr val="3399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F5E519B" id="_x0000_t32" coordsize="21600,21600" o:spt="32" o:oned="t" path="m,l21600,21600e" filled="f">
              <v:path arrowok="t" fillok="f" o:connecttype="none"/>
              <o:lock v:ext="edit" shapetype="t"/>
            </v:shapetype>
            <v:shape id="AutoShape 33" o:spid="_x0000_s1026" type="#_x0000_t32" style="position:absolute;margin-left:-2.5pt;margin-top:3.15pt;width:439.35pt;height: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" strokecolor="#39f" strokeweight=".25pt"/>
          </w:pict>
        </mc:Fallback>
      </mc:AlternateContent>
    </w:r>
    <w:r w:rsidRPr="00437E9B">
      <w:rPr>
        <w:b/>
        <w:color w:val="5B9BD5"/>
        <w:sz w:val="22"/>
      </w:rPr>
      <w:fldChar w:fldCharType="begin"/>
    </w:r>
    <w:r w:rsidRPr="00437E9B">
      <w:rPr>
        <w:b/>
        <w:color w:val="5B9BD5"/>
        <w:sz w:val="22"/>
      </w:rPr>
      <w:instrText xml:space="preserve"> PAGE   \* MERGEFORMAT </w:instrText>
    </w:r>
    <w:r w:rsidRPr="00437E9B">
      <w:rPr>
        <w:b/>
        <w:color w:val="5B9BD5"/>
        <w:sz w:val="22"/>
      </w:rPr>
      <w:fldChar w:fldCharType="separate"/>
    </w:r>
    <w:r w:rsidR="007D326F">
      <w:rPr>
        <w:b/>
        <w:noProof/>
        <w:color w:val="5B9BD5"/>
        <w:sz w:val="22"/>
      </w:rPr>
      <w:t>6</w:t>
    </w:r>
    <w:r w:rsidR="007D326F">
      <w:rPr>
        <w:b/>
        <w:noProof/>
        <w:color w:val="5B9BD5"/>
        <w:sz w:val="22"/>
      </w:rPr>
      <w:t>7</w:t>
    </w:r>
    <w:r w:rsidRPr="00437E9B">
      <w:rPr>
        <w:b/>
        <w:noProof/>
        <w:color w:val="5B9BD5"/>
        <w:sz w:val="22"/>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805D45" w14:textId="5A3102C6" w:rsidR="008F470D" w:rsidRPr="00437E9B" w:rsidRDefault="008F470D" w:rsidP="00437E9B">
    <w:pPr>
      <w:pStyle w:val="Footer"/>
      <w:jc w:val="center"/>
      <w:rPr>
        <w:b/>
        <w:color w:val="5B9BD5"/>
        <w:sz w:val="22"/>
      </w:rPr>
    </w:pPr>
    <w:r w:rsidRPr="006001B7">
      <w:rPr>
        <w:b/>
        <w:noProof/>
        <w:color w:val="4472C4"/>
        <w:sz w:val="22"/>
        <w:lang w:val="en-US"/>
      </w:rPr>
      <mc:AlternateContent>
        <mc:Choice Requires="wps">
          <w:drawing>
            <wp:anchor distT="0" distB="0" distL="114300" distR="114300" simplePos="0" relativeHeight="251679744" behindDoc="0" locked="0" layoutInCell="1" allowOverlap="1" wp14:anchorId="6F8718EC" wp14:editId="2CD4157D">
              <wp:simplePos x="0" y="0"/>
              <wp:positionH relativeFrom="column">
                <wp:posOffset>-31750</wp:posOffset>
              </wp:positionH>
              <wp:positionV relativeFrom="paragraph">
                <wp:posOffset>40005</wp:posOffset>
              </wp:positionV>
              <wp:extent cx="5579745" cy="0"/>
              <wp:effectExtent l="11430" t="12700" r="9525" b="6350"/>
              <wp:wrapNone/>
              <wp:docPr id="2119378406" name="AutoShap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79745" cy="0"/>
                      </a:xfrm>
                      <a:prstGeom prst="straightConnector1">
                        <a:avLst/>
                      </a:prstGeom>
                      <a:noFill/>
                      <a:ln w="3175">
                        <a:solidFill>
                          <a:srgbClr val="3399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BA69DF8" id="_x0000_t32" coordsize="21600,21600" o:spt="32" o:oned="t" path="m,l21600,21600e" filled="f">
              <v:path arrowok="t" fillok="f" o:connecttype="none"/>
              <o:lock v:ext="edit" shapetype="t"/>
            </v:shapetype>
            <v:shape id="AutoShape 33" o:spid="_x0000_s1026" type="#_x0000_t32" style="position:absolute;margin-left:-2.5pt;margin-top:3.15pt;width:439.35pt;height: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" strokecolor="#39f" strokeweight=".25pt"/>
          </w:pict>
        </mc:Fallback>
      </mc:AlternateContent>
    </w:r>
    <w:r w:rsidRPr="00437E9B">
      <w:rPr>
        <w:b/>
        <w:color w:val="5B9BD5"/>
        <w:sz w:val="22"/>
      </w:rPr>
      <w:fldChar w:fldCharType="begin"/>
    </w:r>
    <w:r w:rsidRPr="00437E9B">
      <w:rPr>
        <w:b/>
        <w:color w:val="5B9BD5"/>
        <w:sz w:val="22"/>
      </w:rPr>
      <w:instrText xml:space="preserve"> PAGE   \* MERGEFORMAT </w:instrText>
    </w:r>
    <w:r w:rsidRPr="00437E9B">
      <w:rPr>
        <w:b/>
        <w:color w:val="5B9BD5"/>
        <w:sz w:val="22"/>
      </w:rPr>
      <w:fldChar w:fldCharType="separate"/>
    </w:r>
    <w:r w:rsidR="007D326F">
      <w:rPr>
        <w:b/>
        <w:noProof/>
        <w:color w:val="5B9BD5"/>
        <w:sz w:val="22"/>
      </w:rPr>
      <w:t>7</w:t>
    </w:r>
    <w:r w:rsidR="007D326F">
      <w:rPr>
        <w:b/>
        <w:noProof/>
        <w:color w:val="5B9BD5"/>
        <w:sz w:val="22"/>
      </w:rPr>
      <w:t>5</w:t>
    </w:r>
    <w:r w:rsidRPr="00437E9B">
      <w:rPr>
        <w:b/>
        <w:noProof/>
        <w:color w:val="5B9BD5"/>
        <w:sz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1218AE" w14:textId="77777777" w:rsidR="0046736D" w:rsidRDefault="0046736D" w:rsidP="0041534A">
      <w:r>
        <w:separator/>
      </w:r>
    </w:p>
    <w:p w14:paraId="2349BF6D" w14:textId="77777777" w:rsidR="0046736D" w:rsidRDefault="0046736D"/>
  </w:footnote>
  <w:footnote w:type="continuationSeparator" w:id="0">
    <w:p w14:paraId="70093676" w14:textId="77777777" w:rsidR="0046736D" w:rsidRDefault="0046736D" w:rsidP="0041534A">
      <w:r>
        <w:continuationSeparator/>
      </w:r>
    </w:p>
    <w:p w14:paraId="2C7B4E1F" w14:textId="77777777" w:rsidR="0046736D" w:rsidRDefault="0046736D"/>
  </w:footnote>
  <w:footnote w:id="1">
    <w:p w14:paraId="57B3E1CE" w14:textId="6B37CFAE" w:rsidR="00D35FF8" w:rsidRPr="001E5176" w:rsidRDefault="00D35FF8" w:rsidP="001E5176">
      <w:pPr>
        <w:pStyle w:val="FootnoteText"/>
        <w:tabs>
          <w:tab w:val="clear" w:pos="340"/>
        </w:tabs>
        <w:ind w:left="142" w:hanging="142"/>
        <w:rPr>
          <w:lang w:val="sr-Cyrl-RS"/>
        </w:rPr>
      </w:pPr>
      <w:r>
        <w:rPr>
          <w:rStyle w:val="FootnoteReference"/>
        </w:rPr>
        <w:footnoteRef/>
      </w:r>
      <w:r>
        <w:t xml:space="preserve"> </w:t>
      </w:r>
      <w:r>
        <w:rPr>
          <w:lang w:val="sr-Cyrl-RS"/>
        </w:rPr>
        <w:t>Београд се посматра као једна јединица локалне самоуправе, у којој функционише Градски савет за безбедност саобраћаја, а у свих 17 градских општина функционишу и општинска тела за безбедност саобраћаја.</w:t>
      </w:r>
    </w:p>
  </w:footnote>
  <w:footnote w:id="2">
    <w:p w14:paraId="070E8217" w14:textId="77777777" w:rsidR="00D35FF8" w:rsidRPr="003C6CE6" w:rsidRDefault="00D35FF8" w:rsidP="00F032D8">
      <w:pPr>
        <w:pStyle w:val="FootnoteText"/>
        <w:tabs>
          <w:tab w:val="clear" w:pos="340"/>
        </w:tabs>
        <w:ind w:left="142" w:hanging="142"/>
        <w:rPr>
          <w:lang w:val="sr-Cyrl-RS"/>
        </w:rPr>
      </w:pPr>
      <w:r>
        <w:rPr>
          <w:rStyle w:val="FootnoteReference"/>
        </w:rPr>
        <w:footnoteRef/>
      </w:r>
      <w:r>
        <w:t xml:space="preserve"> </w:t>
      </w:r>
      <w:r>
        <w:rPr>
          <w:lang w:val="sr-Cyrl-RS"/>
        </w:rPr>
        <w:t xml:space="preserve">Републички </w:t>
      </w:r>
      <w:r>
        <w:rPr>
          <w:lang w:val="sr-Cyrl-RS"/>
        </w:rPr>
        <w:t xml:space="preserve">завод за статистику (2020). Статистика националних рачуна, број. 269 од 1.10.2020. године. </w:t>
      </w:r>
      <w:hyperlink r:id="rId1" w:history="1">
        <w:r w:rsidRPr="00184D93">
          <w:rPr>
            <w:rStyle w:val="Hyperlink"/>
            <w:lang w:val="sr-Cyrl-RS"/>
          </w:rPr>
          <w:t>https://www.stat.gov.rs/sr-Latn/oblasti/nacionalni-racuni/godisnji-nacionalni-racuni</w:t>
        </w:r>
      </w:hyperlink>
      <w:r>
        <w:rPr>
          <w:lang w:val="sr-Cyrl-RS"/>
        </w:rPr>
        <w:t xml:space="preserve"> (преузето, 19.1.2022. године)</w:t>
      </w:r>
    </w:p>
  </w:footnote>
  <w:footnote w:id="3">
    <w:p w14:paraId="15E82835" w14:textId="791EAEEC" w:rsidR="00D35FF8" w:rsidRPr="004C68E2" w:rsidRDefault="00D35FF8" w:rsidP="004C68E2">
      <w:pPr>
        <w:pStyle w:val="FootnoteText"/>
        <w:spacing w:before="0" w:after="0"/>
        <w:rPr>
          <w:lang w:val="sr-Cyrl-RS"/>
        </w:rPr>
      </w:pPr>
      <w:r w:rsidRPr="004C68E2">
        <w:rPr>
          <w:rStyle w:val="FootnoteReference"/>
          <w:rFonts w:ascii="Times New Roman" w:hAnsi="Times New Roman"/>
        </w:rPr>
        <w:footnoteRef/>
      </w:r>
      <w:r w:rsidRPr="004C68E2">
        <w:t xml:space="preserve"> </w:t>
      </w:r>
      <w:r w:rsidRPr="004C68E2">
        <w:rPr>
          <w:rStyle w:val="fontstyle01"/>
          <w:rFonts w:ascii="Times New Roman" w:hAnsi="Times New Roman"/>
          <w:lang w:val="sr-Cyrl-RS"/>
        </w:rPr>
        <w:t xml:space="preserve">Истраживање </w:t>
      </w:r>
      <w:r w:rsidRPr="004C68E2">
        <w:rPr>
          <w:rStyle w:val="fontstyle01"/>
          <w:rFonts w:ascii="Times New Roman" w:hAnsi="Times New Roman"/>
          <w:lang w:val="sr-Cyrl-RS"/>
        </w:rPr>
        <w:t>најважнијих индикатора безбедно</w:t>
      </w:r>
      <w:r>
        <w:rPr>
          <w:rStyle w:val="fontstyle01"/>
          <w:rFonts w:ascii="Times New Roman" w:hAnsi="Times New Roman"/>
          <w:lang w:val="sr-Cyrl-RS"/>
        </w:rPr>
        <w:t>сти саобраћаја у 2019. години</w:t>
      </w:r>
    </w:p>
  </w:footnote>
  <w:footnote w:id="4">
    <w:p w14:paraId="32E0C179" w14:textId="6AC6072C" w:rsidR="00D35FF8" w:rsidRPr="004C68E2" w:rsidRDefault="00D35FF8" w:rsidP="00B1089A">
      <w:pPr>
        <w:pStyle w:val="FootnoteText"/>
        <w:spacing w:before="0" w:after="0"/>
        <w:rPr>
          <w:lang w:val="sr-Cyrl-RS"/>
        </w:rPr>
      </w:pPr>
      <w:r w:rsidRPr="004C68E2">
        <w:rPr>
          <w:rStyle w:val="FootnoteReference"/>
          <w:rFonts w:ascii="Times New Roman" w:hAnsi="Times New Roman"/>
        </w:rPr>
        <w:footnoteRef/>
      </w:r>
      <w:r w:rsidRPr="004C68E2">
        <w:t xml:space="preserve"> </w:t>
      </w:r>
      <w:r w:rsidRPr="004C68E2">
        <w:rPr>
          <w:rStyle w:val="fontstyle01"/>
          <w:rFonts w:ascii="Times New Roman" w:hAnsi="Times New Roman"/>
          <w:lang w:val="sr-Cyrl-RS"/>
        </w:rPr>
        <w:t xml:space="preserve">Истраживање </w:t>
      </w:r>
      <w:r w:rsidRPr="004C68E2">
        <w:rPr>
          <w:rStyle w:val="fontstyle01"/>
          <w:rFonts w:ascii="Times New Roman" w:hAnsi="Times New Roman"/>
          <w:lang w:val="sr-Cyrl-RS"/>
        </w:rPr>
        <w:t>стања безбедности саобраћаја у</w:t>
      </w:r>
      <w:r>
        <w:rPr>
          <w:rStyle w:val="fontstyle01"/>
          <w:rFonts w:ascii="Times New Roman" w:hAnsi="Times New Roman"/>
          <w:lang w:val="sr-Cyrl-RS"/>
        </w:rPr>
        <w:t xml:space="preserve"> зонама путно-пружних прелаза</w:t>
      </w:r>
    </w:p>
  </w:footnote>
  <w:footnote w:id="5">
    <w:p w14:paraId="736B10DA" w14:textId="76C1A456" w:rsidR="00D35FF8" w:rsidRPr="00F85402" w:rsidRDefault="00D35FF8" w:rsidP="00B1089A">
      <w:pPr>
        <w:pStyle w:val="FootnoteText"/>
        <w:spacing w:before="0" w:after="0"/>
        <w:rPr>
          <w:sz w:val="16"/>
          <w:szCs w:val="16"/>
          <w:lang w:val="sr-Cyrl-RS"/>
        </w:rPr>
      </w:pPr>
      <w:r w:rsidRPr="004C68E2">
        <w:rPr>
          <w:rStyle w:val="FootnoteReference"/>
          <w:rFonts w:ascii="Times New Roman" w:hAnsi="Times New Roman"/>
        </w:rPr>
        <w:footnoteRef/>
      </w:r>
      <w:r w:rsidRPr="004C68E2">
        <w:t xml:space="preserve"> </w:t>
      </w:r>
      <w:r w:rsidRPr="004C68E2">
        <w:rPr>
          <w:rStyle w:val="fontstyle01"/>
          <w:rFonts w:ascii="Times New Roman" w:hAnsi="Times New Roman"/>
          <w:lang w:val="sr-Cyrl-RS"/>
        </w:rPr>
        <w:t xml:space="preserve">Понашање </w:t>
      </w:r>
      <w:r w:rsidRPr="004C68E2">
        <w:rPr>
          <w:rStyle w:val="fontstyle01"/>
          <w:rFonts w:ascii="Times New Roman" w:hAnsi="Times New Roman"/>
          <w:lang w:val="sr-Cyrl-RS"/>
        </w:rPr>
        <w:t>учесника у друмском саобраћа</w:t>
      </w:r>
      <w:r>
        <w:rPr>
          <w:rStyle w:val="fontstyle01"/>
          <w:rFonts w:ascii="Times New Roman" w:hAnsi="Times New Roman"/>
          <w:lang w:val="sr-Cyrl-RS"/>
        </w:rPr>
        <w:t>ју на путно-пружним прелазима</w:t>
      </w:r>
    </w:p>
  </w:footnote>
  <w:footnote w:id="6">
    <w:p w14:paraId="4AE7808C" w14:textId="77777777" w:rsidR="00D35FF8" w:rsidRPr="00152C40" w:rsidRDefault="00D35FF8" w:rsidP="00B111B1">
      <w:pPr>
        <w:pStyle w:val="FootnoteText"/>
        <w:rPr>
          <w:lang w:val="sr-Cyrl-RS"/>
        </w:rPr>
      </w:pPr>
      <w:r>
        <w:rPr>
          <w:rStyle w:val="FootnoteReference"/>
        </w:rPr>
        <w:footnoteRef/>
      </w:r>
      <w:r>
        <w:t xml:space="preserve"> </w:t>
      </w:r>
      <w:r>
        <w:t xml:space="preserve">DEKRA Automobil GmbH </w:t>
      </w:r>
      <w:r>
        <w:rPr>
          <w:lang w:val="sr-Latn-RS"/>
        </w:rPr>
        <w:t xml:space="preserve">(2005). </w:t>
      </w:r>
      <w:r w:rsidRPr="00840FA8">
        <w:t>DEKRA Technical Paper 58/</w:t>
      </w:r>
      <w:r>
        <w:rPr>
          <w:lang w:val="sr-Latn-RS"/>
        </w:rPr>
        <w:t>05</w:t>
      </w:r>
      <w:r>
        <w:rPr>
          <w:lang w:val="sr-Cyrl-RS"/>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505BC9" w14:textId="77777777" w:rsidR="00D35FF8" w:rsidRPr="00204230" w:rsidRDefault="00D35FF8" w:rsidP="00204230">
    <w:pPr>
      <w:pStyle w:val="Header"/>
    </w:pPr>
    <w:r w:rsidRPr="00495E7A">
      <w:rPr>
        <w:noProof/>
        <w:lang w:val="en-US"/>
      </w:rPr>
      <mc:AlternateContent>
        <mc:Choice Requires="wps">
          <w:drawing>
            <wp:anchor distT="0" distB="0" distL="114300" distR="114300" simplePos="0" relativeHeight="251659264" behindDoc="0" locked="0" layoutInCell="1" allowOverlap="1" wp14:anchorId="17532AD2" wp14:editId="6C9E7A33">
              <wp:simplePos x="0" y="0"/>
              <wp:positionH relativeFrom="column">
                <wp:posOffset>11269</wp:posOffset>
              </wp:positionH>
              <wp:positionV relativeFrom="page">
                <wp:posOffset>763270</wp:posOffset>
              </wp:positionV>
              <wp:extent cx="5579745" cy="0"/>
              <wp:effectExtent l="0" t="0" r="20955" b="19050"/>
              <wp:wrapNone/>
              <wp:docPr id="2"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79745" cy="0"/>
                      </a:xfrm>
                      <a:prstGeom prst="line">
                        <a:avLst/>
                      </a:prstGeom>
                      <a:noFill/>
                      <a:ln w="3175">
                        <a:solidFill>
                          <a:srgbClr val="7BA0C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D62577" id="Line 3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9pt,60.1pt" to="440.25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" strokecolor="#7ba0cd" strokeweight=".25pt">
              <w10:wrap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789545" w14:textId="7320C9AC" w:rsidR="00D35FF8" w:rsidRPr="00C24A99" w:rsidRDefault="00D35FF8" w:rsidP="00204230">
    <w:pPr>
      <w:pStyle w:val="Header"/>
      <w:rPr>
        <w:lang w:val="sr-Cyrl-RS"/>
      </w:rPr>
    </w:pPr>
    <w:r w:rsidRPr="00495E7A">
      <w:rPr>
        <w:noProof/>
        <w:lang w:val="en-US"/>
      </w:rPr>
      <mc:AlternateContent>
        <mc:Choice Requires="wps">
          <w:drawing>
            <wp:anchor distT="0" distB="0" distL="114300" distR="114300" simplePos="0" relativeHeight="251662336" behindDoc="0" locked="0" layoutInCell="1" allowOverlap="1" wp14:anchorId="33471779" wp14:editId="6658AE3A">
              <wp:simplePos x="0" y="0"/>
              <wp:positionH relativeFrom="column">
                <wp:posOffset>9194</wp:posOffset>
              </wp:positionH>
              <wp:positionV relativeFrom="page">
                <wp:posOffset>763325</wp:posOffset>
              </wp:positionV>
              <wp:extent cx="8690775" cy="38597"/>
              <wp:effectExtent l="0" t="0" r="34290" b="19050"/>
              <wp:wrapNone/>
              <wp:docPr id="44"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690775" cy="38597"/>
                      </a:xfrm>
                      <a:prstGeom prst="line">
                        <a:avLst/>
                      </a:prstGeom>
                      <a:noFill/>
                      <a:ln w="3175">
                        <a:solidFill>
                          <a:srgbClr val="7BA0C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44662C" id="Line 34"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7pt,60.1pt" to="685pt,6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" strokecolor="#7ba0cd" strokeweight=".25pt">
              <w10:wrap anchory="page"/>
            </v:line>
          </w:pict>
        </mc:Fallback>
      </mc:AlternateContent>
    </w:r>
    <w:r>
      <w:rPr>
        <w:lang w:val="sr-Cyrl-RS"/>
      </w:rPr>
      <w:t xml:space="preserve"> </w:t>
    </w:r>
  </w:p>
  <w:p w14:paraId="2A033536" w14:textId="1535199E" w:rsidR="00D35FF8" w:rsidRPr="00204230" w:rsidRDefault="00D35FF8" w:rsidP="0020423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21DF44" w14:textId="3C7D9CB7" w:rsidR="00D35FF8" w:rsidRPr="00C24A99" w:rsidRDefault="00D35FF8" w:rsidP="00204230">
    <w:pPr>
      <w:pStyle w:val="Header"/>
      <w:rPr>
        <w:lang w:val="sr-Cyrl-RS"/>
      </w:rPr>
    </w:pPr>
    <w:r w:rsidRPr="00495E7A">
      <w:rPr>
        <w:noProof/>
        <w:lang w:val="en-US"/>
      </w:rPr>
      <w:drawing>
        <wp:anchor distT="0" distB="0" distL="114300" distR="114300" simplePos="0" relativeHeight="251673600" behindDoc="1" locked="0" layoutInCell="1" allowOverlap="1" wp14:anchorId="42F5F02F" wp14:editId="700C0972">
          <wp:simplePos x="0" y="0"/>
          <wp:positionH relativeFrom="column">
            <wp:posOffset>5325261</wp:posOffset>
          </wp:positionH>
          <wp:positionV relativeFrom="paragraph">
            <wp:posOffset>-63216</wp:posOffset>
          </wp:positionV>
          <wp:extent cx="252095" cy="247650"/>
          <wp:effectExtent l="0" t="0" r="0" b="0"/>
          <wp:wrapNone/>
          <wp:docPr id="867704389" name="Picture 867704389" descr="down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download"/>
                  <pic:cNvPicPr>
                    <a:picLocks noChangeAspect="1" noChangeArrowheads="1"/>
                  </pic:cNvPicPr>
                </pic:nvPicPr>
                <pic:blipFill>
                  <a:blip r:embed="rId1" cstate="print">
                    <a:extLst>
                      <a:ext uri="{28A0092B-C50C-407E-A947-70E740481C1C}">
                        <a14:useLocalDpi xmlns:a14="http://schemas.microsoft.com/office/drawing/2010/main" val="0"/>
                      </a:ext>
                    </a:extLst>
                  </a:blip>
                  <a:srcRect l="10074" t="13667" r="15814" b="12814"/>
                  <a:stretch>
                    <a:fillRect/>
                  </a:stretch>
                </pic:blipFill>
                <pic:spPr bwMode="auto">
                  <a:xfrm>
                    <a:off x="0" y="0"/>
                    <a:ext cx="252095" cy="247650"/>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sr-Cyrl-RS"/>
      </w:rPr>
      <w:t xml:space="preserve"> </w:t>
    </w:r>
    <w:r>
      <w:rPr>
        <w:lang w:val="sr-Cyrl-RS"/>
      </w:rPr>
      <w:t>Ст</w:t>
    </w:r>
    <w:r w:rsidRPr="00495E7A">
      <w:rPr>
        <w:lang w:val="sr-Cyrl-RS"/>
      </w:rPr>
      <w:t>ратегија безбедности саобраћ</w:t>
    </w:r>
    <w:r>
      <w:rPr>
        <w:lang w:val="sr-Cyrl-RS"/>
      </w:rPr>
      <w:t xml:space="preserve">аја Републике Србије за период </w:t>
    </w:r>
    <w:r w:rsidRPr="00495E7A">
      <w:rPr>
        <w:lang w:val="sr-Cyrl-RS"/>
      </w:rPr>
      <w:t>од 202</w:t>
    </w:r>
    <w:r>
      <w:rPr>
        <w:lang w:val="sr-Cyrl-RS"/>
      </w:rPr>
      <w:t>3</w:t>
    </w:r>
    <w:r w:rsidRPr="00495E7A">
      <w:rPr>
        <w:lang w:val="sr-Cyrl-RS"/>
      </w:rPr>
      <w:t>. до 2030. године</w:t>
    </w:r>
  </w:p>
  <w:p w14:paraId="0A7EF126" w14:textId="77777777" w:rsidR="00D35FF8" w:rsidRPr="00204230" w:rsidRDefault="00D35FF8" w:rsidP="00204230">
    <w:pPr>
      <w:pStyle w:val="Header"/>
    </w:pPr>
    <w:r w:rsidRPr="00495E7A">
      <w:rPr>
        <w:noProof/>
        <w:lang w:val="en-US"/>
      </w:rPr>
      <mc:AlternateContent>
        <mc:Choice Requires="wps">
          <w:drawing>
            <wp:anchor distT="0" distB="0" distL="114300" distR="114300" simplePos="0" relativeHeight="251672576" behindDoc="0" locked="0" layoutInCell="1" allowOverlap="1" wp14:anchorId="18D35A78" wp14:editId="7F427166">
              <wp:simplePos x="0" y="0"/>
              <wp:positionH relativeFrom="column">
                <wp:posOffset>11269</wp:posOffset>
              </wp:positionH>
              <wp:positionV relativeFrom="page">
                <wp:posOffset>763270</wp:posOffset>
              </wp:positionV>
              <wp:extent cx="5579745" cy="0"/>
              <wp:effectExtent l="0" t="0" r="20955" b="19050"/>
              <wp:wrapNone/>
              <wp:docPr id="76"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79745" cy="0"/>
                      </a:xfrm>
                      <a:prstGeom prst="line">
                        <a:avLst/>
                      </a:prstGeom>
                      <a:noFill/>
                      <a:ln w="3175">
                        <a:solidFill>
                          <a:srgbClr val="7BA0C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F4731A" id="Line 34"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9pt,60.1pt" to="440.25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" strokecolor="#7ba0cd" strokeweight=".25pt">
              <w10:wrap anchory="page"/>
            </v:lin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845E26" w14:textId="77777777" w:rsidR="00D35FF8" w:rsidRPr="00204230" w:rsidRDefault="00D35FF8" w:rsidP="00204230">
    <w:pPr>
      <w:pStyle w:val="Header"/>
    </w:pPr>
    <w:r w:rsidRPr="00495E7A">
      <w:rPr>
        <w:noProof/>
        <w:lang w:val="en-US"/>
      </w:rPr>
      <mc:AlternateContent>
        <mc:Choice Requires="wps">
          <w:drawing>
            <wp:anchor distT="0" distB="0" distL="114300" distR="114300" simplePos="0" relativeHeight="251667456" behindDoc="0" locked="0" layoutInCell="1" allowOverlap="1" wp14:anchorId="55E8A0C1" wp14:editId="586BFDA1">
              <wp:simplePos x="0" y="0"/>
              <wp:positionH relativeFrom="column">
                <wp:posOffset>11269</wp:posOffset>
              </wp:positionH>
              <wp:positionV relativeFrom="page">
                <wp:posOffset>763270</wp:posOffset>
              </wp:positionV>
              <wp:extent cx="5579745" cy="0"/>
              <wp:effectExtent l="0" t="0" r="20955" b="19050"/>
              <wp:wrapNone/>
              <wp:docPr id="55"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79745" cy="0"/>
                      </a:xfrm>
                      <a:prstGeom prst="line">
                        <a:avLst/>
                      </a:prstGeom>
                      <a:noFill/>
                      <a:ln w="3175">
                        <a:solidFill>
                          <a:srgbClr val="7BA0C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4410A4" id="Line 34"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9pt,60.1pt" to="440.25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" strokecolor="#7ba0cd" strokeweight=".25pt">
              <w10:wrap anchory="page"/>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5C8DB8" w14:textId="77777777" w:rsidR="008F470D" w:rsidRPr="00204230" w:rsidRDefault="008F470D" w:rsidP="00204230">
    <w:pPr>
      <w:pStyle w:val="Header"/>
    </w:pPr>
    <w:r w:rsidRPr="00495E7A">
      <w:rPr>
        <w:noProof/>
        <w:lang w:val="en-US"/>
      </w:rPr>
      <mc:AlternateContent>
        <mc:Choice Requires="wps">
          <w:drawing>
            <wp:anchor distT="0" distB="0" distL="114300" distR="114300" simplePos="0" relativeHeight="251677696" behindDoc="0" locked="0" layoutInCell="1" allowOverlap="1" wp14:anchorId="24B5A16A" wp14:editId="66FE239E">
              <wp:simplePos x="0" y="0"/>
              <wp:positionH relativeFrom="column">
                <wp:posOffset>11269</wp:posOffset>
              </wp:positionH>
              <wp:positionV relativeFrom="page">
                <wp:posOffset>763270</wp:posOffset>
              </wp:positionV>
              <wp:extent cx="5579745" cy="0"/>
              <wp:effectExtent l="0" t="0" r="20955" b="19050"/>
              <wp:wrapNone/>
              <wp:docPr id="1376002560"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79745" cy="0"/>
                      </a:xfrm>
                      <a:prstGeom prst="line">
                        <a:avLst/>
                      </a:prstGeom>
                      <a:noFill/>
                      <a:ln w="3175">
                        <a:solidFill>
                          <a:srgbClr val="7BA0C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A1AEAC" id="Line 34"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9pt,60.1pt" to="440.25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" strokecolor="#7ba0cd" strokeweight=".25pt">
              <w10:wrap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485CBD"/>
    <w:multiLevelType w:val="hybridMultilevel"/>
    <w:tmpl w:val="DFFC5202"/>
    <w:lvl w:ilvl="0" w:tplc="9918B128">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7B31F9C"/>
    <w:multiLevelType w:val="hybridMultilevel"/>
    <w:tmpl w:val="4B0ED61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825283D"/>
    <w:multiLevelType w:val="multilevel"/>
    <w:tmpl w:val="CA5250AE"/>
    <w:lvl w:ilvl="0">
      <w:start w:val="1"/>
      <w:numFmt w:val="bullet"/>
      <w:pStyle w:val="nabrajanjebulet6"/>
      <w:lvlText w:val=""/>
      <w:lvlJc w:val="left"/>
      <w:pPr>
        <w:tabs>
          <w:tab w:val="num" w:pos="0"/>
        </w:tabs>
        <w:ind w:left="947" w:hanging="227"/>
      </w:pPr>
      <w:rPr>
        <w:rFonts w:ascii="Wingdings" w:hAnsi="Wingdings" w:hint="default"/>
      </w:rPr>
    </w:lvl>
    <w:lvl w:ilvl="1">
      <w:start w:val="1"/>
      <w:numFmt w:val="bullet"/>
      <w:lvlText w:val=""/>
      <w:lvlJc w:val="left"/>
      <w:pPr>
        <w:tabs>
          <w:tab w:val="num" w:pos="3600"/>
        </w:tabs>
        <w:ind w:left="3600" w:hanging="360"/>
      </w:pPr>
      <w:rPr>
        <w:rFonts w:ascii="Wingdings" w:hAnsi="Wingdings" w:hint="default"/>
      </w:rPr>
    </w:lvl>
    <w:lvl w:ilvl="2">
      <w:start w:val="1"/>
      <w:numFmt w:val="bullet"/>
      <w:lvlText w:val=""/>
      <w:lvlJc w:val="left"/>
      <w:pPr>
        <w:tabs>
          <w:tab w:val="num" w:pos="3960"/>
        </w:tabs>
        <w:ind w:left="3960" w:hanging="360"/>
      </w:pPr>
      <w:rPr>
        <w:rFonts w:ascii="Wingdings" w:hAnsi="Wingdings" w:hint="default"/>
      </w:rPr>
    </w:lvl>
    <w:lvl w:ilvl="3">
      <w:start w:val="1"/>
      <w:numFmt w:val="bullet"/>
      <w:lvlText w:val=""/>
      <w:lvlJc w:val="left"/>
      <w:pPr>
        <w:tabs>
          <w:tab w:val="num" w:pos="4320"/>
        </w:tabs>
        <w:ind w:left="4320" w:hanging="360"/>
      </w:pPr>
      <w:rPr>
        <w:rFonts w:ascii="Symbol" w:hAnsi="Symbol" w:hint="default"/>
      </w:rPr>
    </w:lvl>
    <w:lvl w:ilvl="4">
      <w:start w:val="1"/>
      <w:numFmt w:val="bullet"/>
      <w:lvlText w:val=""/>
      <w:lvlJc w:val="left"/>
      <w:pPr>
        <w:tabs>
          <w:tab w:val="num" w:pos="4680"/>
        </w:tabs>
        <w:ind w:left="4680" w:hanging="360"/>
      </w:pPr>
      <w:rPr>
        <w:rFonts w:ascii="Symbol" w:hAnsi="Symbol"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400"/>
        </w:tabs>
        <w:ind w:left="5400" w:hanging="360"/>
      </w:pPr>
      <w:rPr>
        <w:rFonts w:ascii="Wingdings" w:hAnsi="Wingdings" w:hint="default"/>
      </w:rPr>
    </w:lvl>
    <w:lvl w:ilvl="7">
      <w:start w:val="1"/>
      <w:numFmt w:val="bullet"/>
      <w:lvlText w:val=""/>
      <w:lvlJc w:val="left"/>
      <w:pPr>
        <w:tabs>
          <w:tab w:val="num" w:pos="5760"/>
        </w:tabs>
        <w:ind w:left="5760" w:hanging="360"/>
      </w:pPr>
      <w:rPr>
        <w:rFonts w:ascii="Symbol" w:hAnsi="Symbol" w:hint="default"/>
      </w:rPr>
    </w:lvl>
    <w:lvl w:ilvl="8">
      <w:start w:val="1"/>
      <w:numFmt w:val="bullet"/>
      <w:lvlText w:val=""/>
      <w:lvlJc w:val="left"/>
      <w:pPr>
        <w:tabs>
          <w:tab w:val="num" w:pos="6120"/>
        </w:tabs>
        <w:ind w:left="6120" w:hanging="360"/>
      </w:pPr>
      <w:rPr>
        <w:rFonts w:ascii="Symbol" w:hAnsi="Symbol" w:hint="default"/>
      </w:rPr>
    </w:lvl>
  </w:abstractNum>
  <w:abstractNum w:abstractNumId="3" w15:restartNumberingAfterBreak="0">
    <w:nsid w:val="0B8A4EAD"/>
    <w:multiLevelType w:val="hybridMultilevel"/>
    <w:tmpl w:val="A9EA24F6"/>
    <w:lvl w:ilvl="0" w:tplc="53FEABDE">
      <w:start w:val="1"/>
      <w:numFmt w:val="bullet"/>
      <w:pStyle w:val="1"/>
      <w:lvlText w:val=""/>
      <w:lvlJc w:val="left"/>
      <w:pPr>
        <w:ind w:left="717" w:hanging="360"/>
      </w:pPr>
      <w:rPr>
        <w:rFonts w:ascii="Symbol" w:hAnsi="Symbol" w:hint="default"/>
        <w:color w:val="auto"/>
      </w:rPr>
    </w:lvl>
    <w:lvl w:ilvl="1" w:tplc="241A0003">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 w15:restartNumberingAfterBreak="0">
    <w:nsid w:val="0BF722B6"/>
    <w:multiLevelType w:val="multilevel"/>
    <w:tmpl w:val="5A469964"/>
    <w:lvl w:ilvl="0">
      <w:start w:val="1"/>
      <w:numFmt w:val="decimal"/>
      <w:pStyle w:val="02Glava1"/>
      <w:lvlText w:val="%1."/>
      <w:lvlJc w:val="left"/>
      <w:pPr>
        <w:ind w:left="360" w:hanging="360"/>
      </w:pPr>
    </w:lvl>
    <w:lvl w:ilvl="1">
      <w:start w:val="1"/>
      <w:numFmt w:val="decimal"/>
      <w:pStyle w:val="03Glava11"/>
      <w:lvlText w:val="%1.%2."/>
      <w:lvlJc w:val="left"/>
      <w:pPr>
        <w:ind w:left="792" w:hanging="432"/>
      </w:pPr>
    </w:lvl>
    <w:lvl w:ilvl="2">
      <w:start w:val="1"/>
      <w:numFmt w:val="decimal"/>
      <w:pStyle w:val="04Glava111"/>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E0A41FD"/>
    <w:multiLevelType w:val="hybridMultilevel"/>
    <w:tmpl w:val="89947678"/>
    <w:lvl w:ilvl="0" w:tplc="08090005">
      <w:start w:val="1"/>
      <w:numFmt w:val="bullet"/>
      <w:lvlText w:val=""/>
      <w:lvlJc w:val="left"/>
      <w:pPr>
        <w:ind w:left="3594" w:hanging="360"/>
      </w:pPr>
      <w:rPr>
        <w:rFonts w:ascii="Wingdings" w:hAnsi="Wingdings" w:hint="default"/>
        <w:color w:val="auto"/>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F92742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0FD80FFC"/>
    <w:multiLevelType w:val="multilevel"/>
    <w:tmpl w:val="B248F40C"/>
    <w:lvl w:ilvl="0">
      <w:start w:val="4"/>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0EA0BA2"/>
    <w:multiLevelType w:val="multilevel"/>
    <w:tmpl w:val="16A89B3C"/>
    <w:lvl w:ilvl="0">
      <w:start w:val="1"/>
      <w:numFmt w:val="russianLower"/>
      <w:pStyle w:val="nabrajanjeslova"/>
      <w:lvlText w:val="%1)"/>
      <w:lvlJc w:val="left"/>
      <w:pPr>
        <w:tabs>
          <w:tab w:val="num" w:pos="0"/>
        </w:tabs>
        <w:ind w:left="1021" w:hanging="301"/>
      </w:pPr>
      <w:rPr>
        <w:rFonts w:ascii="Cambria" w:hAnsi="Cambria" w:hint="default"/>
        <w:sz w:val="22"/>
        <w:szCs w:val="22"/>
      </w:rPr>
    </w:lvl>
    <w:lvl w:ilvl="1">
      <w:start w:val="1"/>
      <w:numFmt w:val="lowerLetter"/>
      <w:lvlText w:val="%2)"/>
      <w:lvlJc w:val="left"/>
      <w:pPr>
        <w:tabs>
          <w:tab w:val="num" w:pos="2897"/>
        </w:tabs>
        <w:ind w:left="2897" w:hanging="360"/>
      </w:pPr>
      <w:rPr>
        <w:rFonts w:hint="default"/>
      </w:rPr>
    </w:lvl>
    <w:lvl w:ilvl="2">
      <w:start w:val="1"/>
      <w:numFmt w:val="lowerRoman"/>
      <w:lvlText w:val="%3)"/>
      <w:lvlJc w:val="left"/>
      <w:pPr>
        <w:tabs>
          <w:tab w:val="num" w:pos="3257"/>
        </w:tabs>
        <w:ind w:left="3257" w:hanging="360"/>
      </w:pPr>
      <w:rPr>
        <w:rFonts w:hint="default"/>
      </w:rPr>
    </w:lvl>
    <w:lvl w:ilvl="3">
      <w:start w:val="1"/>
      <w:numFmt w:val="decimal"/>
      <w:lvlText w:val="(%4)"/>
      <w:lvlJc w:val="left"/>
      <w:pPr>
        <w:tabs>
          <w:tab w:val="num" w:pos="3617"/>
        </w:tabs>
        <w:ind w:left="3617" w:hanging="360"/>
      </w:pPr>
      <w:rPr>
        <w:rFonts w:hint="default"/>
      </w:rPr>
    </w:lvl>
    <w:lvl w:ilvl="4">
      <w:start w:val="1"/>
      <w:numFmt w:val="lowerLetter"/>
      <w:lvlText w:val="(%5)"/>
      <w:lvlJc w:val="left"/>
      <w:pPr>
        <w:tabs>
          <w:tab w:val="num" w:pos="3977"/>
        </w:tabs>
        <w:ind w:left="3977" w:hanging="360"/>
      </w:pPr>
      <w:rPr>
        <w:rFonts w:hint="default"/>
      </w:rPr>
    </w:lvl>
    <w:lvl w:ilvl="5">
      <w:start w:val="1"/>
      <w:numFmt w:val="lowerRoman"/>
      <w:lvlText w:val="(%6)"/>
      <w:lvlJc w:val="left"/>
      <w:pPr>
        <w:tabs>
          <w:tab w:val="num" w:pos="4337"/>
        </w:tabs>
        <w:ind w:left="4337" w:hanging="360"/>
      </w:pPr>
      <w:rPr>
        <w:rFonts w:hint="default"/>
      </w:rPr>
    </w:lvl>
    <w:lvl w:ilvl="6">
      <w:start w:val="1"/>
      <w:numFmt w:val="decimal"/>
      <w:lvlText w:val="%7."/>
      <w:lvlJc w:val="left"/>
      <w:pPr>
        <w:tabs>
          <w:tab w:val="num" w:pos="4697"/>
        </w:tabs>
        <w:ind w:left="4697" w:hanging="360"/>
      </w:pPr>
      <w:rPr>
        <w:rFonts w:hint="default"/>
      </w:rPr>
    </w:lvl>
    <w:lvl w:ilvl="7">
      <w:start w:val="1"/>
      <w:numFmt w:val="lowerLetter"/>
      <w:lvlText w:val="%8."/>
      <w:lvlJc w:val="left"/>
      <w:pPr>
        <w:tabs>
          <w:tab w:val="num" w:pos="5057"/>
        </w:tabs>
        <w:ind w:left="5057" w:hanging="360"/>
      </w:pPr>
      <w:rPr>
        <w:rFonts w:hint="default"/>
      </w:rPr>
    </w:lvl>
    <w:lvl w:ilvl="8">
      <w:start w:val="1"/>
      <w:numFmt w:val="lowerRoman"/>
      <w:lvlText w:val="%9."/>
      <w:lvlJc w:val="left"/>
      <w:pPr>
        <w:tabs>
          <w:tab w:val="num" w:pos="5417"/>
        </w:tabs>
        <w:ind w:left="5417" w:hanging="360"/>
      </w:pPr>
      <w:rPr>
        <w:rFonts w:hint="default"/>
      </w:rPr>
    </w:lvl>
  </w:abstractNum>
  <w:abstractNum w:abstractNumId="9" w15:restartNumberingAfterBreak="0">
    <w:nsid w:val="110F2C61"/>
    <w:multiLevelType w:val="multilevel"/>
    <w:tmpl w:val="379CC9C0"/>
    <w:lvl w:ilvl="0">
      <w:start w:val="1"/>
      <w:numFmt w:val="bullet"/>
      <w:pStyle w:val="nabrajanjebulet5"/>
      <w:lvlText w:val=""/>
      <w:lvlJc w:val="left"/>
      <w:pPr>
        <w:tabs>
          <w:tab w:val="num" w:pos="0"/>
        </w:tabs>
        <w:ind w:left="947" w:hanging="227"/>
      </w:pPr>
      <w:rPr>
        <w:rFonts w:ascii="Wingdings" w:hAnsi="Wingdings" w:hint="default"/>
      </w:rPr>
    </w:lvl>
    <w:lvl w:ilvl="1">
      <w:start w:val="1"/>
      <w:numFmt w:val="bullet"/>
      <w:lvlText w:val=""/>
      <w:lvlJc w:val="left"/>
      <w:pPr>
        <w:tabs>
          <w:tab w:val="num" w:pos="2880"/>
        </w:tabs>
        <w:ind w:left="2880" w:hanging="360"/>
      </w:pPr>
      <w:rPr>
        <w:rFonts w:ascii="Wingdings" w:hAnsi="Wingdings" w:hint="default"/>
      </w:rPr>
    </w:lvl>
    <w:lvl w:ilvl="2">
      <w:start w:val="1"/>
      <w:numFmt w:val="bullet"/>
      <w:lvlText w:val=""/>
      <w:lvlJc w:val="left"/>
      <w:pPr>
        <w:tabs>
          <w:tab w:val="num" w:pos="3240"/>
        </w:tabs>
        <w:ind w:left="324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
      <w:lvlJc w:val="left"/>
      <w:pPr>
        <w:tabs>
          <w:tab w:val="num" w:pos="3960"/>
        </w:tabs>
        <w:ind w:left="3960" w:hanging="360"/>
      </w:pPr>
      <w:rPr>
        <w:rFonts w:ascii="Symbol" w:hAnsi="Symbol"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4680"/>
        </w:tabs>
        <w:ind w:left="4680" w:hanging="360"/>
      </w:pPr>
      <w:rPr>
        <w:rFonts w:ascii="Wingdings" w:hAnsi="Wingdings" w:hint="default"/>
      </w:rPr>
    </w:lvl>
    <w:lvl w:ilvl="7">
      <w:start w:val="1"/>
      <w:numFmt w:val="bullet"/>
      <w:lvlText w:val=""/>
      <w:lvlJc w:val="left"/>
      <w:pPr>
        <w:tabs>
          <w:tab w:val="num" w:pos="5040"/>
        </w:tabs>
        <w:ind w:left="5040" w:hanging="360"/>
      </w:pPr>
      <w:rPr>
        <w:rFonts w:ascii="Symbol" w:hAnsi="Symbol" w:hint="default"/>
      </w:rPr>
    </w:lvl>
    <w:lvl w:ilvl="8">
      <w:start w:val="1"/>
      <w:numFmt w:val="bullet"/>
      <w:lvlText w:val=""/>
      <w:lvlJc w:val="left"/>
      <w:pPr>
        <w:tabs>
          <w:tab w:val="num" w:pos="5400"/>
        </w:tabs>
        <w:ind w:left="5400" w:hanging="360"/>
      </w:pPr>
      <w:rPr>
        <w:rFonts w:ascii="Symbol" w:hAnsi="Symbol" w:hint="default"/>
      </w:rPr>
    </w:lvl>
  </w:abstractNum>
  <w:abstractNum w:abstractNumId="10" w15:restartNumberingAfterBreak="0">
    <w:nsid w:val="11E352AE"/>
    <w:multiLevelType w:val="hybridMultilevel"/>
    <w:tmpl w:val="922AF924"/>
    <w:lvl w:ilvl="0" w:tplc="704204CA">
      <w:start w:val="1"/>
      <w:numFmt w:val="bullet"/>
      <w:pStyle w:val="bullets"/>
      <w:lvlText w:val=""/>
      <w:lvlJc w:val="left"/>
      <w:pPr>
        <w:ind w:left="5760" w:hanging="360"/>
      </w:pPr>
      <w:rPr>
        <w:rFonts w:ascii="Symbol" w:hAnsi="Symbol" w:hint="default"/>
        <w:color w:val="auto"/>
      </w:rPr>
    </w:lvl>
    <w:lvl w:ilvl="1" w:tplc="241A0003">
      <w:start w:val="1"/>
      <w:numFmt w:val="bullet"/>
      <w:lvlText w:val="o"/>
      <w:lvlJc w:val="left"/>
      <w:pPr>
        <w:ind w:left="6840" w:hanging="360"/>
      </w:pPr>
      <w:rPr>
        <w:rFonts w:ascii="Courier New" w:hAnsi="Courier New" w:cs="Courier New" w:hint="default"/>
      </w:rPr>
    </w:lvl>
    <w:lvl w:ilvl="2" w:tplc="241A0005" w:tentative="1">
      <w:start w:val="1"/>
      <w:numFmt w:val="bullet"/>
      <w:lvlText w:val=""/>
      <w:lvlJc w:val="left"/>
      <w:pPr>
        <w:ind w:left="7560" w:hanging="360"/>
      </w:pPr>
      <w:rPr>
        <w:rFonts w:ascii="Wingdings" w:hAnsi="Wingdings" w:hint="default"/>
      </w:rPr>
    </w:lvl>
    <w:lvl w:ilvl="3" w:tplc="241A0001" w:tentative="1">
      <w:start w:val="1"/>
      <w:numFmt w:val="bullet"/>
      <w:lvlText w:val=""/>
      <w:lvlJc w:val="left"/>
      <w:pPr>
        <w:ind w:left="8280" w:hanging="360"/>
      </w:pPr>
      <w:rPr>
        <w:rFonts w:ascii="Symbol" w:hAnsi="Symbol" w:hint="default"/>
      </w:rPr>
    </w:lvl>
    <w:lvl w:ilvl="4" w:tplc="241A0003" w:tentative="1">
      <w:start w:val="1"/>
      <w:numFmt w:val="bullet"/>
      <w:lvlText w:val="o"/>
      <w:lvlJc w:val="left"/>
      <w:pPr>
        <w:ind w:left="9000" w:hanging="360"/>
      </w:pPr>
      <w:rPr>
        <w:rFonts w:ascii="Courier New" w:hAnsi="Courier New" w:cs="Courier New" w:hint="default"/>
      </w:rPr>
    </w:lvl>
    <w:lvl w:ilvl="5" w:tplc="241A0005" w:tentative="1">
      <w:start w:val="1"/>
      <w:numFmt w:val="bullet"/>
      <w:lvlText w:val=""/>
      <w:lvlJc w:val="left"/>
      <w:pPr>
        <w:ind w:left="9720" w:hanging="360"/>
      </w:pPr>
      <w:rPr>
        <w:rFonts w:ascii="Wingdings" w:hAnsi="Wingdings" w:hint="default"/>
      </w:rPr>
    </w:lvl>
    <w:lvl w:ilvl="6" w:tplc="241A0001" w:tentative="1">
      <w:start w:val="1"/>
      <w:numFmt w:val="bullet"/>
      <w:lvlText w:val=""/>
      <w:lvlJc w:val="left"/>
      <w:pPr>
        <w:ind w:left="10440" w:hanging="360"/>
      </w:pPr>
      <w:rPr>
        <w:rFonts w:ascii="Symbol" w:hAnsi="Symbol" w:hint="default"/>
      </w:rPr>
    </w:lvl>
    <w:lvl w:ilvl="7" w:tplc="241A0003" w:tentative="1">
      <w:start w:val="1"/>
      <w:numFmt w:val="bullet"/>
      <w:lvlText w:val="o"/>
      <w:lvlJc w:val="left"/>
      <w:pPr>
        <w:ind w:left="11160" w:hanging="360"/>
      </w:pPr>
      <w:rPr>
        <w:rFonts w:ascii="Courier New" w:hAnsi="Courier New" w:cs="Courier New" w:hint="default"/>
      </w:rPr>
    </w:lvl>
    <w:lvl w:ilvl="8" w:tplc="241A0005" w:tentative="1">
      <w:start w:val="1"/>
      <w:numFmt w:val="bullet"/>
      <w:lvlText w:val=""/>
      <w:lvlJc w:val="left"/>
      <w:pPr>
        <w:ind w:left="11880" w:hanging="360"/>
      </w:pPr>
      <w:rPr>
        <w:rFonts w:ascii="Wingdings" w:hAnsi="Wingdings" w:hint="default"/>
      </w:rPr>
    </w:lvl>
  </w:abstractNum>
  <w:abstractNum w:abstractNumId="11" w15:restartNumberingAfterBreak="0">
    <w:nsid w:val="1AC108E4"/>
    <w:multiLevelType w:val="multilevel"/>
    <w:tmpl w:val="77DEEF50"/>
    <w:lvl w:ilvl="0">
      <w:start w:val="1"/>
      <w:numFmt w:val="bullet"/>
      <w:pStyle w:val="nabrajanjebulet3"/>
      <w:lvlText w:val="○"/>
      <w:lvlJc w:val="left"/>
      <w:pPr>
        <w:tabs>
          <w:tab w:val="num" w:pos="0"/>
        </w:tabs>
        <w:ind w:left="947" w:hanging="227"/>
      </w:pPr>
      <w:rPr>
        <w:rFonts w:ascii="Times New Roman" w:hAnsi="Times New Roman" w:cs="Times New Roman" w:hint="default"/>
      </w:rPr>
    </w:lvl>
    <w:lvl w:ilvl="1">
      <w:start w:val="1"/>
      <w:numFmt w:val="bullet"/>
      <w:lvlText w:val=""/>
      <w:lvlJc w:val="left"/>
      <w:pPr>
        <w:tabs>
          <w:tab w:val="num" w:pos="2880"/>
        </w:tabs>
        <w:ind w:left="2880" w:hanging="360"/>
      </w:pPr>
      <w:rPr>
        <w:rFonts w:ascii="Wingdings" w:hAnsi="Wingdings" w:hint="default"/>
      </w:rPr>
    </w:lvl>
    <w:lvl w:ilvl="2">
      <w:start w:val="1"/>
      <w:numFmt w:val="bullet"/>
      <w:lvlText w:val=""/>
      <w:lvlJc w:val="left"/>
      <w:pPr>
        <w:tabs>
          <w:tab w:val="num" w:pos="3240"/>
        </w:tabs>
        <w:ind w:left="324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
      <w:lvlJc w:val="left"/>
      <w:pPr>
        <w:tabs>
          <w:tab w:val="num" w:pos="3960"/>
        </w:tabs>
        <w:ind w:left="3960" w:hanging="360"/>
      </w:pPr>
      <w:rPr>
        <w:rFonts w:ascii="Symbol" w:hAnsi="Symbol"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4680"/>
        </w:tabs>
        <w:ind w:left="4680" w:hanging="360"/>
      </w:pPr>
      <w:rPr>
        <w:rFonts w:ascii="Wingdings" w:hAnsi="Wingdings" w:hint="default"/>
      </w:rPr>
    </w:lvl>
    <w:lvl w:ilvl="7">
      <w:start w:val="1"/>
      <w:numFmt w:val="bullet"/>
      <w:lvlText w:val=""/>
      <w:lvlJc w:val="left"/>
      <w:pPr>
        <w:tabs>
          <w:tab w:val="num" w:pos="5040"/>
        </w:tabs>
        <w:ind w:left="5040" w:hanging="360"/>
      </w:pPr>
      <w:rPr>
        <w:rFonts w:ascii="Symbol" w:hAnsi="Symbol" w:hint="default"/>
      </w:rPr>
    </w:lvl>
    <w:lvl w:ilvl="8">
      <w:start w:val="1"/>
      <w:numFmt w:val="bullet"/>
      <w:lvlText w:val=""/>
      <w:lvlJc w:val="left"/>
      <w:pPr>
        <w:tabs>
          <w:tab w:val="num" w:pos="5400"/>
        </w:tabs>
        <w:ind w:left="5400" w:hanging="360"/>
      </w:pPr>
      <w:rPr>
        <w:rFonts w:ascii="Symbol" w:hAnsi="Symbol" w:hint="default"/>
      </w:rPr>
    </w:lvl>
  </w:abstractNum>
  <w:abstractNum w:abstractNumId="12" w15:restartNumberingAfterBreak="0">
    <w:nsid w:val="1B0011A9"/>
    <w:multiLevelType w:val="hybridMultilevel"/>
    <w:tmpl w:val="9FB2D672"/>
    <w:lvl w:ilvl="0" w:tplc="7E089D78">
      <w:start w:val="1"/>
      <w:numFmt w:val="decimal"/>
      <w:pStyle w:val="a"/>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B1B6CD9"/>
    <w:multiLevelType w:val="multilevel"/>
    <w:tmpl w:val="20E0817C"/>
    <w:lvl w:ilvl="0">
      <w:start w:val="10"/>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BE05CD3"/>
    <w:multiLevelType w:val="hybridMultilevel"/>
    <w:tmpl w:val="078AA92C"/>
    <w:lvl w:ilvl="0" w:tplc="67A46A54">
      <w:start w:val="1"/>
      <w:numFmt w:val="decimal"/>
      <w:pStyle w:val="01"/>
      <w:lvlText w:val="П%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B684405"/>
    <w:multiLevelType w:val="multilevel"/>
    <w:tmpl w:val="3078EF74"/>
    <w:lvl w:ilvl="0">
      <w:start w:val="1"/>
      <w:numFmt w:val="decimal"/>
      <w:pStyle w:val="nabrajanjebrojeva"/>
      <w:lvlText w:val="%1)"/>
      <w:lvlJc w:val="left"/>
      <w:pPr>
        <w:tabs>
          <w:tab w:val="num" w:pos="1021"/>
        </w:tabs>
        <w:ind w:left="1021" w:hanging="301"/>
      </w:pPr>
      <w:rPr>
        <w:rFonts w:ascii="Cambria" w:hAnsi="Cambria" w:hint="default"/>
      </w:rPr>
    </w:lvl>
    <w:lvl w:ilvl="1">
      <w:start w:val="1"/>
      <w:numFmt w:val="lowerLetter"/>
      <w:lvlText w:val="%2)"/>
      <w:lvlJc w:val="left"/>
      <w:pPr>
        <w:tabs>
          <w:tab w:val="num" w:pos="2160"/>
        </w:tabs>
        <w:ind w:left="2160" w:hanging="360"/>
      </w:pPr>
      <w:rPr>
        <w:rFonts w:hint="default"/>
      </w:rPr>
    </w:lvl>
    <w:lvl w:ilvl="2">
      <w:start w:val="1"/>
      <w:numFmt w:val="lowerRoman"/>
      <w:lvlText w:val="%3)"/>
      <w:lvlJc w:val="left"/>
      <w:pPr>
        <w:tabs>
          <w:tab w:val="num" w:pos="2520"/>
        </w:tabs>
        <w:ind w:left="2520" w:hanging="36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left"/>
      <w:pPr>
        <w:tabs>
          <w:tab w:val="num" w:pos="3600"/>
        </w:tabs>
        <w:ind w:left="3600" w:hanging="360"/>
      </w:pPr>
      <w:rPr>
        <w:rFonts w:hint="default"/>
      </w:rPr>
    </w:lvl>
    <w:lvl w:ilvl="6">
      <w:start w:val="1"/>
      <w:numFmt w:val="decimal"/>
      <w:lvlText w:val="%7."/>
      <w:lvlJc w:val="left"/>
      <w:pPr>
        <w:tabs>
          <w:tab w:val="num" w:pos="3960"/>
        </w:tabs>
        <w:ind w:left="3960" w:hanging="360"/>
      </w:pPr>
      <w:rPr>
        <w:rFonts w:hint="default"/>
      </w:rPr>
    </w:lvl>
    <w:lvl w:ilvl="7">
      <w:start w:val="1"/>
      <w:numFmt w:val="lowerLetter"/>
      <w:lvlText w:val="%8."/>
      <w:lvlJc w:val="left"/>
      <w:pPr>
        <w:tabs>
          <w:tab w:val="num" w:pos="4320"/>
        </w:tabs>
        <w:ind w:left="4320" w:hanging="360"/>
      </w:pPr>
      <w:rPr>
        <w:rFonts w:hint="default"/>
      </w:rPr>
    </w:lvl>
    <w:lvl w:ilvl="8">
      <w:start w:val="1"/>
      <w:numFmt w:val="lowerRoman"/>
      <w:lvlText w:val="%9."/>
      <w:lvlJc w:val="left"/>
      <w:pPr>
        <w:tabs>
          <w:tab w:val="num" w:pos="4680"/>
        </w:tabs>
        <w:ind w:left="4680" w:hanging="360"/>
      </w:pPr>
      <w:rPr>
        <w:rFonts w:hint="default"/>
      </w:rPr>
    </w:lvl>
  </w:abstractNum>
  <w:abstractNum w:abstractNumId="16" w15:restartNumberingAfterBreak="0">
    <w:nsid w:val="3C3A421C"/>
    <w:multiLevelType w:val="multilevel"/>
    <w:tmpl w:val="8DC2D1AC"/>
    <w:lvl w:ilvl="0">
      <w:start w:val="1"/>
      <w:numFmt w:val="bullet"/>
      <w:pStyle w:val="nabrajanjebulet1"/>
      <w:lvlText w:val=""/>
      <w:lvlJc w:val="left"/>
      <w:pPr>
        <w:tabs>
          <w:tab w:val="num" w:pos="0"/>
        </w:tabs>
        <w:ind w:left="947" w:hanging="227"/>
      </w:pPr>
      <w:rPr>
        <w:rFonts w:ascii="Symbol" w:hAnsi="Symbol" w:hint="default"/>
      </w:rPr>
    </w:lvl>
    <w:lvl w:ilvl="1">
      <w:start w:val="1"/>
      <w:numFmt w:val="bullet"/>
      <w:lvlText w:val=""/>
      <w:lvlJc w:val="left"/>
      <w:pPr>
        <w:tabs>
          <w:tab w:val="num" w:pos="2160"/>
        </w:tabs>
        <w:ind w:left="2160" w:hanging="360"/>
      </w:pPr>
      <w:rPr>
        <w:rFonts w:ascii="Wingdings" w:hAnsi="Wingdings" w:hint="default"/>
      </w:rPr>
    </w:lvl>
    <w:lvl w:ilvl="2">
      <w:start w:val="1"/>
      <w:numFmt w:val="bullet"/>
      <w:lvlText w:val=""/>
      <w:lvlJc w:val="left"/>
      <w:pPr>
        <w:tabs>
          <w:tab w:val="num" w:pos="2520"/>
        </w:tabs>
        <w:ind w:left="252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
      <w:lvlJc w:val="left"/>
      <w:pPr>
        <w:tabs>
          <w:tab w:val="num" w:pos="3240"/>
        </w:tabs>
        <w:ind w:left="3240" w:hanging="360"/>
      </w:pPr>
      <w:rPr>
        <w:rFonts w:ascii="Symbol" w:hAnsi="Symbol" w:hint="default"/>
      </w:rPr>
    </w:lvl>
    <w:lvl w:ilvl="5">
      <w:start w:val="1"/>
      <w:numFmt w:val="bullet"/>
      <w:lvlText w:val=""/>
      <w:lvlJc w:val="left"/>
      <w:pPr>
        <w:tabs>
          <w:tab w:val="num" w:pos="3600"/>
        </w:tabs>
        <w:ind w:left="3600" w:hanging="360"/>
      </w:pPr>
      <w:rPr>
        <w:rFonts w:ascii="Wingdings" w:hAnsi="Wingdings" w:hint="default"/>
      </w:rPr>
    </w:lvl>
    <w:lvl w:ilvl="6">
      <w:start w:val="1"/>
      <w:numFmt w:val="bullet"/>
      <w:lvlText w:val=""/>
      <w:lvlJc w:val="left"/>
      <w:pPr>
        <w:tabs>
          <w:tab w:val="num" w:pos="3960"/>
        </w:tabs>
        <w:ind w:left="3960" w:hanging="360"/>
      </w:pPr>
      <w:rPr>
        <w:rFonts w:ascii="Wingdings" w:hAnsi="Wingdings" w:hint="default"/>
      </w:rPr>
    </w:lvl>
    <w:lvl w:ilvl="7">
      <w:start w:val="1"/>
      <w:numFmt w:val="bullet"/>
      <w:lvlText w:val=""/>
      <w:lvlJc w:val="left"/>
      <w:pPr>
        <w:tabs>
          <w:tab w:val="num" w:pos="4320"/>
        </w:tabs>
        <w:ind w:left="4320" w:hanging="360"/>
      </w:pPr>
      <w:rPr>
        <w:rFonts w:ascii="Symbol" w:hAnsi="Symbol" w:hint="default"/>
      </w:rPr>
    </w:lvl>
    <w:lvl w:ilvl="8">
      <w:start w:val="1"/>
      <w:numFmt w:val="bullet"/>
      <w:lvlText w:val=""/>
      <w:lvlJc w:val="left"/>
      <w:pPr>
        <w:tabs>
          <w:tab w:val="num" w:pos="4680"/>
        </w:tabs>
        <w:ind w:left="4680" w:hanging="360"/>
      </w:pPr>
      <w:rPr>
        <w:rFonts w:ascii="Symbol" w:hAnsi="Symbol" w:hint="default"/>
      </w:rPr>
    </w:lvl>
  </w:abstractNum>
  <w:abstractNum w:abstractNumId="17" w15:restartNumberingAfterBreak="0">
    <w:nsid w:val="3EBF5B70"/>
    <w:multiLevelType w:val="hybridMultilevel"/>
    <w:tmpl w:val="C28C138C"/>
    <w:lvl w:ilvl="0" w:tplc="1EFE46E2">
      <w:start w:val="3"/>
      <w:numFmt w:val="bullet"/>
      <w:lvlText w:val="-"/>
      <w:lvlJc w:val="left"/>
      <w:pPr>
        <w:ind w:left="720" w:hanging="360"/>
      </w:pPr>
      <w:rPr>
        <w:rFonts w:ascii="Times New Roman" w:eastAsiaTheme="minorHAnsi" w:hAnsi="Times New Roman" w:cs="Times New Roman" w:hint="default"/>
      </w:rPr>
    </w:lvl>
    <w:lvl w:ilvl="1" w:tplc="1C1A0003" w:tentative="1">
      <w:start w:val="1"/>
      <w:numFmt w:val="bullet"/>
      <w:lvlText w:val="o"/>
      <w:lvlJc w:val="left"/>
      <w:pPr>
        <w:ind w:left="1440" w:hanging="360"/>
      </w:pPr>
      <w:rPr>
        <w:rFonts w:ascii="Courier New" w:hAnsi="Courier New" w:cs="Courier New" w:hint="default"/>
      </w:rPr>
    </w:lvl>
    <w:lvl w:ilvl="2" w:tplc="1C1A0005" w:tentative="1">
      <w:start w:val="1"/>
      <w:numFmt w:val="bullet"/>
      <w:lvlText w:val=""/>
      <w:lvlJc w:val="left"/>
      <w:pPr>
        <w:ind w:left="2160" w:hanging="360"/>
      </w:pPr>
      <w:rPr>
        <w:rFonts w:ascii="Wingdings" w:hAnsi="Wingdings" w:hint="default"/>
      </w:rPr>
    </w:lvl>
    <w:lvl w:ilvl="3" w:tplc="1C1A0001" w:tentative="1">
      <w:start w:val="1"/>
      <w:numFmt w:val="bullet"/>
      <w:lvlText w:val=""/>
      <w:lvlJc w:val="left"/>
      <w:pPr>
        <w:ind w:left="2880" w:hanging="360"/>
      </w:pPr>
      <w:rPr>
        <w:rFonts w:ascii="Symbol" w:hAnsi="Symbol" w:hint="default"/>
      </w:rPr>
    </w:lvl>
    <w:lvl w:ilvl="4" w:tplc="1C1A0003" w:tentative="1">
      <w:start w:val="1"/>
      <w:numFmt w:val="bullet"/>
      <w:lvlText w:val="o"/>
      <w:lvlJc w:val="left"/>
      <w:pPr>
        <w:ind w:left="3600" w:hanging="360"/>
      </w:pPr>
      <w:rPr>
        <w:rFonts w:ascii="Courier New" w:hAnsi="Courier New" w:cs="Courier New" w:hint="default"/>
      </w:rPr>
    </w:lvl>
    <w:lvl w:ilvl="5" w:tplc="1C1A0005" w:tentative="1">
      <w:start w:val="1"/>
      <w:numFmt w:val="bullet"/>
      <w:lvlText w:val=""/>
      <w:lvlJc w:val="left"/>
      <w:pPr>
        <w:ind w:left="4320" w:hanging="360"/>
      </w:pPr>
      <w:rPr>
        <w:rFonts w:ascii="Wingdings" w:hAnsi="Wingdings" w:hint="default"/>
      </w:rPr>
    </w:lvl>
    <w:lvl w:ilvl="6" w:tplc="1C1A0001" w:tentative="1">
      <w:start w:val="1"/>
      <w:numFmt w:val="bullet"/>
      <w:lvlText w:val=""/>
      <w:lvlJc w:val="left"/>
      <w:pPr>
        <w:ind w:left="5040" w:hanging="360"/>
      </w:pPr>
      <w:rPr>
        <w:rFonts w:ascii="Symbol" w:hAnsi="Symbol" w:hint="default"/>
      </w:rPr>
    </w:lvl>
    <w:lvl w:ilvl="7" w:tplc="1C1A0003" w:tentative="1">
      <w:start w:val="1"/>
      <w:numFmt w:val="bullet"/>
      <w:lvlText w:val="o"/>
      <w:lvlJc w:val="left"/>
      <w:pPr>
        <w:ind w:left="5760" w:hanging="360"/>
      </w:pPr>
      <w:rPr>
        <w:rFonts w:ascii="Courier New" w:hAnsi="Courier New" w:cs="Courier New" w:hint="default"/>
      </w:rPr>
    </w:lvl>
    <w:lvl w:ilvl="8" w:tplc="1C1A0005" w:tentative="1">
      <w:start w:val="1"/>
      <w:numFmt w:val="bullet"/>
      <w:lvlText w:val=""/>
      <w:lvlJc w:val="left"/>
      <w:pPr>
        <w:ind w:left="6480" w:hanging="360"/>
      </w:pPr>
      <w:rPr>
        <w:rFonts w:ascii="Wingdings" w:hAnsi="Wingdings" w:hint="default"/>
      </w:rPr>
    </w:lvl>
  </w:abstractNum>
  <w:abstractNum w:abstractNumId="18" w15:restartNumberingAfterBreak="0">
    <w:nsid w:val="4040147E"/>
    <w:multiLevelType w:val="multilevel"/>
    <w:tmpl w:val="E35C0222"/>
    <w:lvl w:ilvl="0">
      <w:start w:val="1"/>
      <w:numFmt w:val="decimal"/>
      <w:pStyle w:val="Literatura"/>
      <w:lvlText w:val="[%1]"/>
      <w:lvlJc w:val="left"/>
      <w:pPr>
        <w:tabs>
          <w:tab w:val="num" w:pos="454"/>
        </w:tabs>
        <w:ind w:left="454" w:hanging="454"/>
      </w:pPr>
      <w:rPr>
        <w:rFonts w:ascii="Cambria" w:hAnsi="Cambria" w:hint="default"/>
        <w:color w:val="auto"/>
        <w:sz w:val="22"/>
        <w:szCs w:val="22"/>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4680"/>
        </w:tabs>
        <w:ind w:left="4680" w:hanging="1800"/>
      </w:pPr>
      <w:rPr>
        <w:rFonts w:hint="default"/>
      </w:rPr>
    </w:lvl>
  </w:abstractNum>
  <w:abstractNum w:abstractNumId="19" w15:restartNumberingAfterBreak="0">
    <w:nsid w:val="503D74CD"/>
    <w:multiLevelType w:val="hybridMultilevel"/>
    <w:tmpl w:val="63BCC1B8"/>
    <w:lvl w:ilvl="0" w:tplc="F9FA6E52">
      <w:start w:val="1"/>
      <w:numFmt w:val="bullet"/>
      <w:lvlText w:val=""/>
      <w:lvlJc w:val="left"/>
      <w:pPr>
        <w:ind w:left="3594" w:hanging="360"/>
      </w:pPr>
      <w:rPr>
        <w:rFonts w:ascii="Symbol" w:hAnsi="Symbol" w:hint="default"/>
        <w:color w:val="auto"/>
      </w:rPr>
    </w:lvl>
    <w:lvl w:ilvl="1" w:tplc="08090005">
      <w:start w:val="1"/>
      <w:numFmt w:val="bullet"/>
      <w:lvlText w:val=""/>
      <w:lvlJc w:val="left"/>
      <w:pPr>
        <w:ind w:left="1440" w:hanging="360"/>
      </w:pPr>
      <w:rPr>
        <w:rFonts w:ascii="Wingdings" w:hAnsi="Wingdings"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40E6FE2"/>
    <w:multiLevelType w:val="multilevel"/>
    <w:tmpl w:val="DAA47D74"/>
    <w:lvl w:ilvl="0">
      <w:start w:val="1"/>
      <w:numFmt w:val="decimal"/>
      <w:lvlText w:val="%1."/>
      <w:lvlJc w:val="left"/>
      <w:pPr>
        <w:ind w:left="360" w:hanging="360"/>
      </w:pPr>
      <w:rPr>
        <w:rFonts w:ascii="Times New Roman" w:hAnsi="Times New Roman" w:hint="default"/>
        <w:b/>
        <w:bCs w:val="0"/>
        <w:i w:val="0"/>
        <w:iCs w:val="0"/>
        <w:caps w:val="0"/>
        <w:smallCaps w:val="0"/>
        <w:strike w:val="0"/>
        <w:dstrike w:val="0"/>
        <w:noProof w:val="0"/>
        <w:vanish w:val="0"/>
        <w:color w:val="000000"/>
        <w:spacing w:val="0"/>
        <w:kern w:val="0"/>
        <w:position w:val="0"/>
        <w:sz w:val="28"/>
        <w:szCs w:val="4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567"/>
        </w:tabs>
        <w:ind w:left="851" w:hanging="851"/>
      </w:pPr>
      <w:rPr>
        <w:rFonts w:hint="default"/>
      </w:rPr>
    </w:lvl>
    <w:lvl w:ilvl="2">
      <w:start w:val="1"/>
      <w:numFmt w:val="decimal"/>
      <w:pStyle w:val="Heading3"/>
      <w:lvlText w:val="%1.%2.%3."/>
      <w:lvlJc w:val="left"/>
      <w:pPr>
        <w:tabs>
          <w:tab w:val="num" w:pos="1872"/>
        </w:tabs>
        <w:ind w:left="1872" w:hanging="1021"/>
      </w:pPr>
      <w:rPr>
        <w:rFonts w:hint="default"/>
      </w:rPr>
    </w:lvl>
    <w:lvl w:ilvl="3">
      <w:start w:val="1"/>
      <w:numFmt w:val="decimal"/>
      <w:pStyle w:val="Heading4"/>
      <w:lvlText w:val="%1.%2.%3.%4."/>
      <w:lvlJc w:val="left"/>
      <w:pPr>
        <w:tabs>
          <w:tab w:val="num" w:pos="1247"/>
        </w:tabs>
        <w:ind w:left="1247" w:hanging="1247"/>
      </w:pPr>
      <w:rPr>
        <w:rFonts w:hint="default"/>
      </w:rPr>
    </w:lvl>
    <w:lvl w:ilvl="4">
      <w:start w:val="1"/>
      <w:numFmt w:val="decimal"/>
      <w:pStyle w:val="Heading5"/>
      <w:lvlText w:val="%1.%2.%3.%4.%5."/>
      <w:lvlJc w:val="left"/>
      <w:pPr>
        <w:tabs>
          <w:tab w:val="num" w:pos="1361"/>
        </w:tabs>
        <w:ind w:left="1361" w:hanging="1361"/>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15:restartNumberingAfterBreak="0">
    <w:nsid w:val="551303BC"/>
    <w:multiLevelType w:val="multilevel"/>
    <w:tmpl w:val="E668B6BA"/>
    <w:lvl w:ilvl="0">
      <w:start w:val="1"/>
      <w:numFmt w:val="bullet"/>
      <w:pStyle w:val="nabrajanjebulet4"/>
      <w:lvlText w:val=""/>
      <w:lvlJc w:val="left"/>
      <w:pPr>
        <w:tabs>
          <w:tab w:val="num" w:pos="0"/>
        </w:tabs>
        <w:ind w:left="947" w:hanging="227"/>
      </w:pPr>
      <w:rPr>
        <w:rFonts w:ascii="Wingdings" w:hAnsi="Wingdings" w:hint="default"/>
      </w:rPr>
    </w:lvl>
    <w:lvl w:ilvl="1">
      <w:start w:val="1"/>
      <w:numFmt w:val="bullet"/>
      <w:lvlText w:val=""/>
      <w:lvlJc w:val="left"/>
      <w:pPr>
        <w:tabs>
          <w:tab w:val="num" w:pos="2160"/>
        </w:tabs>
        <w:ind w:left="2160" w:hanging="360"/>
      </w:pPr>
      <w:rPr>
        <w:rFonts w:ascii="Wingdings" w:hAnsi="Wingdings" w:hint="default"/>
      </w:rPr>
    </w:lvl>
    <w:lvl w:ilvl="2">
      <w:start w:val="1"/>
      <w:numFmt w:val="bullet"/>
      <w:lvlText w:val=""/>
      <w:lvlJc w:val="left"/>
      <w:pPr>
        <w:tabs>
          <w:tab w:val="num" w:pos="2520"/>
        </w:tabs>
        <w:ind w:left="252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
      <w:lvlJc w:val="left"/>
      <w:pPr>
        <w:tabs>
          <w:tab w:val="num" w:pos="3240"/>
        </w:tabs>
        <w:ind w:left="3240" w:hanging="360"/>
      </w:pPr>
      <w:rPr>
        <w:rFonts w:ascii="Symbol" w:hAnsi="Symbol" w:hint="default"/>
      </w:rPr>
    </w:lvl>
    <w:lvl w:ilvl="5">
      <w:start w:val="1"/>
      <w:numFmt w:val="bullet"/>
      <w:lvlText w:val=""/>
      <w:lvlJc w:val="left"/>
      <w:pPr>
        <w:tabs>
          <w:tab w:val="num" w:pos="3600"/>
        </w:tabs>
        <w:ind w:left="3600" w:hanging="360"/>
      </w:pPr>
      <w:rPr>
        <w:rFonts w:ascii="Wingdings" w:hAnsi="Wingdings" w:hint="default"/>
      </w:rPr>
    </w:lvl>
    <w:lvl w:ilvl="6">
      <w:start w:val="1"/>
      <w:numFmt w:val="bullet"/>
      <w:lvlText w:val=""/>
      <w:lvlJc w:val="left"/>
      <w:pPr>
        <w:tabs>
          <w:tab w:val="num" w:pos="3960"/>
        </w:tabs>
        <w:ind w:left="3960" w:hanging="360"/>
      </w:pPr>
      <w:rPr>
        <w:rFonts w:ascii="Wingdings" w:hAnsi="Wingdings" w:hint="default"/>
      </w:rPr>
    </w:lvl>
    <w:lvl w:ilvl="7">
      <w:start w:val="1"/>
      <w:numFmt w:val="bullet"/>
      <w:lvlText w:val=""/>
      <w:lvlJc w:val="left"/>
      <w:pPr>
        <w:tabs>
          <w:tab w:val="num" w:pos="4320"/>
        </w:tabs>
        <w:ind w:left="4320" w:hanging="360"/>
      </w:pPr>
      <w:rPr>
        <w:rFonts w:ascii="Symbol" w:hAnsi="Symbol" w:hint="default"/>
      </w:rPr>
    </w:lvl>
    <w:lvl w:ilvl="8">
      <w:start w:val="1"/>
      <w:numFmt w:val="bullet"/>
      <w:lvlText w:val=""/>
      <w:lvlJc w:val="left"/>
      <w:pPr>
        <w:tabs>
          <w:tab w:val="num" w:pos="4680"/>
        </w:tabs>
        <w:ind w:left="4680" w:hanging="360"/>
      </w:pPr>
      <w:rPr>
        <w:rFonts w:ascii="Symbol" w:hAnsi="Symbol" w:hint="default"/>
      </w:rPr>
    </w:lvl>
  </w:abstractNum>
  <w:abstractNum w:abstractNumId="22" w15:restartNumberingAfterBreak="0">
    <w:nsid w:val="563C16DA"/>
    <w:multiLevelType w:val="hybridMultilevel"/>
    <w:tmpl w:val="DF4C2130"/>
    <w:lvl w:ilvl="0" w:tplc="281A0001">
      <w:start w:val="1"/>
      <w:numFmt w:val="bullet"/>
      <w:lvlText w:val=""/>
      <w:lvlJc w:val="left"/>
      <w:pPr>
        <w:ind w:left="720" w:hanging="360"/>
      </w:pPr>
      <w:rPr>
        <w:rFonts w:ascii="Symbol" w:hAnsi="Symbol" w:hint="default"/>
      </w:rPr>
    </w:lvl>
    <w:lvl w:ilvl="1" w:tplc="281A0003">
      <w:start w:val="1"/>
      <w:numFmt w:val="bullet"/>
      <w:lvlText w:val="o"/>
      <w:lvlJc w:val="left"/>
      <w:pPr>
        <w:ind w:left="1440" w:hanging="360"/>
      </w:pPr>
      <w:rPr>
        <w:rFonts w:ascii="Courier New" w:hAnsi="Courier New" w:hint="default"/>
      </w:rPr>
    </w:lvl>
    <w:lvl w:ilvl="2" w:tplc="281A0005">
      <w:start w:val="1"/>
      <w:numFmt w:val="bullet"/>
      <w:lvlText w:val=""/>
      <w:lvlJc w:val="left"/>
      <w:pPr>
        <w:ind w:left="2160" w:hanging="360"/>
      </w:pPr>
      <w:rPr>
        <w:rFonts w:ascii="Wingdings" w:hAnsi="Wingdings" w:hint="default"/>
      </w:rPr>
    </w:lvl>
    <w:lvl w:ilvl="3" w:tplc="281A0001">
      <w:start w:val="1"/>
      <w:numFmt w:val="bullet"/>
      <w:lvlText w:val=""/>
      <w:lvlJc w:val="left"/>
      <w:pPr>
        <w:ind w:left="2880" w:hanging="360"/>
      </w:pPr>
      <w:rPr>
        <w:rFonts w:ascii="Symbol" w:hAnsi="Symbol" w:hint="default"/>
      </w:rPr>
    </w:lvl>
    <w:lvl w:ilvl="4" w:tplc="281A0003">
      <w:start w:val="1"/>
      <w:numFmt w:val="bullet"/>
      <w:lvlText w:val="o"/>
      <w:lvlJc w:val="left"/>
      <w:pPr>
        <w:ind w:left="3600" w:hanging="360"/>
      </w:pPr>
      <w:rPr>
        <w:rFonts w:ascii="Courier New" w:hAnsi="Courier New" w:hint="default"/>
      </w:rPr>
    </w:lvl>
    <w:lvl w:ilvl="5" w:tplc="281A0005">
      <w:start w:val="1"/>
      <w:numFmt w:val="bullet"/>
      <w:lvlText w:val=""/>
      <w:lvlJc w:val="left"/>
      <w:pPr>
        <w:ind w:left="4320" w:hanging="360"/>
      </w:pPr>
      <w:rPr>
        <w:rFonts w:ascii="Wingdings" w:hAnsi="Wingdings" w:hint="default"/>
      </w:rPr>
    </w:lvl>
    <w:lvl w:ilvl="6" w:tplc="281A0001">
      <w:start w:val="1"/>
      <w:numFmt w:val="bullet"/>
      <w:lvlText w:val=""/>
      <w:lvlJc w:val="left"/>
      <w:pPr>
        <w:ind w:left="5040" w:hanging="360"/>
      </w:pPr>
      <w:rPr>
        <w:rFonts w:ascii="Symbol" w:hAnsi="Symbol" w:hint="default"/>
      </w:rPr>
    </w:lvl>
    <w:lvl w:ilvl="7" w:tplc="281A0003">
      <w:start w:val="1"/>
      <w:numFmt w:val="bullet"/>
      <w:lvlText w:val="o"/>
      <w:lvlJc w:val="left"/>
      <w:pPr>
        <w:ind w:left="5760" w:hanging="360"/>
      </w:pPr>
      <w:rPr>
        <w:rFonts w:ascii="Courier New" w:hAnsi="Courier New" w:hint="default"/>
      </w:rPr>
    </w:lvl>
    <w:lvl w:ilvl="8" w:tplc="281A0005">
      <w:start w:val="1"/>
      <w:numFmt w:val="bullet"/>
      <w:lvlText w:val=""/>
      <w:lvlJc w:val="left"/>
      <w:pPr>
        <w:ind w:left="6480" w:hanging="360"/>
      </w:pPr>
      <w:rPr>
        <w:rFonts w:ascii="Wingdings" w:hAnsi="Wingdings" w:hint="default"/>
      </w:rPr>
    </w:lvl>
  </w:abstractNum>
  <w:abstractNum w:abstractNumId="23" w15:restartNumberingAfterBreak="0">
    <w:nsid w:val="58DF1C78"/>
    <w:multiLevelType w:val="multilevel"/>
    <w:tmpl w:val="EA7647E8"/>
    <w:lvl w:ilvl="0">
      <w:start w:val="1"/>
      <w:numFmt w:val="decimal"/>
      <w:pStyle w:val="1Glava"/>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lvlText w:val="%3."/>
      <w:lvlJc w:val="left"/>
      <w:pPr>
        <w:ind w:left="1080" w:hanging="720"/>
      </w:pPr>
      <w:rPr>
        <w:rFonts w:hint="default"/>
        <w:b/>
        <w:color w:val="5B9BD5"/>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68A12735"/>
    <w:multiLevelType w:val="hybridMultilevel"/>
    <w:tmpl w:val="7F66D4C8"/>
    <w:lvl w:ilvl="0" w:tplc="93DC0678">
      <w:start w:val="1"/>
      <w:numFmt w:val="decimal"/>
      <w:pStyle w:val="02"/>
      <w:lvlText w:val="З%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6A7F51AE"/>
    <w:multiLevelType w:val="multilevel"/>
    <w:tmpl w:val="80CA292C"/>
    <w:lvl w:ilvl="0">
      <w:start w:val="1"/>
      <w:numFmt w:val="bullet"/>
      <w:pStyle w:val="nabrajanjecrtice"/>
      <w:lvlText w:val=""/>
      <w:lvlJc w:val="left"/>
      <w:pPr>
        <w:tabs>
          <w:tab w:val="num" w:pos="0"/>
        </w:tabs>
        <w:ind w:left="947" w:hanging="227"/>
      </w:pPr>
      <w:rPr>
        <w:rFonts w:ascii="Symbol" w:hAnsi="Symbol"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6" w15:restartNumberingAfterBreak="0">
    <w:nsid w:val="6EDC3C82"/>
    <w:multiLevelType w:val="hybridMultilevel"/>
    <w:tmpl w:val="458C711E"/>
    <w:lvl w:ilvl="0" w:tplc="F9FA6E52">
      <w:start w:val="1"/>
      <w:numFmt w:val="bullet"/>
      <w:pStyle w:val="00Nabrajanja"/>
      <w:lvlText w:val=""/>
      <w:lvlJc w:val="left"/>
      <w:pPr>
        <w:ind w:left="3594" w:hanging="360"/>
      </w:pPr>
      <w:rPr>
        <w:rFonts w:ascii="Symbol" w:hAnsi="Symbol" w:hint="default"/>
        <w:color w:val="auto"/>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12E52BD"/>
    <w:multiLevelType w:val="hybridMultilevel"/>
    <w:tmpl w:val="CCE648A8"/>
    <w:lvl w:ilvl="0" w:tplc="08090005">
      <w:start w:val="1"/>
      <w:numFmt w:val="bullet"/>
      <w:lvlText w:val=""/>
      <w:lvlJc w:val="left"/>
      <w:pPr>
        <w:ind w:left="3594" w:hanging="360"/>
      </w:pPr>
      <w:rPr>
        <w:rFonts w:ascii="Wingdings" w:hAnsi="Wingdings" w:hint="default"/>
        <w:color w:val="auto"/>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26010D7"/>
    <w:multiLevelType w:val="multilevel"/>
    <w:tmpl w:val="F7DE8F42"/>
    <w:lvl w:ilvl="0">
      <w:start w:val="1"/>
      <w:numFmt w:val="bullet"/>
      <w:pStyle w:val="nabrajanjebulet2"/>
      <w:lvlText w:val=""/>
      <w:lvlJc w:val="left"/>
      <w:pPr>
        <w:tabs>
          <w:tab w:val="num" w:pos="0"/>
        </w:tabs>
        <w:ind w:left="947" w:hanging="227"/>
      </w:pPr>
      <w:rPr>
        <w:rFonts w:ascii="Symbol" w:hAnsi="Symbol"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9" w15:restartNumberingAfterBreak="0">
    <w:nsid w:val="740A7743"/>
    <w:multiLevelType w:val="multilevel"/>
    <w:tmpl w:val="211A35B6"/>
    <w:lvl w:ilvl="0">
      <w:start w:val="10"/>
      <w:numFmt w:val="decimal"/>
      <w:lvlText w:val="%1"/>
      <w:lvlJc w:val="left"/>
      <w:pPr>
        <w:ind w:left="420" w:hanging="420"/>
      </w:pPr>
      <w:rPr>
        <w:rFonts w:hint="default"/>
      </w:rPr>
    </w:lvl>
    <w:lvl w:ilvl="1">
      <w:start w:val="2"/>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311397137">
    <w:abstractNumId w:val="18"/>
  </w:num>
  <w:num w:numId="2" w16cid:durableId="923143560">
    <w:abstractNumId w:val="20"/>
  </w:num>
  <w:num w:numId="3" w16cid:durableId="638460465">
    <w:abstractNumId w:val="15"/>
  </w:num>
  <w:num w:numId="4" w16cid:durableId="1946382548">
    <w:abstractNumId w:val="16"/>
  </w:num>
  <w:num w:numId="5" w16cid:durableId="1153061938">
    <w:abstractNumId w:val="28"/>
  </w:num>
  <w:num w:numId="6" w16cid:durableId="778377226">
    <w:abstractNumId w:val="11"/>
  </w:num>
  <w:num w:numId="7" w16cid:durableId="1485733797">
    <w:abstractNumId w:val="25"/>
  </w:num>
  <w:num w:numId="8" w16cid:durableId="749543271">
    <w:abstractNumId w:val="8"/>
  </w:num>
  <w:num w:numId="9" w16cid:durableId="1950352385">
    <w:abstractNumId w:val="21"/>
  </w:num>
  <w:num w:numId="10" w16cid:durableId="2073387928">
    <w:abstractNumId w:val="9"/>
  </w:num>
  <w:num w:numId="11" w16cid:durableId="456218525">
    <w:abstractNumId w:val="2"/>
  </w:num>
  <w:num w:numId="12" w16cid:durableId="82726850">
    <w:abstractNumId w:val="6"/>
  </w:num>
  <w:num w:numId="13" w16cid:durableId="1517425916">
    <w:abstractNumId w:val="3"/>
  </w:num>
  <w:num w:numId="14" w16cid:durableId="445580425">
    <w:abstractNumId w:val="24"/>
  </w:num>
  <w:num w:numId="15" w16cid:durableId="254435518">
    <w:abstractNumId w:val="14"/>
  </w:num>
  <w:num w:numId="16" w16cid:durableId="321129526">
    <w:abstractNumId w:val="12"/>
  </w:num>
  <w:num w:numId="17" w16cid:durableId="790244296">
    <w:abstractNumId w:val="23"/>
  </w:num>
  <w:num w:numId="18" w16cid:durableId="347409906">
    <w:abstractNumId w:val="26"/>
  </w:num>
  <w:num w:numId="19" w16cid:durableId="904415839">
    <w:abstractNumId w:val="23"/>
    <w:lvlOverride w:ilvl="0">
      <w:startOverride w:val="3"/>
    </w:lvlOverride>
    <w:lvlOverride w:ilvl="1">
      <w:startOverride w:val="1"/>
    </w:lvlOverride>
  </w:num>
  <w:num w:numId="20" w16cid:durableId="100996753">
    <w:abstractNumId w:val="23"/>
    <w:lvlOverride w:ilvl="0">
      <w:startOverride w:val="5"/>
    </w:lvlOverride>
    <w:lvlOverride w:ilvl="1">
      <w:startOverride w:val="1"/>
    </w:lvlOverride>
  </w:num>
  <w:num w:numId="21" w16cid:durableId="623997082">
    <w:abstractNumId w:val="4"/>
  </w:num>
  <w:num w:numId="22" w16cid:durableId="1804106684">
    <w:abstractNumId w:val="10"/>
  </w:num>
  <w:num w:numId="23" w16cid:durableId="513418748">
    <w:abstractNumId w:val="19"/>
  </w:num>
  <w:num w:numId="24" w16cid:durableId="1204442655">
    <w:abstractNumId w:val="5"/>
  </w:num>
  <w:num w:numId="25" w16cid:durableId="1688941433">
    <w:abstractNumId w:val="27"/>
  </w:num>
  <w:num w:numId="26" w16cid:durableId="173497932">
    <w:abstractNumId w:val="7"/>
  </w:num>
  <w:num w:numId="27" w16cid:durableId="1144389873">
    <w:abstractNumId w:val="1"/>
  </w:num>
  <w:num w:numId="28" w16cid:durableId="1909611717">
    <w:abstractNumId w:val="13"/>
  </w:num>
  <w:num w:numId="29" w16cid:durableId="1914849180">
    <w:abstractNumId w:val="29"/>
  </w:num>
  <w:num w:numId="30" w16cid:durableId="1363477820">
    <w:abstractNumId w:val="22"/>
  </w:num>
  <w:num w:numId="31" w16cid:durableId="1974405047">
    <w:abstractNumId w:val="0"/>
  </w:num>
  <w:num w:numId="32" w16cid:durableId="1384981963">
    <w:abstractNumId w:val="17"/>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mirrorMargins/>
  <w:hideSpellingErrors/>
  <w:hideGrammaticalErrors/>
  <w:activeWritingStyle w:appName="MSWord" w:lang="ru-RU" w:vendorID="64" w:dllVersion="6" w:nlCheck="1" w:checkStyle="0"/>
  <w:activeWritingStyle w:appName="MSWord" w:lang="en-GB" w:vendorID="64" w:dllVersion="6" w:nlCheck="1" w:checkStyle="0"/>
  <w:activeWritingStyle w:appName="MSWord" w:lang="en-US" w:vendorID="64" w:dllVersion="6" w:nlCheck="1" w:checkStyle="0"/>
  <w:activeWritingStyle w:appName="MSWord" w:lang="en-GB" w:vendorID="64" w:dllVersion="0" w:nlCheck="1" w:checkStyle="0"/>
  <w:activeWritingStyle w:appName="MSWord" w:lang="en-US" w:vendorID="64" w:dllVersion="0" w:nlCheck="1" w:checkStyle="0"/>
  <w:proofState w:spelling="clean" w:grammar="clean"/>
  <w:attachedTemplate r:id="rId1"/>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defaultTabStop w:val="720"/>
  <w:hyphenationZone w:val="425"/>
  <w:drawingGridHorizontalSpacing w:val="57"/>
  <w:drawingGridVerticalSpacing w:val="57"/>
  <w:characterSpacingControl w:val="doNotCompress"/>
  <w:hdrShapeDefaults>
    <o:shapedefaults v:ext="edit" spidmax="2050">
      <o:colormru v:ext="edit" colors="#60f,#7ba0cd,#39f,black"/>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MDcwMDU2tjQ3MDcwNDdQ0lEKTi0uzszPAykwsqwFAOQUiaItAAAA"/>
  </w:docVars>
  <w:rsids>
    <w:rsidRoot w:val="00A90555"/>
    <w:rsid w:val="00000288"/>
    <w:rsid w:val="0000032F"/>
    <w:rsid w:val="000007BF"/>
    <w:rsid w:val="0000095F"/>
    <w:rsid w:val="000009BA"/>
    <w:rsid w:val="00001234"/>
    <w:rsid w:val="00001C06"/>
    <w:rsid w:val="00001E33"/>
    <w:rsid w:val="00002590"/>
    <w:rsid w:val="0000314A"/>
    <w:rsid w:val="0000361D"/>
    <w:rsid w:val="00003E07"/>
    <w:rsid w:val="00003FFB"/>
    <w:rsid w:val="00004A9A"/>
    <w:rsid w:val="00004B86"/>
    <w:rsid w:val="00004F32"/>
    <w:rsid w:val="000051E8"/>
    <w:rsid w:val="000051FB"/>
    <w:rsid w:val="00005B41"/>
    <w:rsid w:val="00005E65"/>
    <w:rsid w:val="00006757"/>
    <w:rsid w:val="00006B43"/>
    <w:rsid w:val="00006C57"/>
    <w:rsid w:val="00006CC4"/>
    <w:rsid w:val="00006FD8"/>
    <w:rsid w:val="000075C3"/>
    <w:rsid w:val="00007E95"/>
    <w:rsid w:val="0001030A"/>
    <w:rsid w:val="000108E3"/>
    <w:rsid w:val="00010D16"/>
    <w:rsid w:val="00011157"/>
    <w:rsid w:val="0001121C"/>
    <w:rsid w:val="0001139A"/>
    <w:rsid w:val="00011863"/>
    <w:rsid w:val="0001188C"/>
    <w:rsid w:val="00011ECD"/>
    <w:rsid w:val="000127F6"/>
    <w:rsid w:val="00013088"/>
    <w:rsid w:val="0001348B"/>
    <w:rsid w:val="00013839"/>
    <w:rsid w:val="00013AC7"/>
    <w:rsid w:val="00013C34"/>
    <w:rsid w:val="000146E8"/>
    <w:rsid w:val="00014745"/>
    <w:rsid w:val="00014872"/>
    <w:rsid w:val="000153AA"/>
    <w:rsid w:val="0001552A"/>
    <w:rsid w:val="00015567"/>
    <w:rsid w:val="0001684F"/>
    <w:rsid w:val="00016DEF"/>
    <w:rsid w:val="00016E32"/>
    <w:rsid w:val="00016FC7"/>
    <w:rsid w:val="000172AD"/>
    <w:rsid w:val="0001770E"/>
    <w:rsid w:val="000177EC"/>
    <w:rsid w:val="00017C20"/>
    <w:rsid w:val="00017EA7"/>
    <w:rsid w:val="00017F35"/>
    <w:rsid w:val="000200A5"/>
    <w:rsid w:val="00020717"/>
    <w:rsid w:val="00020D2D"/>
    <w:rsid w:val="00020F27"/>
    <w:rsid w:val="000214F5"/>
    <w:rsid w:val="00021BB3"/>
    <w:rsid w:val="00021E73"/>
    <w:rsid w:val="000225F9"/>
    <w:rsid w:val="00022681"/>
    <w:rsid w:val="000229F0"/>
    <w:rsid w:val="00022E81"/>
    <w:rsid w:val="000230CB"/>
    <w:rsid w:val="0002319A"/>
    <w:rsid w:val="00023BF0"/>
    <w:rsid w:val="00023F7C"/>
    <w:rsid w:val="00023FAB"/>
    <w:rsid w:val="000245B9"/>
    <w:rsid w:val="000255E2"/>
    <w:rsid w:val="0002588F"/>
    <w:rsid w:val="00025E2A"/>
    <w:rsid w:val="00026999"/>
    <w:rsid w:val="00027621"/>
    <w:rsid w:val="000278E1"/>
    <w:rsid w:val="00027C24"/>
    <w:rsid w:val="00027E55"/>
    <w:rsid w:val="00030053"/>
    <w:rsid w:val="00030385"/>
    <w:rsid w:val="00030401"/>
    <w:rsid w:val="00030AA2"/>
    <w:rsid w:val="00030C58"/>
    <w:rsid w:val="00030FE8"/>
    <w:rsid w:val="0003120D"/>
    <w:rsid w:val="00031361"/>
    <w:rsid w:val="0003148C"/>
    <w:rsid w:val="00031786"/>
    <w:rsid w:val="000318BB"/>
    <w:rsid w:val="000319EF"/>
    <w:rsid w:val="00031D79"/>
    <w:rsid w:val="00031E03"/>
    <w:rsid w:val="00031F68"/>
    <w:rsid w:val="000321DE"/>
    <w:rsid w:val="00032614"/>
    <w:rsid w:val="00032658"/>
    <w:rsid w:val="00032DFB"/>
    <w:rsid w:val="00032E83"/>
    <w:rsid w:val="00032F10"/>
    <w:rsid w:val="00033005"/>
    <w:rsid w:val="000330CA"/>
    <w:rsid w:val="0003317D"/>
    <w:rsid w:val="000332A0"/>
    <w:rsid w:val="000334AE"/>
    <w:rsid w:val="00033682"/>
    <w:rsid w:val="00033813"/>
    <w:rsid w:val="000339B1"/>
    <w:rsid w:val="00033AD2"/>
    <w:rsid w:val="000341E5"/>
    <w:rsid w:val="0003450C"/>
    <w:rsid w:val="000347A8"/>
    <w:rsid w:val="00034DFF"/>
    <w:rsid w:val="000355B8"/>
    <w:rsid w:val="0003572F"/>
    <w:rsid w:val="00035B2F"/>
    <w:rsid w:val="00036221"/>
    <w:rsid w:val="0003632B"/>
    <w:rsid w:val="0003635A"/>
    <w:rsid w:val="0003657B"/>
    <w:rsid w:val="00036DED"/>
    <w:rsid w:val="00036E4B"/>
    <w:rsid w:val="00037143"/>
    <w:rsid w:val="00037621"/>
    <w:rsid w:val="00037835"/>
    <w:rsid w:val="00037A43"/>
    <w:rsid w:val="00037B23"/>
    <w:rsid w:val="00037BFA"/>
    <w:rsid w:val="00037E4E"/>
    <w:rsid w:val="00040603"/>
    <w:rsid w:val="00040732"/>
    <w:rsid w:val="00040853"/>
    <w:rsid w:val="00040978"/>
    <w:rsid w:val="00040983"/>
    <w:rsid w:val="00040FFE"/>
    <w:rsid w:val="00041137"/>
    <w:rsid w:val="0004129A"/>
    <w:rsid w:val="00041674"/>
    <w:rsid w:val="00041689"/>
    <w:rsid w:val="0004175A"/>
    <w:rsid w:val="000418FD"/>
    <w:rsid w:val="00042026"/>
    <w:rsid w:val="00042428"/>
    <w:rsid w:val="000429DA"/>
    <w:rsid w:val="00042AAA"/>
    <w:rsid w:val="00042AC7"/>
    <w:rsid w:val="00042BD7"/>
    <w:rsid w:val="00042C8F"/>
    <w:rsid w:val="00042F51"/>
    <w:rsid w:val="000433E8"/>
    <w:rsid w:val="00043871"/>
    <w:rsid w:val="00043B2A"/>
    <w:rsid w:val="000442FB"/>
    <w:rsid w:val="0004479B"/>
    <w:rsid w:val="00044857"/>
    <w:rsid w:val="00044935"/>
    <w:rsid w:val="00044B38"/>
    <w:rsid w:val="00044F7E"/>
    <w:rsid w:val="000453FA"/>
    <w:rsid w:val="000456C9"/>
    <w:rsid w:val="00045CC1"/>
    <w:rsid w:val="00045DEC"/>
    <w:rsid w:val="000462A2"/>
    <w:rsid w:val="00046972"/>
    <w:rsid w:val="00046C76"/>
    <w:rsid w:val="000471F4"/>
    <w:rsid w:val="00047508"/>
    <w:rsid w:val="00047675"/>
    <w:rsid w:val="00047FC9"/>
    <w:rsid w:val="00050376"/>
    <w:rsid w:val="0005039F"/>
    <w:rsid w:val="0005040F"/>
    <w:rsid w:val="00050417"/>
    <w:rsid w:val="000505FC"/>
    <w:rsid w:val="00050BAE"/>
    <w:rsid w:val="00050D52"/>
    <w:rsid w:val="00051399"/>
    <w:rsid w:val="000516DC"/>
    <w:rsid w:val="0005176E"/>
    <w:rsid w:val="00051858"/>
    <w:rsid w:val="00051A9C"/>
    <w:rsid w:val="00051C15"/>
    <w:rsid w:val="00051D2A"/>
    <w:rsid w:val="0005218C"/>
    <w:rsid w:val="000521E9"/>
    <w:rsid w:val="00052B46"/>
    <w:rsid w:val="0005344F"/>
    <w:rsid w:val="00053B90"/>
    <w:rsid w:val="000540A4"/>
    <w:rsid w:val="000543F2"/>
    <w:rsid w:val="000545A5"/>
    <w:rsid w:val="00054722"/>
    <w:rsid w:val="0005491A"/>
    <w:rsid w:val="00054D0D"/>
    <w:rsid w:val="000550B4"/>
    <w:rsid w:val="00055594"/>
    <w:rsid w:val="0005589C"/>
    <w:rsid w:val="0005591C"/>
    <w:rsid w:val="00055B01"/>
    <w:rsid w:val="00055D1C"/>
    <w:rsid w:val="00055FD6"/>
    <w:rsid w:val="00056533"/>
    <w:rsid w:val="00056714"/>
    <w:rsid w:val="000569F8"/>
    <w:rsid w:val="00056D50"/>
    <w:rsid w:val="00056E61"/>
    <w:rsid w:val="000571C5"/>
    <w:rsid w:val="0005748B"/>
    <w:rsid w:val="0006048A"/>
    <w:rsid w:val="000604F2"/>
    <w:rsid w:val="00060509"/>
    <w:rsid w:val="000609BD"/>
    <w:rsid w:val="00060AB4"/>
    <w:rsid w:val="00061021"/>
    <w:rsid w:val="000610D5"/>
    <w:rsid w:val="0006150D"/>
    <w:rsid w:val="00061577"/>
    <w:rsid w:val="00061873"/>
    <w:rsid w:val="00061B59"/>
    <w:rsid w:val="00061F53"/>
    <w:rsid w:val="00061F81"/>
    <w:rsid w:val="000625D5"/>
    <w:rsid w:val="00062B36"/>
    <w:rsid w:val="000632E1"/>
    <w:rsid w:val="00063496"/>
    <w:rsid w:val="00063B03"/>
    <w:rsid w:val="00063BBF"/>
    <w:rsid w:val="0006465F"/>
    <w:rsid w:val="00064D4A"/>
    <w:rsid w:val="00064D79"/>
    <w:rsid w:val="00065045"/>
    <w:rsid w:val="000650B8"/>
    <w:rsid w:val="000651B9"/>
    <w:rsid w:val="00065A32"/>
    <w:rsid w:val="00065AC8"/>
    <w:rsid w:val="00065EF0"/>
    <w:rsid w:val="00065FC5"/>
    <w:rsid w:val="00065FDF"/>
    <w:rsid w:val="000663BB"/>
    <w:rsid w:val="0006647B"/>
    <w:rsid w:val="0006737B"/>
    <w:rsid w:val="000676B9"/>
    <w:rsid w:val="00067D45"/>
    <w:rsid w:val="00070408"/>
    <w:rsid w:val="0007046A"/>
    <w:rsid w:val="000709BC"/>
    <w:rsid w:val="00070D4E"/>
    <w:rsid w:val="000711D5"/>
    <w:rsid w:val="000712EB"/>
    <w:rsid w:val="000712F1"/>
    <w:rsid w:val="00071A5C"/>
    <w:rsid w:val="00071CA4"/>
    <w:rsid w:val="00071D15"/>
    <w:rsid w:val="00071D5F"/>
    <w:rsid w:val="000725ED"/>
    <w:rsid w:val="00072CD5"/>
    <w:rsid w:val="000731DC"/>
    <w:rsid w:val="00073750"/>
    <w:rsid w:val="00073ACE"/>
    <w:rsid w:val="00073DC9"/>
    <w:rsid w:val="00073EDE"/>
    <w:rsid w:val="00074209"/>
    <w:rsid w:val="000748C5"/>
    <w:rsid w:val="0007559B"/>
    <w:rsid w:val="00075A69"/>
    <w:rsid w:val="00075DE9"/>
    <w:rsid w:val="00075E7D"/>
    <w:rsid w:val="00076027"/>
    <w:rsid w:val="00076222"/>
    <w:rsid w:val="00076303"/>
    <w:rsid w:val="0007669B"/>
    <w:rsid w:val="00077387"/>
    <w:rsid w:val="00077677"/>
    <w:rsid w:val="00077E85"/>
    <w:rsid w:val="00077F62"/>
    <w:rsid w:val="000805B3"/>
    <w:rsid w:val="000807A3"/>
    <w:rsid w:val="00080930"/>
    <w:rsid w:val="00080B57"/>
    <w:rsid w:val="00081537"/>
    <w:rsid w:val="00082067"/>
    <w:rsid w:val="000826A7"/>
    <w:rsid w:val="00082EDC"/>
    <w:rsid w:val="00083181"/>
    <w:rsid w:val="000841C9"/>
    <w:rsid w:val="00084512"/>
    <w:rsid w:val="00084759"/>
    <w:rsid w:val="00084A01"/>
    <w:rsid w:val="00084B2D"/>
    <w:rsid w:val="00085312"/>
    <w:rsid w:val="0008546C"/>
    <w:rsid w:val="00085807"/>
    <w:rsid w:val="00085850"/>
    <w:rsid w:val="0008630C"/>
    <w:rsid w:val="00086434"/>
    <w:rsid w:val="00086A9E"/>
    <w:rsid w:val="00086C2D"/>
    <w:rsid w:val="00086D1F"/>
    <w:rsid w:val="000871B9"/>
    <w:rsid w:val="000879CA"/>
    <w:rsid w:val="00087D88"/>
    <w:rsid w:val="00090154"/>
    <w:rsid w:val="00090522"/>
    <w:rsid w:val="00090648"/>
    <w:rsid w:val="00090810"/>
    <w:rsid w:val="00090C42"/>
    <w:rsid w:val="00090F7A"/>
    <w:rsid w:val="00090FAE"/>
    <w:rsid w:val="000913AF"/>
    <w:rsid w:val="00091B50"/>
    <w:rsid w:val="00091BAB"/>
    <w:rsid w:val="00092154"/>
    <w:rsid w:val="00092259"/>
    <w:rsid w:val="0009227F"/>
    <w:rsid w:val="000925CC"/>
    <w:rsid w:val="000929A9"/>
    <w:rsid w:val="00092E52"/>
    <w:rsid w:val="00092F49"/>
    <w:rsid w:val="00092F7F"/>
    <w:rsid w:val="0009344F"/>
    <w:rsid w:val="000935E6"/>
    <w:rsid w:val="00093F9A"/>
    <w:rsid w:val="0009416F"/>
    <w:rsid w:val="000944F9"/>
    <w:rsid w:val="000948D5"/>
    <w:rsid w:val="00094AE5"/>
    <w:rsid w:val="00094BAE"/>
    <w:rsid w:val="00094FEC"/>
    <w:rsid w:val="00095285"/>
    <w:rsid w:val="000954AF"/>
    <w:rsid w:val="00095777"/>
    <w:rsid w:val="00096088"/>
    <w:rsid w:val="0009651A"/>
    <w:rsid w:val="00096C3F"/>
    <w:rsid w:val="00096D47"/>
    <w:rsid w:val="00097908"/>
    <w:rsid w:val="00097B3C"/>
    <w:rsid w:val="00097B68"/>
    <w:rsid w:val="000A00B8"/>
    <w:rsid w:val="000A03E5"/>
    <w:rsid w:val="000A04DE"/>
    <w:rsid w:val="000A0AD8"/>
    <w:rsid w:val="000A10AF"/>
    <w:rsid w:val="000A11B3"/>
    <w:rsid w:val="000A1648"/>
    <w:rsid w:val="000A16D8"/>
    <w:rsid w:val="000A1B39"/>
    <w:rsid w:val="000A22B7"/>
    <w:rsid w:val="000A2595"/>
    <w:rsid w:val="000A2D16"/>
    <w:rsid w:val="000A2FA5"/>
    <w:rsid w:val="000A2FCC"/>
    <w:rsid w:val="000A3742"/>
    <w:rsid w:val="000A3842"/>
    <w:rsid w:val="000A3C03"/>
    <w:rsid w:val="000A420D"/>
    <w:rsid w:val="000A43AB"/>
    <w:rsid w:val="000A43CD"/>
    <w:rsid w:val="000A4D48"/>
    <w:rsid w:val="000A4DF7"/>
    <w:rsid w:val="000A4E13"/>
    <w:rsid w:val="000A4E30"/>
    <w:rsid w:val="000A5616"/>
    <w:rsid w:val="000A5892"/>
    <w:rsid w:val="000A5923"/>
    <w:rsid w:val="000A59E8"/>
    <w:rsid w:val="000A59FF"/>
    <w:rsid w:val="000A5DAF"/>
    <w:rsid w:val="000A5FEC"/>
    <w:rsid w:val="000A632B"/>
    <w:rsid w:val="000A700B"/>
    <w:rsid w:val="000A711D"/>
    <w:rsid w:val="000A7266"/>
    <w:rsid w:val="000A7713"/>
    <w:rsid w:val="000A78D7"/>
    <w:rsid w:val="000A7A4A"/>
    <w:rsid w:val="000A7D41"/>
    <w:rsid w:val="000A7EA2"/>
    <w:rsid w:val="000A7F6E"/>
    <w:rsid w:val="000B0011"/>
    <w:rsid w:val="000B0084"/>
    <w:rsid w:val="000B0313"/>
    <w:rsid w:val="000B06C7"/>
    <w:rsid w:val="000B0C64"/>
    <w:rsid w:val="000B14BD"/>
    <w:rsid w:val="000B1ABE"/>
    <w:rsid w:val="000B214E"/>
    <w:rsid w:val="000B21F4"/>
    <w:rsid w:val="000B248A"/>
    <w:rsid w:val="000B2816"/>
    <w:rsid w:val="000B33D3"/>
    <w:rsid w:val="000B362F"/>
    <w:rsid w:val="000B3927"/>
    <w:rsid w:val="000B3A98"/>
    <w:rsid w:val="000B3B02"/>
    <w:rsid w:val="000B3B69"/>
    <w:rsid w:val="000B3F1D"/>
    <w:rsid w:val="000B3F59"/>
    <w:rsid w:val="000B3F71"/>
    <w:rsid w:val="000B418A"/>
    <w:rsid w:val="000B48BD"/>
    <w:rsid w:val="000B4AD1"/>
    <w:rsid w:val="000B4AD5"/>
    <w:rsid w:val="000B5317"/>
    <w:rsid w:val="000B55D6"/>
    <w:rsid w:val="000B5857"/>
    <w:rsid w:val="000B5CDE"/>
    <w:rsid w:val="000B5F16"/>
    <w:rsid w:val="000B64E0"/>
    <w:rsid w:val="000B656F"/>
    <w:rsid w:val="000B6CEC"/>
    <w:rsid w:val="000B6E96"/>
    <w:rsid w:val="000B6F02"/>
    <w:rsid w:val="000B7510"/>
    <w:rsid w:val="000B7578"/>
    <w:rsid w:val="000B75CE"/>
    <w:rsid w:val="000B77DA"/>
    <w:rsid w:val="000B78E1"/>
    <w:rsid w:val="000B7D59"/>
    <w:rsid w:val="000B7DE1"/>
    <w:rsid w:val="000C0700"/>
    <w:rsid w:val="000C0856"/>
    <w:rsid w:val="000C08AB"/>
    <w:rsid w:val="000C0B3A"/>
    <w:rsid w:val="000C0DEF"/>
    <w:rsid w:val="000C137C"/>
    <w:rsid w:val="000C153E"/>
    <w:rsid w:val="000C172B"/>
    <w:rsid w:val="000C1F70"/>
    <w:rsid w:val="000C275E"/>
    <w:rsid w:val="000C2A0A"/>
    <w:rsid w:val="000C2FFD"/>
    <w:rsid w:val="000C33FC"/>
    <w:rsid w:val="000C3AC7"/>
    <w:rsid w:val="000C3C55"/>
    <w:rsid w:val="000C4785"/>
    <w:rsid w:val="000C4C89"/>
    <w:rsid w:val="000C4E00"/>
    <w:rsid w:val="000C5C6E"/>
    <w:rsid w:val="000C5D6F"/>
    <w:rsid w:val="000C67F0"/>
    <w:rsid w:val="000C6B30"/>
    <w:rsid w:val="000C6C92"/>
    <w:rsid w:val="000C6CAA"/>
    <w:rsid w:val="000C7217"/>
    <w:rsid w:val="000C745C"/>
    <w:rsid w:val="000C7837"/>
    <w:rsid w:val="000C7D2F"/>
    <w:rsid w:val="000D0499"/>
    <w:rsid w:val="000D0919"/>
    <w:rsid w:val="000D0FB3"/>
    <w:rsid w:val="000D0FBD"/>
    <w:rsid w:val="000D0FD7"/>
    <w:rsid w:val="000D1315"/>
    <w:rsid w:val="000D1996"/>
    <w:rsid w:val="000D1B0E"/>
    <w:rsid w:val="000D1B1B"/>
    <w:rsid w:val="000D22C2"/>
    <w:rsid w:val="000D2AC1"/>
    <w:rsid w:val="000D3BDB"/>
    <w:rsid w:val="000D3DC4"/>
    <w:rsid w:val="000D4052"/>
    <w:rsid w:val="000D442A"/>
    <w:rsid w:val="000D4591"/>
    <w:rsid w:val="000D4B4D"/>
    <w:rsid w:val="000D5158"/>
    <w:rsid w:val="000D518E"/>
    <w:rsid w:val="000D55FA"/>
    <w:rsid w:val="000D5CFE"/>
    <w:rsid w:val="000D653A"/>
    <w:rsid w:val="000D6E2B"/>
    <w:rsid w:val="000D7199"/>
    <w:rsid w:val="000D724C"/>
    <w:rsid w:val="000D7709"/>
    <w:rsid w:val="000D7C32"/>
    <w:rsid w:val="000D7C56"/>
    <w:rsid w:val="000D7F2E"/>
    <w:rsid w:val="000E0228"/>
    <w:rsid w:val="000E07EC"/>
    <w:rsid w:val="000E0FD6"/>
    <w:rsid w:val="000E1FED"/>
    <w:rsid w:val="000E2AFB"/>
    <w:rsid w:val="000E2B31"/>
    <w:rsid w:val="000E2DAA"/>
    <w:rsid w:val="000E2EA7"/>
    <w:rsid w:val="000E3099"/>
    <w:rsid w:val="000E35B4"/>
    <w:rsid w:val="000E38AB"/>
    <w:rsid w:val="000E3C50"/>
    <w:rsid w:val="000E4117"/>
    <w:rsid w:val="000E41BF"/>
    <w:rsid w:val="000E4550"/>
    <w:rsid w:val="000E45C0"/>
    <w:rsid w:val="000E47BE"/>
    <w:rsid w:val="000E4895"/>
    <w:rsid w:val="000E4B56"/>
    <w:rsid w:val="000E4E57"/>
    <w:rsid w:val="000E507A"/>
    <w:rsid w:val="000E50BB"/>
    <w:rsid w:val="000E50FF"/>
    <w:rsid w:val="000E5A12"/>
    <w:rsid w:val="000E5B13"/>
    <w:rsid w:val="000E5DD2"/>
    <w:rsid w:val="000E5FDB"/>
    <w:rsid w:val="000E611E"/>
    <w:rsid w:val="000E63ED"/>
    <w:rsid w:val="000E7814"/>
    <w:rsid w:val="000E7BF5"/>
    <w:rsid w:val="000E7C2A"/>
    <w:rsid w:val="000E7D38"/>
    <w:rsid w:val="000F0299"/>
    <w:rsid w:val="000F0725"/>
    <w:rsid w:val="000F08C4"/>
    <w:rsid w:val="000F0A1A"/>
    <w:rsid w:val="000F0A69"/>
    <w:rsid w:val="000F0AB0"/>
    <w:rsid w:val="000F0AC1"/>
    <w:rsid w:val="000F12EB"/>
    <w:rsid w:val="000F174E"/>
    <w:rsid w:val="000F1B6D"/>
    <w:rsid w:val="000F1ED8"/>
    <w:rsid w:val="000F2334"/>
    <w:rsid w:val="000F233D"/>
    <w:rsid w:val="000F2D3E"/>
    <w:rsid w:val="000F2E44"/>
    <w:rsid w:val="000F2ED6"/>
    <w:rsid w:val="000F2F46"/>
    <w:rsid w:val="000F32B7"/>
    <w:rsid w:val="000F3580"/>
    <w:rsid w:val="000F3996"/>
    <w:rsid w:val="000F3F3D"/>
    <w:rsid w:val="000F4074"/>
    <w:rsid w:val="000F4170"/>
    <w:rsid w:val="000F421A"/>
    <w:rsid w:val="000F43A6"/>
    <w:rsid w:val="000F49B8"/>
    <w:rsid w:val="000F4C91"/>
    <w:rsid w:val="000F4EB4"/>
    <w:rsid w:val="000F514E"/>
    <w:rsid w:val="000F542B"/>
    <w:rsid w:val="000F567F"/>
    <w:rsid w:val="000F56AC"/>
    <w:rsid w:val="000F5827"/>
    <w:rsid w:val="000F5F6F"/>
    <w:rsid w:val="000F60C8"/>
    <w:rsid w:val="000F6293"/>
    <w:rsid w:val="000F63CF"/>
    <w:rsid w:val="000F64AE"/>
    <w:rsid w:val="000F6597"/>
    <w:rsid w:val="000F6F3D"/>
    <w:rsid w:val="000F6F46"/>
    <w:rsid w:val="000F7981"/>
    <w:rsid w:val="000F7D10"/>
    <w:rsid w:val="000F7D54"/>
    <w:rsid w:val="00100231"/>
    <w:rsid w:val="001002D5"/>
    <w:rsid w:val="0010032D"/>
    <w:rsid w:val="001003D6"/>
    <w:rsid w:val="00101177"/>
    <w:rsid w:val="00101396"/>
    <w:rsid w:val="0010175B"/>
    <w:rsid w:val="0010180D"/>
    <w:rsid w:val="00101A6E"/>
    <w:rsid w:val="0010225A"/>
    <w:rsid w:val="0010293A"/>
    <w:rsid w:val="00102A4C"/>
    <w:rsid w:val="00102F88"/>
    <w:rsid w:val="00103508"/>
    <w:rsid w:val="00103BFC"/>
    <w:rsid w:val="00103C65"/>
    <w:rsid w:val="00104013"/>
    <w:rsid w:val="00104083"/>
    <w:rsid w:val="00104294"/>
    <w:rsid w:val="00104D06"/>
    <w:rsid w:val="001050BC"/>
    <w:rsid w:val="0010532A"/>
    <w:rsid w:val="0010537E"/>
    <w:rsid w:val="001054BC"/>
    <w:rsid w:val="001054FB"/>
    <w:rsid w:val="00105711"/>
    <w:rsid w:val="00105AEC"/>
    <w:rsid w:val="00105FD0"/>
    <w:rsid w:val="0010605D"/>
    <w:rsid w:val="001071CC"/>
    <w:rsid w:val="0010750F"/>
    <w:rsid w:val="00107601"/>
    <w:rsid w:val="0010770C"/>
    <w:rsid w:val="001077C8"/>
    <w:rsid w:val="00107E21"/>
    <w:rsid w:val="00110302"/>
    <w:rsid w:val="0011032D"/>
    <w:rsid w:val="001104DA"/>
    <w:rsid w:val="00110513"/>
    <w:rsid w:val="001107C7"/>
    <w:rsid w:val="0011081F"/>
    <w:rsid w:val="00110A94"/>
    <w:rsid w:val="00110BC6"/>
    <w:rsid w:val="00110C45"/>
    <w:rsid w:val="0011119B"/>
    <w:rsid w:val="001112BE"/>
    <w:rsid w:val="00111348"/>
    <w:rsid w:val="001115E5"/>
    <w:rsid w:val="00111B0E"/>
    <w:rsid w:val="00111CA0"/>
    <w:rsid w:val="00111E1E"/>
    <w:rsid w:val="001122FD"/>
    <w:rsid w:val="0011231A"/>
    <w:rsid w:val="00112A32"/>
    <w:rsid w:val="00112BFD"/>
    <w:rsid w:val="00112C87"/>
    <w:rsid w:val="00112EEA"/>
    <w:rsid w:val="00113260"/>
    <w:rsid w:val="00113701"/>
    <w:rsid w:val="00113CA1"/>
    <w:rsid w:val="00113E06"/>
    <w:rsid w:val="00113FE4"/>
    <w:rsid w:val="00114295"/>
    <w:rsid w:val="00114325"/>
    <w:rsid w:val="0011467D"/>
    <w:rsid w:val="00114A22"/>
    <w:rsid w:val="00114CB7"/>
    <w:rsid w:val="00114E0A"/>
    <w:rsid w:val="001151E7"/>
    <w:rsid w:val="001152F5"/>
    <w:rsid w:val="00115E62"/>
    <w:rsid w:val="001164B1"/>
    <w:rsid w:val="001168A6"/>
    <w:rsid w:val="001169F4"/>
    <w:rsid w:val="00116FDB"/>
    <w:rsid w:val="00117911"/>
    <w:rsid w:val="001200B4"/>
    <w:rsid w:val="0012108D"/>
    <w:rsid w:val="001213FA"/>
    <w:rsid w:val="00121723"/>
    <w:rsid w:val="001224F3"/>
    <w:rsid w:val="0012268D"/>
    <w:rsid w:val="00122771"/>
    <w:rsid w:val="00122BB9"/>
    <w:rsid w:val="0012320F"/>
    <w:rsid w:val="00123235"/>
    <w:rsid w:val="001233F6"/>
    <w:rsid w:val="00123750"/>
    <w:rsid w:val="00123855"/>
    <w:rsid w:val="00123888"/>
    <w:rsid w:val="001239E1"/>
    <w:rsid w:val="00123A87"/>
    <w:rsid w:val="00123A91"/>
    <w:rsid w:val="00123D3A"/>
    <w:rsid w:val="00124403"/>
    <w:rsid w:val="00125283"/>
    <w:rsid w:val="00125E5E"/>
    <w:rsid w:val="001264AE"/>
    <w:rsid w:val="001265AF"/>
    <w:rsid w:val="001269E6"/>
    <w:rsid w:val="00126AFC"/>
    <w:rsid w:val="00126D6F"/>
    <w:rsid w:val="00126DB2"/>
    <w:rsid w:val="00126EF2"/>
    <w:rsid w:val="00127AFB"/>
    <w:rsid w:val="00127F93"/>
    <w:rsid w:val="0013006A"/>
    <w:rsid w:val="001303B7"/>
    <w:rsid w:val="0013047F"/>
    <w:rsid w:val="0013050A"/>
    <w:rsid w:val="001309FD"/>
    <w:rsid w:val="00130AAB"/>
    <w:rsid w:val="00130AB8"/>
    <w:rsid w:val="00130C91"/>
    <w:rsid w:val="00130E1B"/>
    <w:rsid w:val="00130FFC"/>
    <w:rsid w:val="001310DC"/>
    <w:rsid w:val="001310FC"/>
    <w:rsid w:val="001311DC"/>
    <w:rsid w:val="0013153E"/>
    <w:rsid w:val="0013234A"/>
    <w:rsid w:val="001323ED"/>
    <w:rsid w:val="00132BC7"/>
    <w:rsid w:val="00132C56"/>
    <w:rsid w:val="00132F96"/>
    <w:rsid w:val="0013324A"/>
    <w:rsid w:val="0013341A"/>
    <w:rsid w:val="00133BF6"/>
    <w:rsid w:val="00133C2F"/>
    <w:rsid w:val="00134264"/>
    <w:rsid w:val="00134564"/>
    <w:rsid w:val="001346BC"/>
    <w:rsid w:val="0013481D"/>
    <w:rsid w:val="00134B55"/>
    <w:rsid w:val="001351D1"/>
    <w:rsid w:val="00135374"/>
    <w:rsid w:val="0013599F"/>
    <w:rsid w:val="00135FBB"/>
    <w:rsid w:val="0013636D"/>
    <w:rsid w:val="00136660"/>
    <w:rsid w:val="00136A5B"/>
    <w:rsid w:val="00136C5D"/>
    <w:rsid w:val="00136D0F"/>
    <w:rsid w:val="00136E4A"/>
    <w:rsid w:val="00136EAF"/>
    <w:rsid w:val="00136FBE"/>
    <w:rsid w:val="0013700A"/>
    <w:rsid w:val="001371B0"/>
    <w:rsid w:val="0013784E"/>
    <w:rsid w:val="0013795B"/>
    <w:rsid w:val="00137F07"/>
    <w:rsid w:val="001403E6"/>
    <w:rsid w:val="00140656"/>
    <w:rsid w:val="0014096C"/>
    <w:rsid w:val="00140D54"/>
    <w:rsid w:val="0014141A"/>
    <w:rsid w:val="00142260"/>
    <w:rsid w:val="00142B27"/>
    <w:rsid w:val="00142B9F"/>
    <w:rsid w:val="00142BC1"/>
    <w:rsid w:val="00142CEA"/>
    <w:rsid w:val="00142DDE"/>
    <w:rsid w:val="00142F8B"/>
    <w:rsid w:val="00142FC0"/>
    <w:rsid w:val="001432A0"/>
    <w:rsid w:val="00143305"/>
    <w:rsid w:val="0014393E"/>
    <w:rsid w:val="0014406A"/>
    <w:rsid w:val="001442BA"/>
    <w:rsid w:val="001447BA"/>
    <w:rsid w:val="0014492D"/>
    <w:rsid w:val="00145409"/>
    <w:rsid w:val="001458A3"/>
    <w:rsid w:val="00145EA9"/>
    <w:rsid w:val="00145EC7"/>
    <w:rsid w:val="001460D1"/>
    <w:rsid w:val="00146AD9"/>
    <w:rsid w:val="00147870"/>
    <w:rsid w:val="001479BC"/>
    <w:rsid w:val="001479ED"/>
    <w:rsid w:val="00147B36"/>
    <w:rsid w:val="001508C2"/>
    <w:rsid w:val="0015098A"/>
    <w:rsid w:val="00150B25"/>
    <w:rsid w:val="00150E84"/>
    <w:rsid w:val="0015167E"/>
    <w:rsid w:val="0015186A"/>
    <w:rsid w:val="001518A2"/>
    <w:rsid w:val="00151BA9"/>
    <w:rsid w:val="00151D94"/>
    <w:rsid w:val="00151DC7"/>
    <w:rsid w:val="00151E78"/>
    <w:rsid w:val="0015217B"/>
    <w:rsid w:val="00152C40"/>
    <w:rsid w:val="00152E46"/>
    <w:rsid w:val="0015320C"/>
    <w:rsid w:val="0015331D"/>
    <w:rsid w:val="0015381A"/>
    <w:rsid w:val="00153B7D"/>
    <w:rsid w:val="00153B9C"/>
    <w:rsid w:val="00153FEC"/>
    <w:rsid w:val="001540A1"/>
    <w:rsid w:val="001541C5"/>
    <w:rsid w:val="0015423C"/>
    <w:rsid w:val="00154537"/>
    <w:rsid w:val="00154740"/>
    <w:rsid w:val="00154E57"/>
    <w:rsid w:val="00155172"/>
    <w:rsid w:val="001552A9"/>
    <w:rsid w:val="0015545C"/>
    <w:rsid w:val="0015584B"/>
    <w:rsid w:val="00156386"/>
    <w:rsid w:val="00156B12"/>
    <w:rsid w:val="00156DE9"/>
    <w:rsid w:val="00157C68"/>
    <w:rsid w:val="001602DF"/>
    <w:rsid w:val="001604C2"/>
    <w:rsid w:val="00160BB8"/>
    <w:rsid w:val="001613EE"/>
    <w:rsid w:val="0016177B"/>
    <w:rsid w:val="00161AA9"/>
    <w:rsid w:val="00161C5A"/>
    <w:rsid w:val="00161D85"/>
    <w:rsid w:val="00162571"/>
    <w:rsid w:val="0016258F"/>
    <w:rsid w:val="00162814"/>
    <w:rsid w:val="00162B68"/>
    <w:rsid w:val="00162D06"/>
    <w:rsid w:val="00163573"/>
    <w:rsid w:val="001635E1"/>
    <w:rsid w:val="00163AEF"/>
    <w:rsid w:val="00164B6B"/>
    <w:rsid w:val="001654FB"/>
    <w:rsid w:val="00165633"/>
    <w:rsid w:val="00165696"/>
    <w:rsid w:val="00165D4D"/>
    <w:rsid w:val="00165E57"/>
    <w:rsid w:val="0016600D"/>
    <w:rsid w:val="00166796"/>
    <w:rsid w:val="00166E1C"/>
    <w:rsid w:val="00167580"/>
    <w:rsid w:val="0016778C"/>
    <w:rsid w:val="00167A2F"/>
    <w:rsid w:val="00170193"/>
    <w:rsid w:val="00170320"/>
    <w:rsid w:val="001705C1"/>
    <w:rsid w:val="00170848"/>
    <w:rsid w:val="00170C42"/>
    <w:rsid w:val="00170F20"/>
    <w:rsid w:val="00170FF9"/>
    <w:rsid w:val="00171010"/>
    <w:rsid w:val="001710C0"/>
    <w:rsid w:val="001711BC"/>
    <w:rsid w:val="001717DD"/>
    <w:rsid w:val="0017196F"/>
    <w:rsid w:val="00171D68"/>
    <w:rsid w:val="0017205C"/>
    <w:rsid w:val="0017217F"/>
    <w:rsid w:val="00172481"/>
    <w:rsid w:val="0017259E"/>
    <w:rsid w:val="00172C08"/>
    <w:rsid w:val="00172EE0"/>
    <w:rsid w:val="001734FD"/>
    <w:rsid w:val="00173ACA"/>
    <w:rsid w:val="00173BC8"/>
    <w:rsid w:val="001740A3"/>
    <w:rsid w:val="001740DD"/>
    <w:rsid w:val="0017437F"/>
    <w:rsid w:val="00174387"/>
    <w:rsid w:val="00174401"/>
    <w:rsid w:val="001746FA"/>
    <w:rsid w:val="00174CD1"/>
    <w:rsid w:val="0017511A"/>
    <w:rsid w:val="001752E3"/>
    <w:rsid w:val="00175C61"/>
    <w:rsid w:val="00176742"/>
    <w:rsid w:val="0017699A"/>
    <w:rsid w:val="00176A2D"/>
    <w:rsid w:val="00177381"/>
    <w:rsid w:val="001773F8"/>
    <w:rsid w:val="00177A81"/>
    <w:rsid w:val="00177BC4"/>
    <w:rsid w:val="00177E58"/>
    <w:rsid w:val="00180214"/>
    <w:rsid w:val="00180690"/>
    <w:rsid w:val="00180771"/>
    <w:rsid w:val="001808E3"/>
    <w:rsid w:val="00180B37"/>
    <w:rsid w:val="00180C74"/>
    <w:rsid w:val="001810F3"/>
    <w:rsid w:val="001816BF"/>
    <w:rsid w:val="001817A4"/>
    <w:rsid w:val="001819ED"/>
    <w:rsid w:val="001821B4"/>
    <w:rsid w:val="00182264"/>
    <w:rsid w:val="00183124"/>
    <w:rsid w:val="0018353A"/>
    <w:rsid w:val="00183912"/>
    <w:rsid w:val="0018393E"/>
    <w:rsid w:val="00183B15"/>
    <w:rsid w:val="0018419C"/>
    <w:rsid w:val="001841D3"/>
    <w:rsid w:val="00184513"/>
    <w:rsid w:val="001846DD"/>
    <w:rsid w:val="0018497C"/>
    <w:rsid w:val="00184AE5"/>
    <w:rsid w:val="00184D9A"/>
    <w:rsid w:val="00185674"/>
    <w:rsid w:val="001858DC"/>
    <w:rsid w:val="00185B00"/>
    <w:rsid w:val="00185B87"/>
    <w:rsid w:val="00185BE5"/>
    <w:rsid w:val="0018673E"/>
    <w:rsid w:val="00186C04"/>
    <w:rsid w:val="00187D8B"/>
    <w:rsid w:val="00190478"/>
    <w:rsid w:val="0019049A"/>
    <w:rsid w:val="00191555"/>
    <w:rsid w:val="0019266C"/>
    <w:rsid w:val="001931D6"/>
    <w:rsid w:val="001931E3"/>
    <w:rsid w:val="001931E6"/>
    <w:rsid w:val="0019323D"/>
    <w:rsid w:val="001932FA"/>
    <w:rsid w:val="0019368D"/>
    <w:rsid w:val="00193895"/>
    <w:rsid w:val="00193AF7"/>
    <w:rsid w:val="00193C1A"/>
    <w:rsid w:val="00193D1E"/>
    <w:rsid w:val="00194113"/>
    <w:rsid w:val="0019457B"/>
    <w:rsid w:val="00194976"/>
    <w:rsid w:val="00195354"/>
    <w:rsid w:val="00195795"/>
    <w:rsid w:val="00196171"/>
    <w:rsid w:val="00196D6E"/>
    <w:rsid w:val="0019703D"/>
    <w:rsid w:val="00197A00"/>
    <w:rsid w:val="00197A6A"/>
    <w:rsid w:val="00197B50"/>
    <w:rsid w:val="001A013E"/>
    <w:rsid w:val="001A02BA"/>
    <w:rsid w:val="001A055C"/>
    <w:rsid w:val="001A0767"/>
    <w:rsid w:val="001A0C73"/>
    <w:rsid w:val="001A10A3"/>
    <w:rsid w:val="001A1418"/>
    <w:rsid w:val="001A1C96"/>
    <w:rsid w:val="001A1D22"/>
    <w:rsid w:val="001A2380"/>
    <w:rsid w:val="001A2949"/>
    <w:rsid w:val="001A2F3E"/>
    <w:rsid w:val="001A3817"/>
    <w:rsid w:val="001A3C60"/>
    <w:rsid w:val="001A4B59"/>
    <w:rsid w:val="001A4D40"/>
    <w:rsid w:val="001A5036"/>
    <w:rsid w:val="001A5761"/>
    <w:rsid w:val="001A589A"/>
    <w:rsid w:val="001A5B22"/>
    <w:rsid w:val="001A5B4D"/>
    <w:rsid w:val="001A5E50"/>
    <w:rsid w:val="001A5E8A"/>
    <w:rsid w:val="001A607C"/>
    <w:rsid w:val="001A647C"/>
    <w:rsid w:val="001A69EE"/>
    <w:rsid w:val="001A6E7A"/>
    <w:rsid w:val="001A7167"/>
    <w:rsid w:val="001A758A"/>
    <w:rsid w:val="001A7A58"/>
    <w:rsid w:val="001A7C7F"/>
    <w:rsid w:val="001A7DE1"/>
    <w:rsid w:val="001B06F2"/>
    <w:rsid w:val="001B07C6"/>
    <w:rsid w:val="001B0CBC"/>
    <w:rsid w:val="001B13EA"/>
    <w:rsid w:val="001B147A"/>
    <w:rsid w:val="001B14AA"/>
    <w:rsid w:val="001B1F2F"/>
    <w:rsid w:val="001B26CA"/>
    <w:rsid w:val="001B2A9B"/>
    <w:rsid w:val="001B2FBB"/>
    <w:rsid w:val="001B337E"/>
    <w:rsid w:val="001B34AE"/>
    <w:rsid w:val="001B402E"/>
    <w:rsid w:val="001B4A1D"/>
    <w:rsid w:val="001B4AB5"/>
    <w:rsid w:val="001B4EA4"/>
    <w:rsid w:val="001B4F7B"/>
    <w:rsid w:val="001B61D0"/>
    <w:rsid w:val="001B67E6"/>
    <w:rsid w:val="001B682C"/>
    <w:rsid w:val="001B6B78"/>
    <w:rsid w:val="001B6CF2"/>
    <w:rsid w:val="001B725E"/>
    <w:rsid w:val="001B75D5"/>
    <w:rsid w:val="001B7A00"/>
    <w:rsid w:val="001B7A88"/>
    <w:rsid w:val="001B7B26"/>
    <w:rsid w:val="001C0052"/>
    <w:rsid w:val="001C01B3"/>
    <w:rsid w:val="001C01FF"/>
    <w:rsid w:val="001C0254"/>
    <w:rsid w:val="001C0D2C"/>
    <w:rsid w:val="001C110E"/>
    <w:rsid w:val="001C115D"/>
    <w:rsid w:val="001C1B82"/>
    <w:rsid w:val="001C1BA8"/>
    <w:rsid w:val="001C226D"/>
    <w:rsid w:val="001C22FE"/>
    <w:rsid w:val="001C274C"/>
    <w:rsid w:val="001C27D6"/>
    <w:rsid w:val="001C2804"/>
    <w:rsid w:val="001C286D"/>
    <w:rsid w:val="001C2E9E"/>
    <w:rsid w:val="001C3029"/>
    <w:rsid w:val="001C3182"/>
    <w:rsid w:val="001C3213"/>
    <w:rsid w:val="001C3299"/>
    <w:rsid w:val="001C3773"/>
    <w:rsid w:val="001C421B"/>
    <w:rsid w:val="001C4A1D"/>
    <w:rsid w:val="001C4A5C"/>
    <w:rsid w:val="001C4C7F"/>
    <w:rsid w:val="001C5BF8"/>
    <w:rsid w:val="001C5C8F"/>
    <w:rsid w:val="001C5F50"/>
    <w:rsid w:val="001C6B77"/>
    <w:rsid w:val="001C6C94"/>
    <w:rsid w:val="001C6DCB"/>
    <w:rsid w:val="001C6E0E"/>
    <w:rsid w:val="001C7453"/>
    <w:rsid w:val="001C74C6"/>
    <w:rsid w:val="001C7556"/>
    <w:rsid w:val="001C7611"/>
    <w:rsid w:val="001C79FD"/>
    <w:rsid w:val="001D012B"/>
    <w:rsid w:val="001D03D6"/>
    <w:rsid w:val="001D0579"/>
    <w:rsid w:val="001D0B8D"/>
    <w:rsid w:val="001D0F7D"/>
    <w:rsid w:val="001D108E"/>
    <w:rsid w:val="001D10CC"/>
    <w:rsid w:val="001D13C5"/>
    <w:rsid w:val="001D14AE"/>
    <w:rsid w:val="001D1974"/>
    <w:rsid w:val="001D247A"/>
    <w:rsid w:val="001D253F"/>
    <w:rsid w:val="001D292A"/>
    <w:rsid w:val="001D2B78"/>
    <w:rsid w:val="001D2DF2"/>
    <w:rsid w:val="001D2ED5"/>
    <w:rsid w:val="001D35F7"/>
    <w:rsid w:val="001D3AC7"/>
    <w:rsid w:val="001D3B94"/>
    <w:rsid w:val="001D3EE9"/>
    <w:rsid w:val="001D460C"/>
    <w:rsid w:val="001D4DDA"/>
    <w:rsid w:val="001D50B5"/>
    <w:rsid w:val="001D5810"/>
    <w:rsid w:val="001D5C3D"/>
    <w:rsid w:val="001D5E91"/>
    <w:rsid w:val="001D6205"/>
    <w:rsid w:val="001D66A3"/>
    <w:rsid w:val="001D6C18"/>
    <w:rsid w:val="001D6D52"/>
    <w:rsid w:val="001D6EAA"/>
    <w:rsid w:val="001D72F9"/>
    <w:rsid w:val="001D7B29"/>
    <w:rsid w:val="001D7DB7"/>
    <w:rsid w:val="001E02CE"/>
    <w:rsid w:val="001E03C5"/>
    <w:rsid w:val="001E03CA"/>
    <w:rsid w:val="001E0431"/>
    <w:rsid w:val="001E0807"/>
    <w:rsid w:val="001E0A3A"/>
    <w:rsid w:val="001E0A50"/>
    <w:rsid w:val="001E0C00"/>
    <w:rsid w:val="001E0EDB"/>
    <w:rsid w:val="001E1085"/>
    <w:rsid w:val="001E111A"/>
    <w:rsid w:val="001E1505"/>
    <w:rsid w:val="001E1CFB"/>
    <w:rsid w:val="001E201C"/>
    <w:rsid w:val="001E22FC"/>
    <w:rsid w:val="001E2833"/>
    <w:rsid w:val="001E2B85"/>
    <w:rsid w:val="001E2C59"/>
    <w:rsid w:val="001E36DA"/>
    <w:rsid w:val="001E3AD0"/>
    <w:rsid w:val="001E44D6"/>
    <w:rsid w:val="001E458B"/>
    <w:rsid w:val="001E45ED"/>
    <w:rsid w:val="001E460E"/>
    <w:rsid w:val="001E4757"/>
    <w:rsid w:val="001E48FA"/>
    <w:rsid w:val="001E4F3C"/>
    <w:rsid w:val="001E5176"/>
    <w:rsid w:val="001E52AA"/>
    <w:rsid w:val="001E52C0"/>
    <w:rsid w:val="001E53EF"/>
    <w:rsid w:val="001E57BC"/>
    <w:rsid w:val="001E5870"/>
    <w:rsid w:val="001E594B"/>
    <w:rsid w:val="001E5BD0"/>
    <w:rsid w:val="001E6442"/>
    <w:rsid w:val="001E6AA0"/>
    <w:rsid w:val="001E6B72"/>
    <w:rsid w:val="001E7576"/>
    <w:rsid w:val="001F0211"/>
    <w:rsid w:val="001F02C8"/>
    <w:rsid w:val="001F0B34"/>
    <w:rsid w:val="001F1085"/>
    <w:rsid w:val="001F108A"/>
    <w:rsid w:val="001F12B0"/>
    <w:rsid w:val="001F16E0"/>
    <w:rsid w:val="001F23EA"/>
    <w:rsid w:val="001F245C"/>
    <w:rsid w:val="001F24A8"/>
    <w:rsid w:val="001F291C"/>
    <w:rsid w:val="001F34D2"/>
    <w:rsid w:val="001F3A40"/>
    <w:rsid w:val="001F3D87"/>
    <w:rsid w:val="001F3EF6"/>
    <w:rsid w:val="001F4061"/>
    <w:rsid w:val="001F5367"/>
    <w:rsid w:val="001F5C2A"/>
    <w:rsid w:val="001F5D02"/>
    <w:rsid w:val="001F62A2"/>
    <w:rsid w:val="001F656D"/>
    <w:rsid w:val="001F65F7"/>
    <w:rsid w:val="001F6AD5"/>
    <w:rsid w:val="001F6ADC"/>
    <w:rsid w:val="001F70F2"/>
    <w:rsid w:val="001F775F"/>
    <w:rsid w:val="002007E7"/>
    <w:rsid w:val="0020087B"/>
    <w:rsid w:val="0020093B"/>
    <w:rsid w:val="002009AC"/>
    <w:rsid w:val="00200AB6"/>
    <w:rsid w:val="00200AFA"/>
    <w:rsid w:val="00200BDF"/>
    <w:rsid w:val="00200DE2"/>
    <w:rsid w:val="00201068"/>
    <w:rsid w:val="0020136D"/>
    <w:rsid w:val="0020137F"/>
    <w:rsid w:val="0020144A"/>
    <w:rsid w:val="00201590"/>
    <w:rsid w:val="00201907"/>
    <w:rsid w:val="00201982"/>
    <w:rsid w:val="00202152"/>
    <w:rsid w:val="0020254A"/>
    <w:rsid w:val="002033E9"/>
    <w:rsid w:val="0020390E"/>
    <w:rsid w:val="00203E03"/>
    <w:rsid w:val="00204230"/>
    <w:rsid w:val="00204237"/>
    <w:rsid w:val="0020582C"/>
    <w:rsid w:val="00205B25"/>
    <w:rsid w:val="00205BEA"/>
    <w:rsid w:val="00206225"/>
    <w:rsid w:val="00206243"/>
    <w:rsid w:val="002064E3"/>
    <w:rsid w:val="00206587"/>
    <w:rsid w:val="002066F4"/>
    <w:rsid w:val="00206919"/>
    <w:rsid w:val="00206AC7"/>
    <w:rsid w:val="00206C85"/>
    <w:rsid w:val="00206EBB"/>
    <w:rsid w:val="00207247"/>
    <w:rsid w:val="002076AF"/>
    <w:rsid w:val="002077F8"/>
    <w:rsid w:val="00207B5A"/>
    <w:rsid w:val="0021017F"/>
    <w:rsid w:val="00210742"/>
    <w:rsid w:val="0021086F"/>
    <w:rsid w:val="002108A8"/>
    <w:rsid w:val="002108FA"/>
    <w:rsid w:val="00210C27"/>
    <w:rsid w:val="00210D20"/>
    <w:rsid w:val="0021154E"/>
    <w:rsid w:val="0021169A"/>
    <w:rsid w:val="00212052"/>
    <w:rsid w:val="002124C5"/>
    <w:rsid w:val="002128D8"/>
    <w:rsid w:val="0021292A"/>
    <w:rsid w:val="00212A8B"/>
    <w:rsid w:val="00213106"/>
    <w:rsid w:val="002135C6"/>
    <w:rsid w:val="00213AF3"/>
    <w:rsid w:val="00213C79"/>
    <w:rsid w:val="00214345"/>
    <w:rsid w:val="00214EC0"/>
    <w:rsid w:val="00215114"/>
    <w:rsid w:val="00215359"/>
    <w:rsid w:val="00215A1E"/>
    <w:rsid w:val="00215B68"/>
    <w:rsid w:val="00215E48"/>
    <w:rsid w:val="002167C5"/>
    <w:rsid w:val="00216D26"/>
    <w:rsid w:val="00216ED9"/>
    <w:rsid w:val="00217125"/>
    <w:rsid w:val="0021759F"/>
    <w:rsid w:val="00217758"/>
    <w:rsid w:val="00217846"/>
    <w:rsid w:val="00217FAE"/>
    <w:rsid w:val="002200E2"/>
    <w:rsid w:val="0022010B"/>
    <w:rsid w:val="0022023A"/>
    <w:rsid w:val="00220332"/>
    <w:rsid w:val="0022054A"/>
    <w:rsid w:val="002206DE"/>
    <w:rsid w:val="00220707"/>
    <w:rsid w:val="002208EB"/>
    <w:rsid w:val="00220A32"/>
    <w:rsid w:val="002217A4"/>
    <w:rsid w:val="00221CEE"/>
    <w:rsid w:val="0022267E"/>
    <w:rsid w:val="00222905"/>
    <w:rsid w:val="0022309E"/>
    <w:rsid w:val="00223C60"/>
    <w:rsid w:val="00223F68"/>
    <w:rsid w:val="002243AB"/>
    <w:rsid w:val="002246BE"/>
    <w:rsid w:val="00224DF4"/>
    <w:rsid w:val="00225463"/>
    <w:rsid w:val="002254EA"/>
    <w:rsid w:val="00225CCB"/>
    <w:rsid w:val="00225E02"/>
    <w:rsid w:val="002268B3"/>
    <w:rsid w:val="002269C7"/>
    <w:rsid w:val="002269D0"/>
    <w:rsid w:val="00226E30"/>
    <w:rsid w:val="00227DAE"/>
    <w:rsid w:val="002303A8"/>
    <w:rsid w:val="00230E0B"/>
    <w:rsid w:val="00230E56"/>
    <w:rsid w:val="0023120A"/>
    <w:rsid w:val="00232076"/>
    <w:rsid w:val="00232403"/>
    <w:rsid w:val="002324A6"/>
    <w:rsid w:val="0023282A"/>
    <w:rsid w:val="0023285A"/>
    <w:rsid w:val="0023373F"/>
    <w:rsid w:val="00233E7B"/>
    <w:rsid w:val="00234080"/>
    <w:rsid w:val="002341E0"/>
    <w:rsid w:val="00234439"/>
    <w:rsid w:val="0023456A"/>
    <w:rsid w:val="0023478B"/>
    <w:rsid w:val="002347FD"/>
    <w:rsid w:val="0023493B"/>
    <w:rsid w:val="00234C2D"/>
    <w:rsid w:val="00234F2C"/>
    <w:rsid w:val="0023508F"/>
    <w:rsid w:val="00235155"/>
    <w:rsid w:val="00235399"/>
    <w:rsid w:val="002362DF"/>
    <w:rsid w:val="002364F4"/>
    <w:rsid w:val="0023662F"/>
    <w:rsid w:val="00236CB2"/>
    <w:rsid w:val="00236DFC"/>
    <w:rsid w:val="00236FE3"/>
    <w:rsid w:val="00237071"/>
    <w:rsid w:val="0023745A"/>
    <w:rsid w:val="00237627"/>
    <w:rsid w:val="00237778"/>
    <w:rsid w:val="002377C8"/>
    <w:rsid w:val="002400B6"/>
    <w:rsid w:val="00240696"/>
    <w:rsid w:val="002406E9"/>
    <w:rsid w:val="0024079C"/>
    <w:rsid w:val="00240E43"/>
    <w:rsid w:val="00240F30"/>
    <w:rsid w:val="00240F71"/>
    <w:rsid w:val="002412FE"/>
    <w:rsid w:val="002414B0"/>
    <w:rsid w:val="002415DE"/>
    <w:rsid w:val="002418E5"/>
    <w:rsid w:val="00241AEE"/>
    <w:rsid w:val="0024208D"/>
    <w:rsid w:val="002428F5"/>
    <w:rsid w:val="00242AA2"/>
    <w:rsid w:val="00242D9A"/>
    <w:rsid w:val="00242E59"/>
    <w:rsid w:val="002430C4"/>
    <w:rsid w:val="00243153"/>
    <w:rsid w:val="0024319A"/>
    <w:rsid w:val="0024319E"/>
    <w:rsid w:val="002435EC"/>
    <w:rsid w:val="002437A1"/>
    <w:rsid w:val="002438B6"/>
    <w:rsid w:val="002439DA"/>
    <w:rsid w:val="00243DA5"/>
    <w:rsid w:val="00244A19"/>
    <w:rsid w:val="00244B7F"/>
    <w:rsid w:val="00244F6A"/>
    <w:rsid w:val="00245098"/>
    <w:rsid w:val="0024576C"/>
    <w:rsid w:val="0024599C"/>
    <w:rsid w:val="00247263"/>
    <w:rsid w:val="002475CF"/>
    <w:rsid w:val="00247A64"/>
    <w:rsid w:val="00247B2E"/>
    <w:rsid w:val="00250AA7"/>
    <w:rsid w:val="0025125D"/>
    <w:rsid w:val="00251434"/>
    <w:rsid w:val="002517B9"/>
    <w:rsid w:val="00251CB4"/>
    <w:rsid w:val="0025220E"/>
    <w:rsid w:val="00252348"/>
    <w:rsid w:val="002525C7"/>
    <w:rsid w:val="0025279A"/>
    <w:rsid w:val="00252827"/>
    <w:rsid w:val="00252A5E"/>
    <w:rsid w:val="00252DD4"/>
    <w:rsid w:val="00252E3C"/>
    <w:rsid w:val="0025304C"/>
    <w:rsid w:val="00254181"/>
    <w:rsid w:val="00255296"/>
    <w:rsid w:val="002554FE"/>
    <w:rsid w:val="00255AAE"/>
    <w:rsid w:val="00255D02"/>
    <w:rsid w:val="00255EB5"/>
    <w:rsid w:val="00256413"/>
    <w:rsid w:val="00256B9B"/>
    <w:rsid w:val="00256E40"/>
    <w:rsid w:val="00257024"/>
    <w:rsid w:val="002576DD"/>
    <w:rsid w:val="00257738"/>
    <w:rsid w:val="00257996"/>
    <w:rsid w:val="00260300"/>
    <w:rsid w:val="00260768"/>
    <w:rsid w:val="00260D65"/>
    <w:rsid w:val="00260ED6"/>
    <w:rsid w:val="00261030"/>
    <w:rsid w:val="0026106B"/>
    <w:rsid w:val="00261083"/>
    <w:rsid w:val="00261147"/>
    <w:rsid w:val="002611B7"/>
    <w:rsid w:val="002618BE"/>
    <w:rsid w:val="00261939"/>
    <w:rsid w:val="00261BC7"/>
    <w:rsid w:val="00261E00"/>
    <w:rsid w:val="00261E6E"/>
    <w:rsid w:val="00261EE4"/>
    <w:rsid w:val="00261F1C"/>
    <w:rsid w:val="00262311"/>
    <w:rsid w:val="0026295E"/>
    <w:rsid w:val="00262A47"/>
    <w:rsid w:val="00262AB7"/>
    <w:rsid w:val="00262B43"/>
    <w:rsid w:val="00262BC4"/>
    <w:rsid w:val="00262C6C"/>
    <w:rsid w:val="00262FC8"/>
    <w:rsid w:val="00263836"/>
    <w:rsid w:val="0026385B"/>
    <w:rsid w:val="0026469A"/>
    <w:rsid w:val="00264EB9"/>
    <w:rsid w:val="00264FC2"/>
    <w:rsid w:val="002654AA"/>
    <w:rsid w:val="0026561F"/>
    <w:rsid w:val="002659F8"/>
    <w:rsid w:val="0026607A"/>
    <w:rsid w:val="002662D4"/>
    <w:rsid w:val="00266608"/>
    <w:rsid w:val="00266A2E"/>
    <w:rsid w:val="00270A06"/>
    <w:rsid w:val="00270E9D"/>
    <w:rsid w:val="00270FF8"/>
    <w:rsid w:val="00271141"/>
    <w:rsid w:val="00271354"/>
    <w:rsid w:val="0027171B"/>
    <w:rsid w:val="00271A4C"/>
    <w:rsid w:val="00271AA3"/>
    <w:rsid w:val="00271C2D"/>
    <w:rsid w:val="00271FFA"/>
    <w:rsid w:val="002721D0"/>
    <w:rsid w:val="00272365"/>
    <w:rsid w:val="00272738"/>
    <w:rsid w:val="0027283A"/>
    <w:rsid w:val="00272D15"/>
    <w:rsid w:val="00272DF9"/>
    <w:rsid w:val="00272E25"/>
    <w:rsid w:val="00272FF7"/>
    <w:rsid w:val="0027336D"/>
    <w:rsid w:val="00273A99"/>
    <w:rsid w:val="00273B4E"/>
    <w:rsid w:val="00273DF5"/>
    <w:rsid w:val="00273EBD"/>
    <w:rsid w:val="00274D9F"/>
    <w:rsid w:val="00275475"/>
    <w:rsid w:val="002754E3"/>
    <w:rsid w:val="00275641"/>
    <w:rsid w:val="00275B96"/>
    <w:rsid w:val="00275FEA"/>
    <w:rsid w:val="0027622C"/>
    <w:rsid w:val="002766E8"/>
    <w:rsid w:val="00276C15"/>
    <w:rsid w:val="00276E8B"/>
    <w:rsid w:val="00276EF6"/>
    <w:rsid w:val="0027703E"/>
    <w:rsid w:val="002771FF"/>
    <w:rsid w:val="00277254"/>
    <w:rsid w:val="0027725F"/>
    <w:rsid w:val="0027795C"/>
    <w:rsid w:val="00277DB3"/>
    <w:rsid w:val="00277FB8"/>
    <w:rsid w:val="0028028E"/>
    <w:rsid w:val="00280352"/>
    <w:rsid w:val="00280868"/>
    <w:rsid w:val="0028195E"/>
    <w:rsid w:val="00281B4B"/>
    <w:rsid w:val="00281D5F"/>
    <w:rsid w:val="00282089"/>
    <w:rsid w:val="002821C2"/>
    <w:rsid w:val="002822DE"/>
    <w:rsid w:val="0028264B"/>
    <w:rsid w:val="00282859"/>
    <w:rsid w:val="00282A93"/>
    <w:rsid w:val="00282D7F"/>
    <w:rsid w:val="002835A4"/>
    <w:rsid w:val="00283839"/>
    <w:rsid w:val="00283851"/>
    <w:rsid w:val="00283A74"/>
    <w:rsid w:val="00283ECF"/>
    <w:rsid w:val="00284610"/>
    <w:rsid w:val="00284940"/>
    <w:rsid w:val="002849A2"/>
    <w:rsid w:val="00285264"/>
    <w:rsid w:val="00285C3B"/>
    <w:rsid w:val="0028613A"/>
    <w:rsid w:val="0028616F"/>
    <w:rsid w:val="002861CE"/>
    <w:rsid w:val="00286362"/>
    <w:rsid w:val="00286674"/>
    <w:rsid w:val="00286C26"/>
    <w:rsid w:val="00286E69"/>
    <w:rsid w:val="00286EBE"/>
    <w:rsid w:val="00287184"/>
    <w:rsid w:val="0028728A"/>
    <w:rsid w:val="002872B0"/>
    <w:rsid w:val="0028755E"/>
    <w:rsid w:val="0028759A"/>
    <w:rsid w:val="002879DC"/>
    <w:rsid w:val="00287A76"/>
    <w:rsid w:val="00287D84"/>
    <w:rsid w:val="00287E05"/>
    <w:rsid w:val="00290391"/>
    <w:rsid w:val="00290A6D"/>
    <w:rsid w:val="00290EC0"/>
    <w:rsid w:val="0029108B"/>
    <w:rsid w:val="0029159E"/>
    <w:rsid w:val="00291781"/>
    <w:rsid w:val="00291788"/>
    <w:rsid w:val="00291E4C"/>
    <w:rsid w:val="00291EEB"/>
    <w:rsid w:val="0029268D"/>
    <w:rsid w:val="002928DD"/>
    <w:rsid w:val="00292FB8"/>
    <w:rsid w:val="002934DB"/>
    <w:rsid w:val="002935C1"/>
    <w:rsid w:val="00293A50"/>
    <w:rsid w:val="00293D9E"/>
    <w:rsid w:val="00293E5C"/>
    <w:rsid w:val="002941CC"/>
    <w:rsid w:val="0029449F"/>
    <w:rsid w:val="0029459C"/>
    <w:rsid w:val="0029467F"/>
    <w:rsid w:val="00294890"/>
    <w:rsid w:val="00295214"/>
    <w:rsid w:val="00295509"/>
    <w:rsid w:val="0029594C"/>
    <w:rsid w:val="00296139"/>
    <w:rsid w:val="00296174"/>
    <w:rsid w:val="002965C2"/>
    <w:rsid w:val="00296AEC"/>
    <w:rsid w:val="002974FD"/>
    <w:rsid w:val="0029791A"/>
    <w:rsid w:val="00297990"/>
    <w:rsid w:val="00297A43"/>
    <w:rsid w:val="00297E35"/>
    <w:rsid w:val="00297E43"/>
    <w:rsid w:val="00297E81"/>
    <w:rsid w:val="002A003B"/>
    <w:rsid w:val="002A0DED"/>
    <w:rsid w:val="002A0E79"/>
    <w:rsid w:val="002A11BF"/>
    <w:rsid w:val="002A1B4B"/>
    <w:rsid w:val="002A1E9C"/>
    <w:rsid w:val="002A2332"/>
    <w:rsid w:val="002A2529"/>
    <w:rsid w:val="002A2744"/>
    <w:rsid w:val="002A306C"/>
    <w:rsid w:val="002A3654"/>
    <w:rsid w:val="002A40D3"/>
    <w:rsid w:val="002A44B9"/>
    <w:rsid w:val="002A46F0"/>
    <w:rsid w:val="002A558E"/>
    <w:rsid w:val="002A57DE"/>
    <w:rsid w:val="002A5973"/>
    <w:rsid w:val="002A5A47"/>
    <w:rsid w:val="002A5BE8"/>
    <w:rsid w:val="002A5DB2"/>
    <w:rsid w:val="002A614D"/>
    <w:rsid w:val="002A6AE8"/>
    <w:rsid w:val="002A6DA0"/>
    <w:rsid w:val="002A715C"/>
    <w:rsid w:val="002A746B"/>
    <w:rsid w:val="002A79B2"/>
    <w:rsid w:val="002A7D14"/>
    <w:rsid w:val="002A7E05"/>
    <w:rsid w:val="002B0123"/>
    <w:rsid w:val="002B05B4"/>
    <w:rsid w:val="002B07E1"/>
    <w:rsid w:val="002B094A"/>
    <w:rsid w:val="002B2B38"/>
    <w:rsid w:val="002B3041"/>
    <w:rsid w:val="002B31A4"/>
    <w:rsid w:val="002B3366"/>
    <w:rsid w:val="002B389E"/>
    <w:rsid w:val="002B4445"/>
    <w:rsid w:val="002B4852"/>
    <w:rsid w:val="002B48D1"/>
    <w:rsid w:val="002B4ABB"/>
    <w:rsid w:val="002B4B83"/>
    <w:rsid w:val="002B4BD9"/>
    <w:rsid w:val="002B4E1A"/>
    <w:rsid w:val="002B4FCA"/>
    <w:rsid w:val="002B506F"/>
    <w:rsid w:val="002B5314"/>
    <w:rsid w:val="002B5650"/>
    <w:rsid w:val="002B5CB3"/>
    <w:rsid w:val="002B5D62"/>
    <w:rsid w:val="002B7870"/>
    <w:rsid w:val="002B790A"/>
    <w:rsid w:val="002B7BB0"/>
    <w:rsid w:val="002C0D17"/>
    <w:rsid w:val="002C1419"/>
    <w:rsid w:val="002C17ED"/>
    <w:rsid w:val="002C1A14"/>
    <w:rsid w:val="002C2573"/>
    <w:rsid w:val="002C29FD"/>
    <w:rsid w:val="002C2C2B"/>
    <w:rsid w:val="002C2C72"/>
    <w:rsid w:val="002C2D89"/>
    <w:rsid w:val="002C2F49"/>
    <w:rsid w:val="002C3160"/>
    <w:rsid w:val="002C3F51"/>
    <w:rsid w:val="002C414E"/>
    <w:rsid w:val="002C478F"/>
    <w:rsid w:val="002C48CE"/>
    <w:rsid w:val="002C49D7"/>
    <w:rsid w:val="002C4EEB"/>
    <w:rsid w:val="002C5161"/>
    <w:rsid w:val="002C5527"/>
    <w:rsid w:val="002C5B49"/>
    <w:rsid w:val="002C5D2E"/>
    <w:rsid w:val="002C5D4A"/>
    <w:rsid w:val="002C65A4"/>
    <w:rsid w:val="002C6872"/>
    <w:rsid w:val="002C6B15"/>
    <w:rsid w:val="002C6B61"/>
    <w:rsid w:val="002C6C35"/>
    <w:rsid w:val="002C6F82"/>
    <w:rsid w:val="002C7B8F"/>
    <w:rsid w:val="002D0100"/>
    <w:rsid w:val="002D0139"/>
    <w:rsid w:val="002D08B0"/>
    <w:rsid w:val="002D09A6"/>
    <w:rsid w:val="002D15F2"/>
    <w:rsid w:val="002D1939"/>
    <w:rsid w:val="002D20CF"/>
    <w:rsid w:val="002D27BB"/>
    <w:rsid w:val="002D280C"/>
    <w:rsid w:val="002D2B1B"/>
    <w:rsid w:val="002D2B44"/>
    <w:rsid w:val="002D2D7E"/>
    <w:rsid w:val="002D2DF5"/>
    <w:rsid w:val="002D32FB"/>
    <w:rsid w:val="002D33BA"/>
    <w:rsid w:val="002D376F"/>
    <w:rsid w:val="002D3986"/>
    <w:rsid w:val="002D3AB8"/>
    <w:rsid w:val="002D3D10"/>
    <w:rsid w:val="002D4C21"/>
    <w:rsid w:val="002D51EB"/>
    <w:rsid w:val="002D548F"/>
    <w:rsid w:val="002D5591"/>
    <w:rsid w:val="002D58BD"/>
    <w:rsid w:val="002D58F8"/>
    <w:rsid w:val="002D5F2F"/>
    <w:rsid w:val="002D65E5"/>
    <w:rsid w:val="002D6B97"/>
    <w:rsid w:val="002D6C09"/>
    <w:rsid w:val="002D7399"/>
    <w:rsid w:val="002D7438"/>
    <w:rsid w:val="002D76ED"/>
    <w:rsid w:val="002D77FA"/>
    <w:rsid w:val="002D78EB"/>
    <w:rsid w:val="002E00B3"/>
    <w:rsid w:val="002E02BC"/>
    <w:rsid w:val="002E03A8"/>
    <w:rsid w:val="002E0673"/>
    <w:rsid w:val="002E0686"/>
    <w:rsid w:val="002E06EA"/>
    <w:rsid w:val="002E0BBC"/>
    <w:rsid w:val="002E0D64"/>
    <w:rsid w:val="002E0E8E"/>
    <w:rsid w:val="002E1216"/>
    <w:rsid w:val="002E1265"/>
    <w:rsid w:val="002E1478"/>
    <w:rsid w:val="002E14EA"/>
    <w:rsid w:val="002E16FD"/>
    <w:rsid w:val="002E1C55"/>
    <w:rsid w:val="002E1CB5"/>
    <w:rsid w:val="002E1CF3"/>
    <w:rsid w:val="002E21C7"/>
    <w:rsid w:val="002E2206"/>
    <w:rsid w:val="002E2F87"/>
    <w:rsid w:val="002E3CAE"/>
    <w:rsid w:val="002E3DFD"/>
    <w:rsid w:val="002E3E7B"/>
    <w:rsid w:val="002E3F0C"/>
    <w:rsid w:val="002E41F8"/>
    <w:rsid w:val="002E4480"/>
    <w:rsid w:val="002E45EC"/>
    <w:rsid w:val="002E4744"/>
    <w:rsid w:val="002E4ABD"/>
    <w:rsid w:val="002E4AC1"/>
    <w:rsid w:val="002E4FCD"/>
    <w:rsid w:val="002E52C3"/>
    <w:rsid w:val="002E549F"/>
    <w:rsid w:val="002E5737"/>
    <w:rsid w:val="002E5C55"/>
    <w:rsid w:val="002E608A"/>
    <w:rsid w:val="002E6487"/>
    <w:rsid w:val="002E699A"/>
    <w:rsid w:val="002E7185"/>
    <w:rsid w:val="002E742F"/>
    <w:rsid w:val="002E7479"/>
    <w:rsid w:val="002E75BB"/>
    <w:rsid w:val="002F02BD"/>
    <w:rsid w:val="002F0345"/>
    <w:rsid w:val="002F05B9"/>
    <w:rsid w:val="002F05E4"/>
    <w:rsid w:val="002F0701"/>
    <w:rsid w:val="002F0D21"/>
    <w:rsid w:val="002F0FE4"/>
    <w:rsid w:val="002F17E1"/>
    <w:rsid w:val="002F195E"/>
    <w:rsid w:val="002F19E9"/>
    <w:rsid w:val="002F1D88"/>
    <w:rsid w:val="002F22F1"/>
    <w:rsid w:val="002F25E7"/>
    <w:rsid w:val="002F2A4E"/>
    <w:rsid w:val="002F2D0F"/>
    <w:rsid w:val="002F30C4"/>
    <w:rsid w:val="002F33C1"/>
    <w:rsid w:val="002F3D57"/>
    <w:rsid w:val="002F3DA1"/>
    <w:rsid w:val="002F413F"/>
    <w:rsid w:val="002F43F5"/>
    <w:rsid w:val="002F4578"/>
    <w:rsid w:val="002F46F2"/>
    <w:rsid w:val="002F495D"/>
    <w:rsid w:val="002F4B2F"/>
    <w:rsid w:val="002F4CB5"/>
    <w:rsid w:val="002F4DEC"/>
    <w:rsid w:val="002F5B01"/>
    <w:rsid w:val="002F5D7D"/>
    <w:rsid w:val="002F6081"/>
    <w:rsid w:val="002F64D8"/>
    <w:rsid w:val="002F6696"/>
    <w:rsid w:val="002F6801"/>
    <w:rsid w:val="002F6865"/>
    <w:rsid w:val="002F6D49"/>
    <w:rsid w:val="002F6E09"/>
    <w:rsid w:val="002F6EAD"/>
    <w:rsid w:val="002F7209"/>
    <w:rsid w:val="002F7619"/>
    <w:rsid w:val="002F77B5"/>
    <w:rsid w:val="002F7821"/>
    <w:rsid w:val="002F7C95"/>
    <w:rsid w:val="002F7DA4"/>
    <w:rsid w:val="0030044F"/>
    <w:rsid w:val="0030049F"/>
    <w:rsid w:val="00300895"/>
    <w:rsid w:val="00300AD1"/>
    <w:rsid w:val="00300B92"/>
    <w:rsid w:val="00300E3C"/>
    <w:rsid w:val="003010F4"/>
    <w:rsid w:val="00301441"/>
    <w:rsid w:val="0030193B"/>
    <w:rsid w:val="00301CB3"/>
    <w:rsid w:val="0030235E"/>
    <w:rsid w:val="00302910"/>
    <w:rsid w:val="00302AD1"/>
    <w:rsid w:val="00302C2F"/>
    <w:rsid w:val="00302D7E"/>
    <w:rsid w:val="0030323B"/>
    <w:rsid w:val="003034B3"/>
    <w:rsid w:val="00303EC9"/>
    <w:rsid w:val="003040EF"/>
    <w:rsid w:val="0030438E"/>
    <w:rsid w:val="00304C43"/>
    <w:rsid w:val="00304D90"/>
    <w:rsid w:val="00305802"/>
    <w:rsid w:val="00305871"/>
    <w:rsid w:val="00305BD9"/>
    <w:rsid w:val="00305ECD"/>
    <w:rsid w:val="003060F5"/>
    <w:rsid w:val="00306596"/>
    <w:rsid w:val="00306664"/>
    <w:rsid w:val="00306701"/>
    <w:rsid w:val="00306B5A"/>
    <w:rsid w:val="00306E3F"/>
    <w:rsid w:val="00307417"/>
    <w:rsid w:val="0030748C"/>
    <w:rsid w:val="00307864"/>
    <w:rsid w:val="0030794D"/>
    <w:rsid w:val="00307974"/>
    <w:rsid w:val="00307CAD"/>
    <w:rsid w:val="00307D26"/>
    <w:rsid w:val="00307E57"/>
    <w:rsid w:val="00310264"/>
    <w:rsid w:val="0031049F"/>
    <w:rsid w:val="00310677"/>
    <w:rsid w:val="00310DBF"/>
    <w:rsid w:val="00310EA2"/>
    <w:rsid w:val="0031150C"/>
    <w:rsid w:val="003116BD"/>
    <w:rsid w:val="00311EF5"/>
    <w:rsid w:val="00312548"/>
    <w:rsid w:val="00312756"/>
    <w:rsid w:val="00312868"/>
    <w:rsid w:val="00312B36"/>
    <w:rsid w:val="0031334B"/>
    <w:rsid w:val="0031342B"/>
    <w:rsid w:val="0031397D"/>
    <w:rsid w:val="003139A5"/>
    <w:rsid w:val="00313AEF"/>
    <w:rsid w:val="00313BE6"/>
    <w:rsid w:val="0031425C"/>
    <w:rsid w:val="003149A0"/>
    <w:rsid w:val="003149C8"/>
    <w:rsid w:val="00314C91"/>
    <w:rsid w:val="00315362"/>
    <w:rsid w:val="00315920"/>
    <w:rsid w:val="00315D6A"/>
    <w:rsid w:val="00315EE3"/>
    <w:rsid w:val="00316683"/>
    <w:rsid w:val="00316B7C"/>
    <w:rsid w:val="00316E08"/>
    <w:rsid w:val="00316F75"/>
    <w:rsid w:val="003171BD"/>
    <w:rsid w:val="00317A57"/>
    <w:rsid w:val="00317A66"/>
    <w:rsid w:val="00317F60"/>
    <w:rsid w:val="00320862"/>
    <w:rsid w:val="00320B5F"/>
    <w:rsid w:val="00320F60"/>
    <w:rsid w:val="0032175B"/>
    <w:rsid w:val="00321C68"/>
    <w:rsid w:val="00321E8B"/>
    <w:rsid w:val="00322359"/>
    <w:rsid w:val="00322B09"/>
    <w:rsid w:val="00323111"/>
    <w:rsid w:val="00323218"/>
    <w:rsid w:val="00323221"/>
    <w:rsid w:val="003234A3"/>
    <w:rsid w:val="00323AD6"/>
    <w:rsid w:val="00323EE6"/>
    <w:rsid w:val="003249F3"/>
    <w:rsid w:val="00324BE9"/>
    <w:rsid w:val="00324CFB"/>
    <w:rsid w:val="00324DC5"/>
    <w:rsid w:val="003251CA"/>
    <w:rsid w:val="00325CD1"/>
    <w:rsid w:val="00325D57"/>
    <w:rsid w:val="00325E6D"/>
    <w:rsid w:val="00325F7E"/>
    <w:rsid w:val="0032620E"/>
    <w:rsid w:val="00326481"/>
    <w:rsid w:val="00326DD4"/>
    <w:rsid w:val="0032702E"/>
    <w:rsid w:val="00327C23"/>
    <w:rsid w:val="003300F7"/>
    <w:rsid w:val="0033027E"/>
    <w:rsid w:val="003307C1"/>
    <w:rsid w:val="00330AD5"/>
    <w:rsid w:val="00330E6B"/>
    <w:rsid w:val="00331C9E"/>
    <w:rsid w:val="00331E98"/>
    <w:rsid w:val="00332BD6"/>
    <w:rsid w:val="00332C40"/>
    <w:rsid w:val="003333ED"/>
    <w:rsid w:val="00333633"/>
    <w:rsid w:val="0033370E"/>
    <w:rsid w:val="00333CB2"/>
    <w:rsid w:val="00333D8A"/>
    <w:rsid w:val="00334067"/>
    <w:rsid w:val="003345CB"/>
    <w:rsid w:val="003345E8"/>
    <w:rsid w:val="0033474F"/>
    <w:rsid w:val="00334C94"/>
    <w:rsid w:val="00334DD0"/>
    <w:rsid w:val="00334DE7"/>
    <w:rsid w:val="00335272"/>
    <w:rsid w:val="00335600"/>
    <w:rsid w:val="00335827"/>
    <w:rsid w:val="00335909"/>
    <w:rsid w:val="00335D80"/>
    <w:rsid w:val="003365CE"/>
    <w:rsid w:val="0033672E"/>
    <w:rsid w:val="00336937"/>
    <w:rsid w:val="003370CE"/>
    <w:rsid w:val="00337354"/>
    <w:rsid w:val="00337911"/>
    <w:rsid w:val="00340574"/>
    <w:rsid w:val="003408F2"/>
    <w:rsid w:val="003409B2"/>
    <w:rsid w:val="00340F87"/>
    <w:rsid w:val="0034125D"/>
    <w:rsid w:val="003414C3"/>
    <w:rsid w:val="003414E6"/>
    <w:rsid w:val="003415DC"/>
    <w:rsid w:val="00341831"/>
    <w:rsid w:val="00341B11"/>
    <w:rsid w:val="00341C5E"/>
    <w:rsid w:val="00342295"/>
    <w:rsid w:val="003427FD"/>
    <w:rsid w:val="00342D88"/>
    <w:rsid w:val="00342E21"/>
    <w:rsid w:val="00343176"/>
    <w:rsid w:val="00343485"/>
    <w:rsid w:val="003435DD"/>
    <w:rsid w:val="003437F6"/>
    <w:rsid w:val="003438C5"/>
    <w:rsid w:val="003438F6"/>
    <w:rsid w:val="00343911"/>
    <w:rsid w:val="00343961"/>
    <w:rsid w:val="00343CDB"/>
    <w:rsid w:val="003448E1"/>
    <w:rsid w:val="00345194"/>
    <w:rsid w:val="00345250"/>
    <w:rsid w:val="00345AF7"/>
    <w:rsid w:val="00345EBB"/>
    <w:rsid w:val="003461AC"/>
    <w:rsid w:val="00346916"/>
    <w:rsid w:val="00346BC7"/>
    <w:rsid w:val="00346F86"/>
    <w:rsid w:val="00346FA1"/>
    <w:rsid w:val="003473CC"/>
    <w:rsid w:val="003479B4"/>
    <w:rsid w:val="00347A76"/>
    <w:rsid w:val="00347E1C"/>
    <w:rsid w:val="003504A9"/>
    <w:rsid w:val="003504CF"/>
    <w:rsid w:val="003508D7"/>
    <w:rsid w:val="003509FB"/>
    <w:rsid w:val="00350E9B"/>
    <w:rsid w:val="00350EC3"/>
    <w:rsid w:val="00350EC8"/>
    <w:rsid w:val="00351329"/>
    <w:rsid w:val="0035177D"/>
    <w:rsid w:val="00351CB5"/>
    <w:rsid w:val="003521E2"/>
    <w:rsid w:val="00352428"/>
    <w:rsid w:val="00352732"/>
    <w:rsid w:val="00353254"/>
    <w:rsid w:val="003534F2"/>
    <w:rsid w:val="003534F3"/>
    <w:rsid w:val="00353811"/>
    <w:rsid w:val="00353BC3"/>
    <w:rsid w:val="0035416B"/>
    <w:rsid w:val="003544E7"/>
    <w:rsid w:val="00354E6D"/>
    <w:rsid w:val="0035515C"/>
    <w:rsid w:val="003554AA"/>
    <w:rsid w:val="003558E9"/>
    <w:rsid w:val="00355FD2"/>
    <w:rsid w:val="003560FA"/>
    <w:rsid w:val="003563C0"/>
    <w:rsid w:val="00356C48"/>
    <w:rsid w:val="0035743D"/>
    <w:rsid w:val="0035746B"/>
    <w:rsid w:val="00357687"/>
    <w:rsid w:val="00357C53"/>
    <w:rsid w:val="003600DE"/>
    <w:rsid w:val="0036080E"/>
    <w:rsid w:val="00360D7F"/>
    <w:rsid w:val="0036119A"/>
    <w:rsid w:val="0036137B"/>
    <w:rsid w:val="00361A0E"/>
    <w:rsid w:val="00361A63"/>
    <w:rsid w:val="00361B90"/>
    <w:rsid w:val="00361CB8"/>
    <w:rsid w:val="00362387"/>
    <w:rsid w:val="00362AF9"/>
    <w:rsid w:val="00362BC4"/>
    <w:rsid w:val="003633D6"/>
    <w:rsid w:val="00363B35"/>
    <w:rsid w:val="00363EB9"/>
    <w:rsid w:val="0036455D"/>
    <w:rsid w:val="003647D5"/>
    <w:rsid w:val="00364E2F"/>
    <w:rsid w:val="003652A0"/>
    <w:rsid w:val="00365808"/>
    <w:rsid w:val="00365A44"/>
    <w:rsid w:val="00366316"/>
    <w:rsid w:val="0036649C"/>
    <w:rsid w:val="00366F31"/>
    <w:rsid w:val="003670D6"/>
    <w:rsid w:val="003673ED"/>
    <w:rsid w:val="00367BF5"/>
    <w:rsid w:val="00367FF3"/>
    <w:rsid w:val="0037045D"/>
    <w:rsid w:val="00370757"/>
    <w:rsid w:val="003707DE"/>
    <w:rsid w:val="00370B61"/>
    <w:rsid w:val="00370C6C"/>
    <w:rsid w:val="003711C8"/>
    <w:rsid w:val="00371BE6"/>
    <w:rsid w:val="00371C5D"/>
    <w:rsid w:val="003726F6"/>
    <w:rsid w:val="0037313B"/>
    <w:rsid w:val="00373178"/>
    <w:rsid w:val="0037351D"/>
    <w:rsid w:val="003738CB"/>
    <w:rsid w:val="00373EAE"/>
    <w:rsid w:val="003747F6"/>
    <w:rsid w:val="003749FB"/>
    <w:rsid w:val="00374C94"/>
    <w:rsid w:val="0037505A"/>
    <w:rsid w:val="003751AA"/>
    <w:rsid w:val="003752FE"/>
    <w:rsid w:val="003754E2"/>
    <w:rsid w:val="003755DA"/>
    <w:rsid w:val="00375A37"/>
    <w:rsid w:val="00375B71"/>
    <w:rsid w:val="00376134"/>
    <w:rsid w:val="003761DC"/>
    <w:rsid w:val="00376684"/>
    <w:rsid w:val="00376869"/>
    <w:rsid w:val="00376C35"/>
    <w:rsid w:val="00376EB0"/>
    <w:rsid w:val="0037701C"/>
    <w:rsid w:val="0037727D"/>
    <w:rsid w:val="0037736C"/>
    <w:rsid w:val="00377789"/>
    <w:rsid w:val="0037778C"/>
    <w:rsid w:val="00377A90"/>
    <w:rsid w:val="003801FE"/>
    <w:rsid w:val="00380288"/>
    <w:rsid w:val="003807EE"/>
    <w:rsid w:val="003813BB"/>
    <w:rsid w:val="003819B6"/>
    <w:rsid w:val="0038254B"/>
    <w:rsid w:val="00382DD6"/>
    <w:rsid w:val="003834EF"/>
    <w:rsid w:val="00383619"/>
    <w:rsid w:val="00383628"/>
    <w:rsid w:val="00383685"/>
    <w:rsid w:val="00383A12"/>
    <w:rsid w:val="003848B7"/>
    <w:rsid w:val="00384939"/>
    <w:rsid w:val="00384AC8"/>
    <w:rsid w:val="00384CDF"/>
    <w:rsid w:val="0038526F"/>
    <w:rsid w:val="003857E7"/>
    <w:rsid w:val="00385ADD"/>
    <w:rsid w:val="00385B97"/>
    <w:rsid w:val="00385D45"/>
    <w:rsid w:val="00385E5E"/>
    <w:rsid w:val="003865E1"/>
    <w:rsid w:val="00386D2E"/>
    <w:rsid w:val="00386F00"/>
    <w:rsid w:val="003875A4"/>
    <w:rsid w:val="003878F0"/>
    <w:rsid w:val="00387E05"/>
    <w:rsid w:val="00387F57"/>
    <w:rsid w:val="00390057"/>
    <w:rsid w:val="00390058"/>
    <w:rsid w:val="003901FD"/>
    <w:rsid w:val="00390282"/>
    <w:rsid w:val="0039073F"/>
    <w:rsid w:val="00390F98"/>
    <w:rsid w:val="0039133A"/>
    <w:rsid w:val="0039186B"/>
    <w:rsid w:val="003918C7"/>
    <w:rsid w:val="00391C52"/>
    <w:rsid w:val="00392321"/>
    <w:rsid w:val="0039232C"/>
    <w:rsid w:val="00392523"/>
    <w:rsid w:val="0039275E"/>
    <w:rsid w:val="00392ADE"/>
    <w:rsid w:val="00392D11"/>
    <w:rsid w:val="00392DED"/>
    <w:rsid w:val="00393814"/>
    <w:rsid w:val="0039386A"/>
    <w:rsid w:val="00393DED"/>
    <w:rsid w:val="00393F43"/>
    <w:rsid w:val="00394668"/>
    <w:rsid w:val="00394FCB"/>
    <w:rsid w:val="0039504B"/>
    <w:rsid w:val="00395132"/>
    <w:rsid w:val="003952EB"/>
    <w:rsid w:val="003953F0"/>
    <w:rsid w:val="00396239"/>
    <w:rsid w:val="003963D2"/>
    <w:rsid w:val="0039647A"/>
    <w:rsid w:val="0039681B"/>
    <w:rsid w:val="00396935"/>
    <w:rsid w:val="00396C29"/>
    <w:rsid w:val="00397309"/>
    <w:rsid w:val="00397824"/>
    <w:rsid w:val="003979E6"/>
    <w:rsid w:val="00397BBC"/>
    <w:rsid w:val="00397E43"/>
    <w:rsid w:val="003A0C0B"/>
    <w:rsid w:val="003A0DA5"/>
    <w:rsid w:val="003A1738"/>
    <w:rsid w:val="003A1811"/>
    <w:rsid w:val="003A18B5"/>
    <w:rsid w:val="003A18CB"/>
    <w:rsid w:val="003A1D9C"/>
    <w:rsid w:val="003A2281"/>
    <w:rsid w:val="003A28A7"/>
    <w:rsid w:val="003A2964"/>
    <w:rsid w:val="003A2D0B"/>
    <w:rsid w:val="003A3072"/>
    <w:rsid w:val="003A31D1"/>
    <w:rsid w:val="003A379A"/>
    <w:rsid w:val="003A37CA"/>
    <w:rsid w:val="003A3860"/>
    <w:rsid w:val="003A4163"/>
    <w:rsid w:val="003A44EB"/>
    <w:rsid w:val="003A4A49"/>
    <w:rsid w:val="003A4ADA"/>
    <w:rsid w:val="003A5311"/>
    <w:rsid w:val="003A5779"/>
    <w:rsid w:val="003A5A21"/>
    <w:rsid w:val="003A5B79"/>
    <w:rsid w:val="003A65C6"/>
    <w:rsid w:val="003A7040"/>
    <w:rsid w:val="003A709B"/>
    <w:rsid w:val="003A7A74"/>
    <w:rsid w:val="003A7A88"/>
    <w:rsid w:val="003B03F0"/>
    <w:rsid w:val="003B047A"/>
    <w:rsid w:val="003B0B97"/>
    <w:rsid w:val="003B0D12"/>
    <w:rsid w:val="003B0DA5"/>
    <w:rsid w:val="003B113D"/>
    <w:rsid w:val="003B166E"/>
    <w:rsid w:val="003B1767"/>
    <w:rsid w:val="003B241D"/>
    <w:rsid w:val="003B25CF"/>
    <w:rsid w:val="003B2682"/>
    <w:rsid w:val="003B2870"/>
    <w:rsid w:val="003B2D07"/>
    <w:rsid w:val="003B31C0"/>
    <w:rsid w:val="003B341D"/>
    <w:rsid w:val="003B360B"/>
    <w:rsid w:val="003B384E"/>
    <w:rsid w:val="003B389F"/>
    <w:rsid w:val="003B3AAF"/>
    <w:rsid w:val="003B3E0A"/>
    <w:rsid w:val="003B3F64"/>
    <w:rsid w:val="003B4694"/>
    <w:rsid w:val="003B487C"/>
    <w:rsid w:val="003B48AD"/>
    <w:rsid w:val="003B48B9"/>
    <w:rsid w:val="003B4E20"/>
    <w:rsid w:val="003B558A"/>
    <w:rsid w:val="003B5897"/>
    <w:rsid w:val="003B5A88"/>
    <w:rsid w:val="003B5E38"/>
    <w:rsid w:val="003B653C"/>
    <w:rsid w:val="003B69E0"/>
    <w:rsid w:val="003B6AE6"/>
    <w:rsid w:val="003B738F"/>
    <w:rsid w:val="003B7856"/>
    <w:rsid w:val="003B7A79"/>
    <w:rsid w:val="003C00DB"/>
    <w:rsid w:val="003C042A"/>
    <w:rsid w:val="003C087A"/>
    <w:rsid w:val="003C0A57"/>
    <w:rsid w:val="003C0C5F"/>
    <w:rsid w:val="003C0EAB"/>
    <w:rsid w:val="003C1362"/>
    <w:rsid w:val="003C165A"/>
    <w:rsid w:val="003C168B"/>
    <w:rsid w:val="003C16A3"/>
    <w:rsid w:val="003C1A9D"/>
    <w:rsid w:val="003C1ACA"/>
    <w:rsid w:val="003C22B1"/>
    <w:rsid w:val="003C2A69"/>
    <w:rsid w:val="003C2E48"/>
    <w:rsid w:val="003C31E7"/>
    <w:rsid w:val="003C32DD"/>
    <w:rsid w:val="003C32F7"/>
    <w:rsid w:val="003C3EE2"/>
    <w:rsid w:val="003C4167"/>
    <w:rsid w:val="003C44ED"/>
    <w:rsid w:val="003C4618"/>
    <w:rsid w:val="003C4D8D"/>
    <w:rsid w:val="003C5000"/>
    <w:rsid w:val="003C51E4"/>
    <w:rsid w:val="003C51E8"/>
    <w:rsid w:val="003C572B"/>
    <w:rsid w:val="003C5917"/>
    <w:rsid w:val="003C5E1A"/>
    <w:rsid w:val="003C5FC0"/>
    <w:rsid w:val="003C6990"/>
    <w:rsid w:val="003C6CE6"/>
    <w:rsid w:val="003C6F0B"/>
    <w:rsid w:val="003C7017"/>
    <w:rsid w:val="003C71EA"/>
    <w:rsid w:val="003C78C2"/>
    <w:rsid w:val="003C7993"/>
    <w:rsid w:val="003C7D2C"/>
    <w:rsid w:val="003D0D3F"/>
    <w:rsid w:val="003D0F07"/>
    <w:rsid w:val="003D12CF"/>
    <w:rsid w:val="003D172E"/>
    <w:rsid w:val="003D1ABA"/>
    <w:rsid w:val="003D1B79"/>
    <w:rsid w:val="003D207C"/>
    <w:rsid w:val="003D2775"/>
    <w:rsid w:val="003D2B59"/>
    <w:rsid w:val="003D318A"/>
    <w:rsid w:val="003D32EC"/>
    <w:rsid w:val="003D3AEB"/>
    <w:rsid w:val="003D3F02"/>
    <w:rsid w:val="003D44F4"/>
    <w:rsid w:val="003D4514"/>
    <w:rsid w:val="003D45EA"/>
    <w:rsid w:val="003D478A"/>
    <w:rsid w:val="003D5011"/>
    <w:rsid w:val="003D5A72"/>
    <w:rsid w:val="003D5BE0"/>
    <w:rsid w:val="003D5C33"/>
    <w:rsid w:val="003D5E83"/>
    <w:rsid w:val="003D64B1"/>
    <w:rsid w:val="003D6715"/>
    <w:rsid w:val="003D6904"/>
    <w:rsid w:val="003D6FA6"/>
    <w:rsid w:val="003D70F7"/>
    <w:rsid w:val="003D7233"/>
    <w:rsid w:val="003D72C0"/>
    <w:rsid w:val="003D7339"/>
    <w:rsid w:val="003D763F"/>
    <w:rsid w:val="003D7709"/>
    <w:rsid w:val="003D77F0"/>
    <w:rsid w:val="003D7874"/>
    <w:rsid w:val="003D7D65"/>
    <w:rsid w:val="003E008D"/>
    <w:rsid w:val="003E05C7"/>
    <w:rsid w:val="003E068D"/>
    <w:rsid w:val="003E0BFE"/>
    <w:rsid w:val="003E0C24"/>
    <w:rsid w:val="003E0DAA"/>
    <w:rsid w:val="003E14F1"/>
    <w:rsid w:val="003E1501"/>
    <w:rsid w:val="003E1576"/>
    <w:rsid w:val="003E16B7"/>
    <w:rsid w:val="003E17C8"/>
    <w:rsid w:val="003E19B0"/>
    <w:rsid w:val="003E1B16"/>
    <w:rsid w:val="003E1D67"/>
    <w:rsid w:val="003E2073"/>
    <w:rsid w:val="003E2268"/>
    <w:rsid w:val="003E22BA"/>
    <w:rsid w:val="003E2D24"/>
    <w:rsid w:val="003E30E4"/>
    <w:rsid w:val="003E3150"/>
    <w:rsid w:val="003E3200"/>
    <w:rsid w:val="003E333B"/>
    <w:rsid w:val="003E3816"/>
    <w:rsid w:val="003E38E5"/>
    <w:rsid w:val="003E4234"/>
    <w:rsid w:val="003E439C"/>
    <w:rsid w:val="003E4BB0"/>
    <w:rsid w:val="003E5627"/>
    <w:rsid w:val="003E5745"/>
    <w:rsid w:val="003E5DD8"/>
    <w:rsid w:val="003E5F60"/>
    <w:rsid w:val="003E64BC"/>
    <w:rsid w:val="003E6AD6"/>
    <w:rsid w:val="003E6B61"/>
    <w:rsid w:val="003E6CC0"/>
    <w:rsid w:val="003E70E9"/>
    <w:rsid w:val="003E75E2"/>
    <w:rsid w:val="003E7968"/>
    <w:rsid w:val="003F044B"/>
    <w:rsid w:val="003F0551"/>
    <w:rsid w:val="003F06D9"/>
    <w:rsid w:val="003F08BA"/>
    <w:rsid w:val="003F093D"/>
    <w:rsid w:val="003F09C7"/>
    <w:rsid w:val="003F0BCB"/>
    <w:rsid w:val="003F0C6A"/>
    <w:rsid w:val="003F0CA7"/>
    <w:rsid w:val="003F19A0"/>
    <w:rsid w:val="003F1D4C"/>
    <w:rsid w:val="003F1DFB"/>
    <w:rsid w:val="003F2315"/>
    <w:rsid w:val="003F2557"/>
    <w:rsid w:val="003F2C17"/>
    <w:rsid w:val="003F2DDB"/>
    <w:rsid w:val="003F2E45"/>
    <w:rsid w:val="003F3970"/>
    <w:rsid w:val="003F4BB7"/>
    <w:rsid w:val="003F4CF9"/>
    <w:rsid w:val="003F4E77"/>
    <w:rsid w:val="003F5056"/>
    <w:rsid w:val="003F5097"/>
    <w:rsid w:val="003F5779"/>
    <w:rsid w:val="003F5F88"/>
    <w:rsid w:val="003F61AC"/>
    <w:rsid w:val="003F637A"/>
    <w:rsid w:val="003F6485"/>
    <w:rsid w:val="003F64D6"/>
    <w:rsid w:val="003F660E"/>
    <w:rsid w:val="003F6755"/>
    <w:rsid w:val="003F6AEF"/>
    <w:rsid w:val="003F6BD0"/>
    <w:rsid w:val="003F764A"/>
    <w:rsid w:val="003F785A"/>
    <w:rsid w:val="003F7966"/>
    <w:rsid w:val="003F7CE0"/>
    <w:rsid w:val="00400A4E"/>
    <w:rsid w:val="00400FAF"/>
    <w:rsid w:val="00401207"/>
    <w:rsid w:val="00401329"/>
    <w:rsid w:val="00401363"/>
    <w:rsid w:val="004014C6"/>
    <w:rsid w:val="00401781"/>
    <w:rsid w:val="00401C21"/>
    <w:rsid w:val="00402DFD"/>
    <w:rsid w:val="00402EAD"/>
    <w:rsid w:val="0040317A"/>
    <w:rsid w:val="004034A8"/>
    <w:rsid w:val="00403628"/>
    <w:rsid w:val="00403AB4"/>
    <w:rsid w:val="00403B70"/>
    <w:rsid w:val="00403DE8"/>
    <w:rsid w:val="004043F8"/>
    <w:rsid w:val="0040484C"/>
    <w:rsid w:val="00404938"/>
    <w:rsid w:val="00404EFB"/>
    <w:rsid w:val="004051E0"/>
    <w:rsid w:val="004052E4"/>
    <w:rsid w:val="00405306"/>
    <w:rsid w:val="00405576"/>
    <w:rsid w:val="00405F90"/>
    <w:rsid w:val="00406386"/>
    <w:rsid w:val="00406493"/>
    <w:rsid w:val="0040663E"/>
    <w:rsid w:val="00406EBB"/>
    <w:rsid w:val="00406F40"/>
    <w:rsid w:val="004070C0"/>
    <w:rsid w:val="00407ABF"/>
    <w:rsid w:val="00407B2C"/>
    <w:rsid w:val="00410130"/>
    <w:rsid w:val="00410635"/>
    <w:rsid w:val="0041064F"/>
    <w:rsid w:val="00410CB6"/>
    <w:rsid w:val="00410E1A"/>
    <w:rsid w:val="00410FC3"/>
    <w:rsid w:val="004111E2"/>
    <w:rsid w:val="004118F8"/>
    <w:rsid w:val="004125B3"/>
    <w:rsid w:val="004133AB"/>
    <w:rsid w:val="004138E4"/>
    <w:rsid w:val="00413957"/>
    <w:rsid w:val="00413C9D"/>
    <w:rsid w:val="00413F67"/>
    <w:rsid w:val="00414126"/>
    <w:rsid w:val="0041416E"/>
    <w:rsid w:val="0041430C"/>
    <w:rsid w:val="0041468F"/>
    <w:rsid w:val="00414B46"/>
    <w:rsid w:val="0041506E"/>
    <w:rsid w:val="0041534A"/>
    <w:rsid w:val="00415525"/>
    <w:rsid w:val="0041557B"/>
    <w:rsid w:val="00415719"/>
    <w:rsid w:val="004157E3"/>
    <w:rsid w:val="0041580A"/>
    <w:rsid w:val="00415B32"/>
    <w:rsid w:val="00415E9C"/>
    <w:rsid w:val="00415EC5"/>
    <w:rsid w:val="0041607F"/>
    <w:rsid w:val="00416418"/>
    <w:rsid w:val="004165D5"/>
    <w:rsid w:val="00416738"/>
    <w:rsid w:val="00416965"/>
    <w:rsid w:val="00416A99"/>
    <w:rsid w:val="004178D2"/>
    <w:rsid w:val="004178EB"/>
    <w:rsid w:val="004179B0"/>
    <w:rsid w:val="00420091"/>
    <w:rsid w:val="00420422"/>
    <w:rsid w:val="00420703"/>
    <w:rsid w:val="004208AE"/>
    <w:rsid w:val="00420F15"/>
    <w:rsid w:val="004214E6"/>
    <w:rsid w:val="004215C0"/>
    <w:rsid w:val="00421870"/>
    <w:rsid w:val="00422096"/>
    <w:rsid w:val="0042243B"/>
    <w:rsid w:val="0042268A"/>
    <w:rsid w:val="00422725"/>
    <w:rsid w:val="004229CC"/>
    <w:rsid w:val="00422E77"/>
    <w:rsid w:val="004230B4"/>
    <w:rsid w:val="00423362"/>
    <w:rsid w:val="0042370F"/>
    <w:rsid w:val="004239E8"/>
    <w:rsid w:val="004243E7"/>
    <w:rsid w:val="004245D7"/>
    <w:rsid w:val="00424896"/>
    <w:rsid w:val="00424C3A"/>
    <w:rsid w:val="00424FB1"/>
    <w:rsid w:val="00425024"/>
    <w:rsid w:val="00425629"/>
    <w:rsid w:val="00425767"/>
    <w:rsid w:val="00425D26"/>
    <w:rsid w:val="0042638A"/>
    <w:rsid w:val="004263C5"/>
    <w:rsid w:val="00426405"/>
    <w:rsid w:val="00426BDD"/>
    <w:rsid w:val="00426E11"/>
    <w:rsid w:val="00427154"/>
    <w:rsid w:val="004272D2"/>
    <w:rsid w:val="00427390"/>
    <w:rsid w:val="00427534"/>
    <w:rsid w:val="004277D1"/>
    <w:rsid w:val="004279C8"/>
    <w:rsid w:val="00430261"/>
    <w:rsid w:val="0043059E"/>
    <w:rsid w:val="004306EA"/>
    <w:rsid w:val="0043088E"/>
    <w:rsid w:val="00430A45"/>
    <w:rsid w:val="00430EE6"/>
    <w:rsid w:val="0043115E"/>
    <w:rsid w:val="004312D0"/>
    <w:rsid w:val="00431C50"/>
    <w:rsid w:val="00431F9F"/>
    <w:rsid w:val="00431FAB"/>
    <w:rsid w:val="004326A0"/>
    <w:rsid w:val="0043272C"/>
    <w:rsid w:val="00432CCA"/>
    <w:rsid w:val="00433678"/>
    <w:rsid w:val="004339D1"/>
    <w:rsid w:val="00433C30"/>
    <w:rsid w:val="00434292"/>
    <w:rsid w:val="004343C7"/>
    <w:rsid w:val="00434443"/>
    <w:rsid w:val="00434621"/>
    <w:rsid w:val="00434DB2"/>
    <w:rsid w:val="0043500A"/>
    <w:rsid w:val="00435542"/>
    <w:rsid w:val="004357D3"/>
    <w:rsid w:val="00436378"/>
    <w:rsid w:val="00436548"/>
    <w:rsid w:val="0043667A"/>
    <w:rsid w:val="00436CED"/>
    <w:rsid w:val="00436E05"/>
    <w:rsid w:val="00436E20"/>
    <w:rsid w:val="00436F7A"/>
    <w:rsid w:val="00437889"/>
    <w:rsid w:val="00437B42"/>
    <w:rsid w:val="00437E9B"/>
    <w:rsid w:val="0044025E"/>
    <w:rsid w:val="004404E8"/>
    <w:rsid w:val="004407B0"/>
    <w:rsid w:val="004407C9"/>
    <w:rsid w:val="00440D11"/>
    <w:rsid w:val="004415BD"/>
    <w:rsid w:val="004417A3"/>
    <w:rsid w:val="00442060"/>
    <w:rsid w:val="004426AD"/>
    <w:rsid w:val="004427A2"/>
    <w:rsid w:val="00442AAB"/>
    <w:rsid w:val="00442B86"/>
    <w:rsid w:val="00442D7C"/>
    <w:rsid w:val="00442D97"/>
    <w:rsid w:val="004432BD"/>
    <w:rsid w:val="004432E4"/>
    <w:rsid w:val="0044365D"/>
    <w:rsid w:val="004437ED"/>
    <w:rsid w:val="004437F7"/>
    <w:rsid w:val="00444BCC"/>
    <w:rsid w:val="00444E76"/>
    <w:rsid w:val="00444ED5"/>
    <w:rsid w:val="00445136"/>
    <w:rsid w:val="0044587B"/>
    <w:rsid w:val="00445FFA"/>
    <w:rsid w:val="004461F2"/>
    <w:rsid w:val="0044646D"/>
    <w:rsid w:val="004465AE"/>
    <w:rsid w:val="00446835"/>
    <w:rsid w:val="00446FEF"/>
    <w:rsid w:val="00447379"/>
    <w:rsid w:val="004478FA"/>
    <w:rsid w:val="004508DD"/>
    <w:rsid w:val="00450952"/>
    <w:rsid w:val="00450BC8"/>
    <w:rsid w:val="004513D4"/>
    <w:rsid w:val="00451584"/>
    <w:rsid w:val="004515E3"/>
    <w:rsid w:val="00451639"/>
    <w:rsid w:val="00451798"/>
    <w:rsid w:val="004524FA"/>
    <w:rsid w:val="0045259F"/>
    <w:rsid w:val="0045288B"/>
    <w:rsid w:val="004528CF"/>
    <w:rsid w:val="00452FF5"/>
    <w:rsid w:val="00453052"/>
    <w:rsid w:val="00453485"/>
    <w:rsid w:val="0045397F"/>
    <w:rsid w:val="0045430E"/>
    <w:rsid w:val="00454473"/>
    <w:rsid w:val="00454598"/>
    <w:rsid w:val="00454F45"/>
    <w:rsid w:val="00455826"/>
    <w:rsid w:val="0045583C"/>
    <w:rsid w:val="00455DA7"/>
    <w:rsid w:val="00455DD8"/>
    <w:rsid w:val="0045611F"/>
    <w:rsid w:val="0045622D"/>
    <w:rsid w:val="0045648E"/>
    <w:rsid w:val="00456A53"/>
    <w:rsid w:val="00456C5F"/>
    <w:rsid w:val="0045768F"/>
    <w:rsid w:val="004578D3"/>
    <w:rsid w:val="00457CA0"/>
    <w:rsid w:val="00457F77"/>
    <w:rsid w:val="0046011C"/>
    <w:rsid w:val="00460336"/>
    <w:rsid w:val="00460A2B"/>
    <w:rsid w:val="00460CD2"/>
    <w:rsid w:val="00460FDD"/>
    <w:rsid w:val="00461052"/>
    <w:rsid w:val="004616C4"/>
    <w:rsid w:val="0046184D"/>
    <w:rsid w:val="00461AC0"/>
    <w:rsid w:val="00461DA4"/>
    <w:rsid w:val="00461E77"/>
    <w:rsid w:val="00462440"/>
    <w:rsid w:val="004629F5"/>
    <w:rsid w:val="00462AAA"/>
    <w:rsid w:val="00462D4C"/>
    <w:rsid w:val="00463425"/>
    <w:rsid w:val="00463748"/>
    <w:rsid w:val="00463BBA"/>
    <w:rsid w:val="00463C16"/>
    <w:rsid w:val="00463DD1"/>
    <w:rsid w:val="00463F65"/>
    <w:rsid w:val="004643F2"/>
    <w:rsid w:val="00464A17"/>
    <w:rsid w:val="00465913"/>
    <w:rsid w:val="00465AB5"/>
    <w:rsid w:val="00465B4A"/>
    <w:rsid w:val="00465B5A"/>
    <w:rsid w:val="00465C01"/>
    <w:rsid w:val="00465DB1"/>
    <w:rsid w:val="00465F13"/>
    <w:rsid w:val="00466093"/>
    <w:rsid w:val="004660AC"/>
    <w:rsid w:val="00466301"/>
    <w:rsid w:val="0046633E"/>
    <w:rsid w:val="0046676D"/>
    <w:rsid w:val="00466BCE"/>
    <w:rsid w:val="00466C3C"/>
    <w:rsid w:val="00466F3E"/>
    <w:rsid w:val="00466F49"/>
    <w:rsid w:val="00467317"/>
    <w:rsid w:val="0046736D"/>
    <w:rsid w:val="004675F8"/>
    <w:rsid w:val="00467BF2"/>
    <w:rsid w:val="00467CC6"/>
    <w:rsid w:val="004700DE"/>
    <w:rsid w:val="00470363"/>
    <w:rsid w:val="00470500"/>
    <w:rsid w:val="00470693"/>
    <w:rsid w:val="00470D63"/>
    <w:rsid w:val="004710F3"/>
    <w:rsid w:val="00471557"/>
    <w:rsid w:val="004715A3"/>
    <w:rsid w:val="00472148"/>
    <w:rsid w:val="00472F21"/>
    <w:rsid w:val="0047310F"/>
    <w:rsid w:val="00473979"/>
    <w:rsid w:val="00474836"/>
    <w:rsid w:val="00474CFF"/>
    <w:rsid w:val="00475436"/>
    <w:rsid w:val="00475F05"/>
    <w:rsid w:val="00475F32"/>
    <w:rsid w:val="004763F7"/>
    <w:rsid w:val="00476890"/>
    <w:rsid w:val="0047690B"/>
    <w:rsid w:val="00476B09"/>
    <w:rsid w:val="004774E8"/>
    <w:rsid w:val="004778BC"/>
    <w:rsid w:val="00477DA4"/>
    <w:rsid w:val="00477E99"/>
    <w:rsid w:val="004806ED"/>
    <w:rsid w:val="0048094E"/>
    <w:rsid w:val="00480978"/>
    <w:rsid w:val="00480A4B"/>
    <w:rsid w:val="00480B37"/>
    <w:rsid w:val="00480E45"/>
    <w:rsid w:val="00481018"/>
    <w:rsid w:val="00481583"/>
    <w:rsid w:val="00481664"/>
    <w:rsid w:val="00481A78"/>
    <w:rsid w:val="00481A86"/>
    <w:rsid w:val="00481F13"/>
    <w:rsid w:val="0048222E"/>
    <w:rsid w:val="004822D8"/>
    <w:rsid w:val="00482892"/>
    <w:rsid w:val="00482C5D"/>
    <w:rsid w:val="0048377B"/>
    <w:rsid w:val="00483C6E"/>
    <w:rsid w:val="00483E50"/>
    <w:rsid w:val="00483F06"/>
    <w:rsid w:val="00483F8C"/>
    <w:rsid w:val="004844FD"/>
    <w:rsid w:val="0048497F"/>
    <w:rsid w:val="004849BE"/>
    <w:rsid w:val="004857F2"/>
    <w:rsid w:val="00485D1A"/>
    <w:rsid w:val="004861EA"/>
    <w:rsid w:val="004868BB"/>
    <w:rsid w:val="00486935"/>
    <w:rsid w:val="00486F5A"/>
    <w:rsid w:val="004871F8"/>
    <w:rsid w:val="00487545"/>
    <w:rsid w:val="0048765E"/>
    <w:rsid w:val="004876F8"/>
    <w:rsid w:val="00487710"/>
    <w:rsid w:val="00487787"/>
    <w:rsid w:val="00487823"/>
    <w:rsid w:val="00487A72"/>
    <w:rsid w:val="00487B64"/>
    <w:rsid w:val="00487E7A"/>
    <w:rsid w:val="00490085"/>
    <w:rsid w:val="0049008B"/>
    <w:rsid w:val="00490314"/>
    <w:rsid w:val="004903DC"/>
    <w:rsid w:val="00490473"/>
    <w:rsid w:val="004904DF"/>
    <w:rsid w:val="00490502"/>
    <w:rsid w:val="00491227"/>
    <w:rsid w:val="00491C5B"/>
    <w:rsid w:val="00492657"/>
    <w:rsid w:val="004926CC"/>
    <w:rsid w:val="00492A0D"/>
    <w:rsid w:val="00492B14"/>
    <w:rsid w:val="00492C85"/>
    <w:rsid w:val="00492E30"/>
    <w:rsid w:val="0049326E"/>
    <w:rsid w:val="00493C0C"/>
    <w:rsid w:val="00493C87"/>
    <w:rsid w:val="00493ECA"/>
    <w:rsid w:val="0049412B"/>
    <w:rsid w:val="0049445C"/>
    <w:rsid w:val="00494774"/>
    <w:rsid w:val="00494A57"/>
    <w:rsid w:val="00494D7D"/>
    <w:rsid w:val="00495679"/>
    <w:rsid w:val="00495735"/>
    <w:rsid w:val="00495B3E"/>
    <w:rsid w:val="00495E7A"/>
    <w:rsid w:val="00496236"/>
    <w:rsid w:val="004963FB"/>
    <w:rsid w:val="004965A0"/>
    <w:rsid w:val="00496602"/>
    <w:rsid w:val="004966A0"/>
    <w:rsid w:val="004966E5"/>
    <w:rsid w:val="00496A35"/>
    <w:rsid w:val="004973C9"/>
    <w:rsid w:val="0049766B"/>
    <w:rsid w:val="004976E6"/>
    <w:rsid w:val="0049791B"/>
    <w:rsid w:val="00497CB1"/>
    <w:rsid w:val="004A01BD"/>
    <w:rsid w:val="004A047D"/>
    <w:rsid w:val="004A04B5"/>
    <w:rsid w:val="004A05EB"/>
    <w:rsid w:val="004A06A8"/>
    <w:rsid w:val="004A0903"/>
    <w:rsid w:val="004A1112"/>
    <w:rsid w:val="004A18F0"/>
    <w:rsid w:val="004A2112"/>
    <w:rsid w:val="004A24FC"/>
    <w:rsid w:val="004A2685"/>
    <w:rsid w:val="004A26C7"/>
    <w:rsid w:val="004A2769"/>
    <w:rsid w:val="004A281A"/>
    <w:rsid w:val="004A29A6"/>
    <w:rsid w:val="004A2AA7"/>
    <w:rsid w:val="004A2BB8"/>
    <w:rsid w:val="004A34C9"/>
    <w:rsid w:val="004A35F5"/>
    <w:rsid w:val="004A3789"/>
    <w:rsid w:val="004A378C"/>
    <w:rsid w:val="004A38EA"/>
    <w:rsid w:val="004A40B3"/>
    <w:rsid w:val="004A4275"/>
    <w:rsid w:val="004A4446"/>
    <w:rsid w:val="004A46AB"/>
    <w:rsid w:val="004A4CE9"/>
    <w:rsid w:val="004A5265"/>
    <w:rsid w:val="004A5C3C"/>
    <w:rsid w:val="004A6627"/>
    <w:rsid w:val="004A664E"/>
    <w:rsid w:val="004A7B65"/>
    <w:rsid w:val="004A7BBC"/>
    <w:rsid w:val="004A7DEB"/>
    <w:rsid w:val="004B0131"/>
    <w:rsid w:val="004B01A5"/>
    <w:rsid w:val="004B02A1"/>
    <w:rsid w:val="004B11CD"/>
    <w:rsid w:val="004B1429"/>
    <w:rsid w:val="004B16CC"/>
    <w:rsid w:val="004B1D54"/>
    <w:rsid w:val="004B23E1"/>
    <w:rsid w:val="004B24CA"/>
    <w:rsid w:val="004B2B98"/>
    <w:rsid w:val="004B2BDC"/>
    <w:rsid w:val="004B3443"/>
    <w:rsid w:val="004B3626"/>
    <w:rsid w:val="004B3E8F"/>
    <w:rsid w:val="004B4552"/>
    <w:rsid w:val="004B4754"/>
    <w:rsid w:val="004B5217"/>
    <w:rsid w:val="004B5237"/>
    <w:rsid w:val="004B5475"/>
    <w:rsid w:val="004B5826"/>
    <w:rsid w:val="004B58E0"/>
    <w:rsid w:val="004B5932"/>
    <w:rsid w:val="004B5B46"/>
    <w:rsid w:val="004B5F41"/>
    <w:rsid w:val="004B6307"/>
    <w:rsid w:val="004B64B7"/>
    <w:rsid w:val="004B6876"/>
    <w:rsid w:val="004B7291"/>
    <w:rsid w:val="004B77B1"/>
    <w:rsid w:val="004B79F8"/>
    <w:rsid w:val="004B7EE7"/>
    <w:rsid w:val="004C0745"/>
    <w:rsid w:val="004C09AA"/>
    <w:rsid w:val="004C0D04"/>
    <w:rsid w:val="004C10EA"/>
    <w:rsid w:val="004C112A"/>
    <w:rsid w:val="004C14B7"/>
    <w:rsid w:val="004C161F"/>
    <w:rsid w:val="004C1E09"/>
    <w:rsid w:val="004C24E1"/>
    <w:rsid w:val="004C2B6E"/>
    <w:rsid w:val="004C2C71"/>
    <w:rsid w:val="004C2CD8"/>
    <w:rsid w:val="004C3937"/>
    <w:rsid w:val="004C397F"/>
    <w:rsid w:val="004C3A94"/>
    <w:rsid w:val="004C3FC0"/>
    <w:rsid w:val="004C4097"/>
    <w:rsid w:val="004C45DB"/>
    <w:rsid w:val="004C469E"/>
    <w:rsid w:val="004C4899"/>
    <w:rsid w:val="004C48C1"/>
    <w:rsid w:val="004C4B60"/>
    <w:rsid w:val="004C4B70"/>
    <w:rsid w:val="004C4D21"/>
    <w:rsid w:val="004C4F7B"/>
    <w:rsid w:val="004C5452"/>
    <w:rsid w:val="004C5583"/>
    <w:rsid w:val="004C5614"/>
    <w:rsid w:val="004C5694"/>
    <w:rsid w:val="004C5B81"/>
    <w:rsid w:val="004C6566"/>
    <w:rsid w:val="004C68E2"/>
    <w:rsid w:val="004C6968"/>
    <w:rsid w:val="004C6E8F"/>
    <w:rsid w:val="004C6EC2"/>
    <w:rsid w:val="004C74B1"/>
    <w:rsid w:val="004D011A"/>
    <w:rsid w:val="004D093C"/>
    <w:rsid w:val="004D0A5E"/>
    <w:rsid w:val="004D1012"/>
    <w:rsid w:val="004D1142"/>
    <w:rsid w:val="004D18E8"/>
    <w:rsid w:val="004D19C6"/>
    <w:rsid w:val="004D1CD9"/>
    <w:rsid w:val="004D1E0D"/>
    <w:rsid w:val="004D203D"/>
    <w:rsid w:val="004D227F"/>
    <w:rsid w:val="004D2AE0"/>
    <w:rsid w:val="004D2B67"/>
    <w:rsid w:val="004D2E28"/>
    <w:rsid w:val="004D2EAC"/>
    <w:rsid w:val="004D3458"/>
    <w:rsid w:val="004D3536"/>
    <w:rsid w:val="004D38EC"/>
    <w:rsid w:val="004D4581"/>
    <w:rsid w:val="004D45F5"/>
    <w:rsid w:val="004D4DEC"/>
    <w:rsid w:val="004D5568"/>
    <w:rsid w:val="004D58A4"/>
    <w:rsid w:val="004D5ACF"/>
    <w:rsid w:val="004D5AF1"/>
    <w:rsid w:val="004D5FD6"/>
    <w:rsid w:val="004D6301"/>
    <w:rsid w:val="004D6996"/>
    <w:rsid w:val="004D6C5E"/>
    <w:rsid w:val="004D710E"/>
    <w:rsid w:val="004D784D"/>
    <w:rsid w:val="004D7C5B"/>
    <w:rsid w:val="004E02BC"/>
    <w:rsid w:val="004E03C2"/>
    <w:rsid w:val="004E07FD"/>
    <w:rsid w:val="004E0B4A"/>
    <w:rsid w:val="004E0BE1"/>
    <w:rsid w:val="004E0D99"/>
    <w:rsid w:val="004E1112"/>
    <w:rsid w:val="004E167E"/>
    <w:rsid w:val="004E1A75"/>
    <w:rsid w:val="004E2DA0"/>
    <w:rsid w:val="004E3209"/>
    <w:rsid w:val="004E3244"/>
    <w:rsid w:val="004E3576"/>
    <w:rsid w:val="004E3954"/>
    <w:rsid w:val="004E39F4"/>
    <w:rsid w:val="004E4037"/>
    <w:rsid w:val="004E461A"/>
    <w:rsid w:val="004E48BB"/>
    <w:rsid w:val="004E4B6A"/>
    <w:rsid w:val="004E5AEA"/>
    <w:rsid w:val="004E5C30"/>
    <w:rsid w:val="004E64A1"/>
    <w:rsid w:val="004E64EA"/>
    <w:rsid w:val="004E66C0"/>
    <w:rsid w:val="004E677C"/>
    <w:rsid w:val="004E67DD"/>
    <w:rsid w:val="004E68F4"/>
    <w:rsid w:val="004E69D7"/>
    <w:rsid w:val="004E6F3B"/>
    <w:rsid w:val="004E70AF"/>
    <w:rsid w:val="004E75EE"/>
    <w:rsid w:val="004E76FD"/>
    <w:rsid w:val="004E7DEE"/>
    <w:rsid w:val="004F0118"/>
    <w:rsid w:val="004F061F"/>
    <w:rsid w:val="004F0E17"/>
    <w:rsid w:val="004F0E30"/>
    <w:rsid w:val="004F103B"/>
    <w:rsid w:val="004F10EF"/>
    <w:rsid w:val="004F16B0"/>
    <w:rsid w:val="004F1710"/>
    <w:rsid w:val="004F18F8"/>
    <w:rsid w:val="004F1F6E"/>
    <w:rsid w:val="004F2F94"/>
    <w:rsid w:val="004F31A6"/>
    <w:rsid w:val="004F3346"/>
    <w:rsid w:val="004F366E"/>
    <w:rsid w:val="004F36F5"/>
    <w:rsid w:val="004F38F0"/>
    <w:rsid w:val="004F39CA"/>
    <w:rsid w:val="004F3EBA"/>
    <w:rsid w:val="004F402B"/>
    <w:rsid w:val="004F403E"/>
    <w:rsid w:val="004F432D"/>
    <w:rsid w:val="004F4EF7"/>
    <w:rsid w:val="004F530F"/>
    <w:rsid w:val="004F5433"/>
    <w:rsid w:val="004F57E4"/>
    <w:rsid w:val="004F5802"/>
    <w:rsid w:val="004F5A25"/>
    <w:rsid w:val="004F5E4C"/>
    <w:rsid w:val="004F6057"/>
    <w:rsid w:val="004F6378"/>
    <w:rsid w:val="004F68BD"/>
    <w:rsid w:val="004F6EAF"/>
    <w:rsid w:val="004F701D"/>
    <w:rsid w:val="004F73CC"/>
    <w:rsid w:val="004F7CF6"/>
    <w:rsid w:val="0050025F"/>
    <w:rsid w:val="00500E9F"/>
    <w:rsid w:val="005011AA"/>
    <w:rsid w:val="005013A7"/>
    <w:rsid w:val="00501502"/>
    <w:rsid w:val="00502275"/>
    <w:rsid w:val="00502286"/>
    <w:rsid w:val="0050239B"/>
    <w:rsid w:val="00502C5F"/>
    <w:rsid w:val="00502C8D"/>
    <w:rsid w:val="00502D73"/>
    <w:rsid w:val="00502F94"/>
    <w:rsid w:val="00503118"/>
    <w:rsid w:val="0050325E"/>
    <w:rsid w:val="005032FF"/>
    <w:rsid w:val="005036EA"/>
    <w:rsid w:val="00503DCE"/>
    <w:rsid w:val="00504245"/>
    <w:rsid w:val="0050436C"/>
    <w:rsid w:val="005043FD"/>
    <w:rsid w:val="00504BEE"/>
    <w:rsid w:val="005051CF"/>
    <w:rsid w:val="005052A4"/>
    <w:rsid w:val="005056EF"/>
    <w:rsid w:val="005059AE"/>
    <w:rsid w:val="005059E1"/>
    <w:rsid w:val="00505AAD"/>
    <w:rsid w:val="00505FC2"/>
    <w:rsid w:val="00506363"/>
    <w:rsid w:val="005064CA"/>
    <w:rsid w:val="0050693E"/>
    <w:rsid w:val="0050725D"/>
    <w:rsid w:val="0050731E"/>
    <w:rsid w:val="005073C7"/>
    <w:rsid w:val="00507480"/>
    <w:rsid w:val="005075AF"/>
    <w:rsid w:val="005076B5"/>
    <w:rsid w:val="005101D3"/>
    <w:rsid w:val="0051023D"/>
    <w:rsid w:val="0051084F"/>
    <w:rsid w:val="00510986"/>
    <w:rsid w:val="00510B25"/>
    <w:rsid w:val="00510E06"/>
    <w:rsid w:val="00510E2B"/>
    <w:rsid w:val="00510E31"/>
    <w:rsid w:val="00511500"/>
    <w:rsid w:val="00511508"/>
    <w:rsid w:val="005115D7"/>
    <w:rsid w:val="00511833"/>
    <w:rsid w:val="005119DE"/>
    <w:rsid w:val="00511D5F"/>
    <w:rsid w:val="00511DD5"/>
    <w:rsid w:val="005125DB"/>
    <w:rsid w:val="005127F2"/>
    <w:rsid w:val="00512A3D"/>
    <w:rsid w:val="00513265"/>
    <w:rsid w:val="00513900"/>
    <w:rsid w:val="005146F4"/>
    <w:rsid w:val="00514789"/>
    <w:rsid w:val="00514C83"/>
    <w:rsid w:val="00514E27"/>
    <w:rsid w:val="00514EB4"/>
    <w:rsid w:val="00515334"/>
    <w:rsid w:val="005153B3"/>
    <w:rsid w:val="00515D5A"/>
    <w:rsid w:val="00516023"/>
    <w:rsid w:val="0051638A"/>
    <w:rsid w:val="005164C1"/>
    <w:rsid w:val="00516689"/>
    <w:rsid w:val="00516B8B"/>
    <w:rsid w:val="00516F4B"/>
    <w:rsid w:val="00516FD0"/>
    <w:rsid w:val="00517190"/>
    <w:rsid w:val="0051751C"/>
    <w:rsid w:val="00517943"/>
    <w:rsid w:val="00517B69"/>
    <w:rsid w:val="00521821"/>
    <w:rsid w:val="00521883"/>
    <w:rsid w:val="005218AF"/>
    <w:rsid w:val="005219D6"/>
    <w:rsid w:val="00521B07"/>
    <w:rsid w:val="00521C50"/>
    <w:rsid w:val="00522418"/>
    <w:rsid w:val="005226E8"/>
    <w:rsid w:val="00522819"/>
    <w:rsid w:val="0052298D"/>
    <w:rsid w:val="00522A88"/>
    <w:rsid w:val="00522D53"/>
    <w:rsid w:val="00523483"/>
    <w:rsid w:val="0052376B"/>
    <w:rsid w:val="00523856"/>
    <w:rsid w:val="00523E25"/>
    <w:rsid w:val="00523E4C"/>
    <w:rsid w:val="00523EFE"/>
    <w:rsid w:val="00524036"/>
    <w:rsid w:val="0052421A"/>
    <w:rsid w:val="005243BF"/>
    <w:rsid w:val="00525046"/>
    <w:rsid w:val="0052510E"/>
    <w:rsid w:val="00525238"/>
    <w:rsid w:val="005253CF"/>
    <w:rsid w:val="0052565B"/>
    <w:rsid w:val="00525A1B"/>
    <w:rsid w:val="00525DAC"/>
    <w:rsid w:val="00526E9B"/>
    <w:rsid w:val="005274C8"/>
    <w:rsid w:val="0052767E"/>
    <w:rsid w:val="005279B4"/>
    <w:rsid w:val="00527DDB"/>
    <w:rsid w:val="005304C4"/>
    <w:rsid w:val="005305D6"/>
    <w:rsid w:val="00530759"/>
    <w:rsid w:val="00530839"/>
    <w:rsid w:val="00530DDE"/>
    <w:rsid w:val="00530F40"/>
    <w:rsid w:val="00531237"/>
    <w:rsid w:val="00531304"/>
    <w:rsid w:val="00531354"/>
    <w:rsid w:val="005314FB"/>
    <w:rsid w:val="00531AD1"/>
    <w:rsid w:val="00531CD1"/>
    <w:rsid w:val="00532C10"/>
    <w:rsid w:val="00532EE2"/>
    <w:rsid w:val="005341F6"/>
    <w:rsid w:val="00534721"/>
    <w:rsid w:val="00534A6C"/>
    <w:rsid w:val="005353DD"/>
    <w:rsid w:val="0053569F"/>
    <w:rsid w:val="00535E31"/>
    <w:rsid w:val="00536142"/>
    <w:rsid w:val="00536521"/>
    <w:rsid w:val="00536885"/>
    <w:rsid w:val="00536892"/>
    <w:rsid w:val="0053693B"/>
    <w:rsid w:val="00536AD6"/>
    <w:rsid w:val="00537676"/>
    <w:rsid w:val="00537DA5"/>
    <w:rsid w:val="005402FD"/>
    <w:rsid w:val="00540357"/>
    <w:rsid w:val="00540A21"/>
    <w:rsid w:val="00541517"/>
    <w:rsid w:val="0054152A"/>
    <w:rsid w:val="00541E69"/>
    <w:rsid w:val="005422DD"/>
    <w:rsid w:val="0054243D"/>
    <w:rsid w:val="00542838"/>
    <w:rsid w:val="0054334F"/>
    <w:rsid w:val="005433FB"/>
    <w:rsid w:val="00544169"/>
    <w:rsid w:val="005448FD"/>
    <w:rsid w:val="00544B33"/>
    <w:rsid w:val="00545461"/>
    <w:rsid w:val="00545D56"/>
    <w:rsid w:val="00545FAA"/>
    <w:rsid w:val="0054654E"/>
    <w:rsid w:val="005478CE"/>
    <w:rsid w:val="00547931"/>
    <w:rsid w:val="00547F57"/>
    <w:rsid w:val="0055020E"/>
    <w:rsid w:val="0055023A"/>
    <w:rsid w:val="00550790"/>
    <w:rsid w:val="00550FD1"/>
    <w:rsid w:val="005511E6"/>
    <w:rsid w:val="005512F4"/>
    <w:rsid w:val="005515B0"/>
    <w:rsid w:val="005518B5"/>
    <w:rsid w:val="00551BBE"/>
    <w:rsid w:val="00551EE1"/>
    <w:rsid w:val="00552378"/>
    <w:rsid w:val="00552A4B"/>
    <w:rsid w:val="00552C5B"/>
    <w:rsid w:val="00552EE3"/>
    <w:rsid w:val="00553382"/>
    <w:rsid w:val="0055346F"/>
    <w:rsid w:val="0055426D"/>
    <w:rsid w:val="005543BD"/>
    <w:rsid w:val="00554663"/>
    <w:rsid w:val="00554CAD"/>
    <w:rsid w:val="00554D01"/>
    <w:rsid w:val="00554E66"/>
    <w:rsid w:val="00554E80"/>
    <w:rsid w:val="00555183"/>
    <w:rsid w:val="0055552E"/>
    <w:rsid w:val="005558D8"/>
    <w:rsid w:val="00555915"/>
    <w:rsid w:val="00555AE8"/>
    <w:rsid w:val="00556142"/>
    <w:rsid w:val="00556148"/>
    <w:rsid w:val="005561BF"/>
    <w:rsid w:val="00556333"/>
    <w:rsid w:val="005564EF"/>
    <w:rsid w:val="0055651E"/>
    <w:rsid w:val="0055656E"/>
    <w:rsid w:val="0055692F"/>
    <w:rsid w:val="00556B52"/>
    <w:rsid w:val="00557122"/>
    <w:rsid w:val="0055740E"/>
    <w:rsid w:val="0055746A"/>
    <w:rsid w:val="00557881"/>
    <w:rsid w:val="00557AA6"/>
    <w:rsid w:val="00557ACE"/>
    <w:rsid w:val="00557D50"/>
    <w:rsid w:val="00560564"/>
    <w:rsid w:val="0056063D"/>
    <w:rsid w:val="00560AFC"/>
    <w:rsid w:val="00560C37"/>
    <w:rsid w:val="00560D73"/>
    <w:rsid w:val="00560F56"/>
    <w:rsid w:val="0056129E"/>
    <w:rsid w:val="00561519"/>
    <w:rsid w:val="00561733"/>
    <w:rsid w:val="00561822"/>
    <w:rsid w:val="00561B52"/>
    <w:rsid w:val="00562D16"/>
    <w:rsid w:val="005631FD"/>
    <w:rsid w:val="00563836"/>
    <w:rsid w:val="00563D53"/>
    <w:rsid w:val="00563DEA"/>
    <w:rsid w:val="0056493E"/>
    <w:rsid w:val="005649C5"/>
    <w:rsid w:val="00564AAA"/>
    <w:rsid w:val="0056558F"/>
    <w:rsid w:val="00565E13"/>
    <w:rsid w:val="005661C7"/>
    <w:rsid w:val="005662F5"/>
    <w:rsid w:val="00566520"/>
    <w:rsid w:val="0056659E"/>
    <w:rsid w:val="005665BA"/>
    <w:rsid w:val="005667A3"/>
    <w:rsid w:val="00566BCE"/>
    <w:rsid w:val="005672BA"/>
    <w:rsid w:val="005673DA"/>
    <w:rsid w:val="00567416"/>
    <w:rsid w:val="005703D4"/>
    <w:rsid w:val="0057058B"/>
    <w:rsid w:val="00570793"/>
    <w:rsid w:val="00570A3C"/>
    <w:rsid w:val="00570C8D"/>
    <w:rsid w:val="00571148"/>
    <w:rsid w:val="005711D9"/>
    <w:rsid w:val="005713CF"/>
    <w:rsid w:val="00571581"/>
    <w:rsid w:val="00571684"/>
    <w:rsid w:val="005716CF"/>
    <w:rsid w:val="0057313B"/>
    <w:rsid w:val="005732ED"/>
    <w:rsid w:val="005736AD"/>
    <w:rsid w:val="00573AA7"/>
    <w:rsid w:val="00573CFF"/>
    <w:rsid w:val="0057409D"/>
    <w:rsid w:val="0057486B"/>
    <w:rsid w:val="00574B42"/>
    <w:rsid w:val="00574C0D"/>
    <w:rsid w:val="00574CA2"/>
    <w:rsid w:val="00574CF7"/>
    <w:rsid w:val="005757FA"/>
    <w:rsid w:val="005760A1"/>
    <w:rsid w:val="00576355"/>
    <w:rsid w:val="005765AB"/>
    <w:rsid w:val="00576B72"/>
    <w:rsid w:val="00576BA0"/>
    <w:rsid w:val="00576E5D"/>
    <w:rsid w:val="005773EB"/>
    <w:rsid w:val="005778AE"/>
    <w:rsid w:val="005779EE"/>
    <w:rsid w:val="00577AE4"/>
    <w:rsid w:val="0058005B"/>
    <w:rsid w:val="00580134"/>
    <w:rsid w:val="005802D4"/>
    <w:rsid w:val="005804C3"/>
    <w:rsid w:val="00581734"/>
    <w:rsid w:val="005817F0"/>
    <w:rsid w:val="005818E5"/>
    <w:rsid w:val="00581C52"/>
    <w:rsid w:val="005820B1"/>
    <w:rsid w:val="005826B2"/>
    <w:rsid w:val="00582705"/>
    <w:rsid w:val="00582D01"/>
    <w:rsid w:val="00583704"/>
    <w:rsid w:val="00583D4E"/>
    <w:rsid w:val="00583E16"/>
    <w:rsid w:val="005841D9"/>
    <w:rsid w:val="005847F1"/>
    <w:rsid w:val="00584CF5"/>
    <w:rsid w:val="00585534"/>
    <w:rsid w:val="00585EA9"/>
    <w:rsid w:val="00585ED2"/>
    <w:rsid w:val="00585F94"/>
    <w:rsid w:val="00586061"/>
    <w:rsid w:val="005866F6"/>
    <w:rsid w:val="005873BF"/>
    <w:rsid w:val="00587A04"/>
    <w:rsid w:val="00587C54"/>
    <w:rsid w:val="00587DAC"/>
    <w:rsid w:val="00590011"/>
    <w:rsid w:val="005901FA"/>
    <w:rsid w:val="005903A0"/>
    <w:rsid w:val="00590A58"/>
    <w:rsid w:val="00590C49"/>
    <w:rsid w:val="00590D4B"/>
    <w:rsid w:val="00590FE8"/>
    <w:rsid w:val="005916F1"/>
    <w:rsid w:val="005917DF"/>
    <w:rsid w:val="0059192A"/>
    <w:rsid w:val="005919C7"/>
    <w:rsid w:val="005919FC"/>
    <w:rsid w:val="00591B7D"/>
    <w:rsid w:val="00591EB7"/>
    <w:rsid w:val="00591ECC"/>
    <w:rsid w:val="005920EA"/>
    <w:rsid w:val="00592589"/>
    <w:rsid w:val="00592773"/>
    <w:rsid w:val="0059296E"/>
    <w:rsid w:val="00592A4D"/>
    <w:rsid w:val="00592C33"/>
    <w:rsid w:val="00592E25"/>
    <w:rsid w:val="005933AB"/>
    <w:rsid w:val="005934A5"/>
    <w:rsid w:val="00593A99"/>
    <w:rsid w:val="00593ED1"/>
    <w:rsid w:val="00594051"/>
    <w:rsid w:val="005952B9"/>
    <w:rsid w:val="00595437"/>
    <w:rsid w:val="005954A2"/>
    <w:rsid w:val="005958AD"/>
    <w:rsid w:val="005961AF"/>
    <w:rsid w:val="00596580"/>
    <w:rsid w:val="00596815"/>
    <w:rsid w:val="00596886"/>
    <w:rsid w:val="005968F7"/>
    <w:rsid w:val="00596C3E"/>
    <w:rsid w:val="00597A9A"/>
    <w:rsid w:val="00597BA9"/>
    <w:rsid w:val="00597DBD"/>
    <w:rsid w:val="00597E0A"/>
    <w:rsid w:val="005A00D4"/>
    <w:rsid w:val="005A0544"/>
    <w:rsid w:val="005A05AD"/>
    <w:rsid w:val="005A0FC3"/>
    <w:rsid w:val="005A140A"/>
    <w:rsid w:val="005A146C"/>
    <w:rsid w:val="005A1DCA"/>
    <w:rsid w:val="005A204E"/>
    <w:rsid w:val="005A23F5"/>
    <w:rsid w:val="005A2440"/>
    <w:rsid w:val="005A2A08"/>
    <w:rsid w:val="005A2AFE"/>
    <w:rsid w:val="005A46E9"/>
    <w:rsid w:val="005A48AB"/>
    <w:rsid w:val="005A4EC1"/>
    <w:rsid w:val="005A53EB"/>
    <w:rsid w:val="005A6142"/>
    <w:rsid w:val="005A615F"/>
    <w:rsid w:val="005A6574"/>
    <w:rsid w:val="005A66E2"/>
    <w:rsid w:val="005A77C0"/>
    <w:rsid w:val="005A7821"/>
    <w:rsid w:val="005A7AB3"/>
    <w:rsid w:val="005A7F51"/>
    <w:rsid w:val="005B0B20"/>
    <w:rsid w:val="005B0D76"/>
    <w:rsid w:val="005B111B"/>
    <w:rsid w:val="005B1378"/>
    <w:rsid w:val="005B1780"/>
    <w:rsid w:val="005B1C05"/>
    <w:rsid w:val="005B1CE8"/>
    <w:rsid w:val="005B1E98"/>
    <w:rsid w:val="005B20B8"/>
    <w:rsid w:val="005B289B"/>
    <w:rsid w:val="005B29DF"/>
    <w:rsid w:val="005B2E9F"/>
    <w:rsid w:val="005B33C5"/>
    <w:rsid w:val="005B346A"/>
    <w:rsid w:val="005B426C"/>
    <w:rsid w:val="005B4A05"/>
    <w:rsid w:val="005B4E7D"/>
    <w:rsid w:val="005B597D"/>
    <w:rsid w:val="005B5B52"/>
    <w:rsid w:val="005B5E07"/>
    <w:rsid w:val="005B6037"/>
    <w:rsid w:val="005B680D"/>
    <w:rsid w:val="005B6AAD"/>
    <w:rsid w:val="005B773B"/>
    <w:rsid w:val="005B7B03"/>
    <w:rsid w:val="005C0158"/>
    <w:rsid w:val="005C0773"/>
    <w:rsid w:val="005C08E5"/>
    <w:rsid w:val="005C143F"/>
    <w:rsid w:val="005C148B"/>
    <w:rsid w:val="005C158C"/>
    <w:rsid w:val="005C1965"/>
    <w:rsid w:val="005C1B2B"/>
    <w:rsid w:val="005C1B5E"/>
    <w:rsid w:val="005C1F90"/>
    <w:rsid w:val="005C25A9"/>
    <w:rsid w:val="005C2A31"/>
    <w:rsid w:val="005C2E5C"/>
    <w:rsid w:val="005C322F"/>
    <w:rsid w:val="005C375A"/>
    <w:rsid w:val="005C3778"/>
    <w:rsid w:val="005C3A21"/>
    <w:rsid w:val="005C3D65"/>
    <w:rsid w:val="005C4153"/>
    <w:rsid w:val="005C4313"/>
    <w:rsid w:val="005C4A13"/>
    <w:rsid w:val="005C4B2E"/>
    <w:rsid w:val="005C4C56"/>
    <w:rsid w:val="005C4DB6"/>
    <w:rsid w:val="005C4E0C"/>
    <w:rsid w:val="005C514D"/>
    <w:rsid w:val="005C534A"/>
    <w:rsid w:val="005C58BC"/>
    <w:rsid w:val="005C58CF"/>
    <w:rsid w:val="005C61ED"/>
    <w:rsid w:val="005C640E"/>
    <w:rsid w:val="005C6502"/>
    <w:rsid w:val="005C6ADE"/>
    <w:rsid w:val="005C6B63"/>
    <w:rsid w:val="005C6E99"/>
    <w:rsid w:val="005C6EE5"/>
    <w:rsid w:val="005C7159"/>
    <w:rsid w:val="005C768D"/>
    <w:rsid w:val="005C77B1"/>
    <w:rsid w:val="005C7FDC"/>
    <w:rsid w:val="005D0A90"/>
    <w:rsid w:val="005D0F1A"/>
    <w:rsid w:val="005D1507"/>
    <w:rsid w:val="005D1544"/>
    <w:rsid w:val="005D1750"/>
    <w:rsid w:val="005D1CC7"/>
    <w:rsid w:val="005D1D9A"/>
    <w:rsid w:val="005D1F58"/>
    <w:rsid w:val="005D2330"/>
    <w:rsid w:val="005D25B5"/>
    <w:rsid w:val="005D26AF"/>
    <w:rsid w:val="005D29E2"/>
    <w:rsid w:val="005D2D85"/>
    <w:rsid w:val="005D31CD"/>
    <w:rsid w:val="005D3DDF"/>
    <w:rsid w:val="005D45BB"/>
    <w:rsid w:val="005D46A9"/>
    <w:rsid w:val="005D482F"/>
    <w:rsid w:val="005D4D7D"/>
    <w:rsid w:val="005D4FB4"/>
    <w:rsid w:val="005D50C8"/>
    <w:rsid w:val="005D537C"/>
    <w:rsid w:val="005D5ED0"/>
    <w:rsid w:val="005D5F8C"/>
    <w:rsid w:val="005D63F1"/>
    <w:rsid w:val="005D6429"/>
    <w:rsid w:val="005D6DD1"/>
    <w:rsid w:val="005D6FAE"/>
    <w:rsid w:val="005D7125"/>
    <w:rsid w:val="005D73D1"/>
    <w:rsid w:val="005D7878"/>
    <w:rsid w:val="005D7BE6"/>
    <w:rsid w:val="005E0541"/>
    <w:rsid w:val="005E0E4E"/>
    <w:rsid w:val="005E10BD"/>
    <w:rsid w:val="005E124B"/>
    <w:rsid w:val="005E1377"/>
    <w:rsid w:val="005E15D4"/>
    <w:rsid w:val="005E1C33"/>
    <w:rsid w:val="005E1D6C"/>
    <w:rsid w:val="005E29CE"/>
    <w:rsid w:val="005E3703"/>
    <w:rsid w:val="005E421C"/>
    <w:rsid w:val="005E451B"/>
    <w:rsid w:val="005E4721"/>
    <w:rsid w:val="005E4831"/>
    <w:rsid w:val="005E4B7F"/>
    <w:rsid w:val="005E4BAA"/>
    <w:rsid w:val="005E5133"/>
    <w:rsid w:val="005E5153"/>
    <w:rsid w:val="005E5476"/>
    <w:rsid w:val="005E54B1"/>
    <w:rsid w:val="005E5515"/>
    <w:rsid w:val="005E55DB"/>
    <w:rsid w:val="005E5DD9"/>
    <w:rsid w:val="005E5F61"/>
    <w:rsid w:val="005E606E"/>
    <w:rsid w:val="005E61E6"/>
    <w:rsid w:val="005E6710"/>
    <w:rsid w:val="005E68F5"/>
    <w:rsid w:val="005E6BE8"/>
    <w:rsid w:val="005E7351"/>
    <w:rsid w:val="005E741A"/>
    <w:rsid w:val="005E7783"/>
    <w:rsid w:val="005E778C"/>
    <w:rsid w:val="005E7D06"/>
    <w:rsid w:val="005E7E4C"/>
    <w:rsid w:val="005F01B3"/>
    <w:rsid w:val="005F0351"/>
    <w:rsid w:val="005F03CF"/>
    <w:rsid w:val="005F0670"/>
    <w:rsid w:val="005F0700"/>
    <w:rsid w:val="005F0A5F"/>
    <w:rsid w:val="005F0DBC"/>
    <w:rsid w:val="005F13C3"/>
    <w:rsid w:val="005F2751"/>
    <w:rsid w:val="005F29B6"/>
    <w:rsid w:val="005F2B6A"/>
    <w:rsid w:val="005F33BD"/>
    <w:rsid w:val="005F3640"/>
    <w:rsid w:val="005F3AB3"/>
    <w:rsid w:val="005F4029"/>
    <w:rsid w:val="005F40C0"/>
    <w:rsid w:val="005F446F"/>
    <w:rsid w:val="005F4499"/>
    <w:rsid w:val="005F4544"/>
    <w:rsid w:val="005F47C1"/>
    <w:rsid w:val="005F47DF"/>
    <w:rsid w:val="005F506D"/>
    <w:rsid w:val="005F58BD"/>
    <w:rsid w:val="005F5DF8"/>
    <w:rsid w:val="005F619E"/>
    <w:rsid w:val="005F61C0"/>
    <w:rsid w:val="005F680F"/>
    <w:rsid w:val="005F74F6"/>
    <w:rsid w:val="005F7908"/>
    <w:rsid w:val="005F7A8C"/>
    <w:rsid w:val="005F7EBB"/>
    <w:rsid w:val="005F7FD2"/>
    <w:rsid w:val="00600176"/>
    <w:rsid w:val="0060018F"/>
    <w:rsid w:val="006001B7"/>
    <w:rsid w:val="0060065A"/>
    <w:rsid w:val="00600AD3"/>
    <w:rsid w:val="00600DB6"/>
    <w:rsid w:val="00600FA8"/>
    <w:rsid w:val="00600FC2"/>
    <w:rsid w:val="006016B0"/>
    <w:rsid w:val="0060187C"/>
    <w:rsid w:val="00601995"/>
    <w:rsid w:val="00601A20"/>
    <w:rsid w:val="00601A63"/>
    <w:rsid w:val="00601A69"/>
    <w:rsid w:val="00601CBE"/>
    <w:rsid w:val="00601EE2"/>
    <w:rsid w:val="00601EF3"/>
    <w:rsid w:val="006028AA"/>
    <w:rsid w:val="00602C31"/>
    <w:rsid w:val="00602E33"/>
    <w:rsid w:val="00602FF1"/>
    <w:rsid w:val="00603034"/>
    <w:rsid w:val="00603625"/>
    <w:rsid w:val="00603CB0"/>
    <w:rsid w:val="00603EC6"/>
    <w:rsid w:val="00604464"/>
    <w:rsid w:val="00605091"/>
    <w:rsid w:val="006050C9"/>
    <w:rsid w:val="0060537A"/>
    <w:rsid w:val="006053BC"/>
    <w:rsid w:val="006059BF"/>
    <w:rsid w:val="006061C9"/>
    <w:rsid w:val="00606320"/>
    <w:rsid w:val="00606671"/>
    <w:rsid w:val="006069C8"/>
    <w:rsid w:val="00606A19"/>
    <w:rsid w:val="00606D25"/>
    <w:rsid w:val="00607161"/>
    <w:rsid w:val="0060719C"/>
    <w:rsid w:val="0060729A"/>
    <w:rsid w:val="006073DA"/>
    <w:rsid w:val="00607411"/>
    <w:rsid w:val="006075CD"/>
    <w:rsid w:val="0061078F"/>
    <w:rsid w:val="006107CF"/>
    <w:rsid w:val="006108A4"/>
    <w:rsid w:val="00611830"/>
    <w:rsid w:val="006118CD"/>
    <w:rsid w:val="0061212C"/>
    <w:rsid w:val="0061222A"/>
    <w:rsid w:val="00612753"/>
    <w:rsid w:val="00612A8E"/>
    <w:rsid w:val="00612CA8"/>
    <w:rsid w:val="00612D4B"/>
    <w:rsid w:val="00612D6D"/>
    <w:rsid w:val="00612E57"/>
    <w:rsid w:val="00613313"/>
    <w:rsid w:val="00613AA6"/>
    <w:rsid w:val="006140A7"/>
    <w:rsid w:val="00614145"/>
    <w:rsid w:val="00614671"/>
    <w:rsid w:val="00614681"/>
    <w:rsid w:val="00614723"/>
    <w:rsid w:val="006148D3"/>
    <w:rsid w:val="00615183"/>
    <w:rsid w:val="0061540C"/>
    <w:rsid w:val="00615457"/>
    <w:rsid w:val="00615867"/>
    <w:rsid w:val="00615CFB"/>
    <w:rsid w:val="00615D19"/>
    <w:rsid w:val="00615FD0"/>
    <w:rsid w:val="0061618F"/>
    <w:rsid w:val="00616634"/>
    <w:rsid w:val="00616F50"/>
    <w:rsid w:val="00617019"/>
    <w:rsid w:val="00617096"/>
    <w:rsid w:val="006174EB"/>
    <w:rsid w:val="006178A1"/>
    <w:rsid w:val="00617D46"/>
    <w:rsid w:val="00620394"/>
    <w:rsid w:val="006207E9"/>
    <w:rsid w:val="00620B95"/>
    <w:rsid w:val="006210FF"/>
    <w:rsid w:val="00621194"/>
    <w:rsid w:val="0062126D"/>
    <w:rsid w:val="006212FE"/>
    <w:rsid w:val="0062188F"/>
    <w:rsid w:val="00621C25"/>
    <w:rsid w:val="0062232D"/>
    <w:rsid w:val="00622C6C"/>
    <w:rsid w:val="00623500"/>
    <w:rsid w:val="006235C0"/>
    <w:rsid w:val="00623623"/>
    <w:rsid w:val="00624267"/>
    <w:rsid w:val="0062474F"/>
    <w:rsid w:val="00624BB6"/>
    <w:rsid w:val="00624D20"/>
    <w:rsid w:val="006250FD"/>
    <w:rsid w:val="00625355"/>
    <w:rsid w:val="0062565C"/>
    <w:rsid w:val="006258FA"/>
    <w:rsid w:val="00625989"/>
    <w:rsid w:val="00625E5B"/>
    <w:rsid w:val="00626035"/>
    <w:rsid w:val="006261B5"/>
    <w:rsid w:val="00626959"/>
    <w:rsid w:val="00626BBD"/>
    <w:rsid w:val="0062706A"/>
    <w:rsid w:val="00627144"/>
    <w:rsid w:val="00627527"/>
    <w:rsid w:val="0062793E"/>
    <w:rsid w:val="00627BDD"/>
    <w:rsid w:val="00627BEE"/>
    <w:rsid w:val="00627C51"/>
    <w:rsid w:val="00627CD0"/>
    <w:rsid w:val="00630260"/>
    <w:rsid w:val="006306C9"/>
    <w:rsid w:val="006307C6"/>
    <w:rsid w:val="006308B7"/>
    <w:rsid w:val="00630AD8"/>
    <w:rsid w:val="00630DA1"/>
    <w:rsid w:val="00631050"/>
    <w:rsid w:val="00631450"/>
    <w:rsid w:val="006318E0"/>
    <w:rsid w:val="00631D43"/>
    <w:rsid w:val="00631F05"/>
    <w:rsid w:val="0063201D"/>
    <w:rsid w:val="0063215A"/>
    <w:rsid w:val="00632165"/>
    <w:rsid w:val="00632A9E"/>
    <w:rsid w:val="00632C2D"/>
    <w:rsid w:val="00632F58"/>
    <w:rsid w:val="0063333A"/>
    <w:rsid w:val="006333A3"/>
    <w:rsid w:val="00633972"/>
    <w:rsid w:val="00633BEA"/>
    <w:rsid w:val="00633CC1"/>
    <w:rsid w:val="00633F9F"/>
    <w:rsid w:val="006343D3"/>
    <w:rsid w:val="00634C72"/>
    <w:rsid w:val="006351ED"/>
    <w:rsid w:val="006356D3"/>
    <w:rsid w:val="00635AA6"/>
    <w:rsid w:val="00635EF1"/>
    <w:rsid w:val="00635F95"/>
    <w:rsid w:val="00635FC5"/>
    <w:rsid w:val="00636070"/>
    <w:rsid w:val="0063616E"/>
    <w:rsid w:val="006365C9"/>
    <w:rsid w:val="00637389"/>
    <w:rsid w:val="00637392"/>
    <w:rsid w:val="00637505"/>
    <w:rsid w:val="00637D03"/>
    <w:rsid w:val="00637D83"/>
    <w:rsid w:val="00637EC8"/>
    <w:rsid w:val="006404F7"/>
    <w:rsid w:val="00640704"/>
    <w:rsid w:val="00640731"/>
    <w:rsid w:val="00640BA9"/>
    <w:rsid w:val="00640D7C"/>
    <w:rsid w:val="00641515"/>
    <w:rsid w:val="00641801"/>
    <w:rsid w:val="00641DB6"/>
    <w:rsid w:val="00641E1D"/>
    <w:rsid w:val="006424C2"/>
    <w:rsid w:val="006424E9"/>
    <w:rsid w:val="006427B5"/>
    <w:rsid w:val="00642EDA"/>
    <w:rsid w:val="00643050"/>
    <w:rsid w:val="006431BB"/>
    <w:rsid w:val="006432E0"/>
    <w:rsid w:val="006433BD"/>
    <w:rsid w:val="006439BA"/>
    <w:rsid w:val="00643D2F"/>
    <w:rsid w:val="00643DCD"/>
    <w:rsid w:val="00644193"/>
    <w:rsid w:val="00644303"/>
    <w:rsid w:val="00644558"/>
    <w:rsid w:val="006452B4"/>
    <w:rsid w:val="0064543E"/>
    <w:rsid w:val="006454EE"/>
    <w:rsid w:val="00645540"/>
    <w:rsid w:val="00645656"/>
    <w:rsid w:val="006457F1"/>
    <w:rsid w:val="00645829"/>
    <w:rsid w:val="00645A5A"/>
    <w:rsid w:val="00645BE3"/>
    <w:rsid w:val="00645D22"/>
    <w:rsid w:val="00645DF3"/>
    <w:rsid w:val="00645E52"/>
    <w:rsid w:val="00645E5F"/>
    <w:rsid w:val="00646144"/>
    <w:rsid w:val="006468C3"/>
    <w:rsid w:val="00646E1A"/>
    <w:rsid w:val="0064712F"/>
    <w:rsid w:val="006472EA"/>
    <w:rsid w:val="006478E0"/>
    <w:rsid w:val="00647E81"/>
    <w:rsid w:val="00647EAC"/>
    <w:rsid w:val="006505B1"/>
    <w:rsid w:val="0065070E"/>
    <w:rsid w:val="0065088A"/>
    <w:rsid w:val="006509BE"/>
    <w:rsid w:val="00651539"/>
    <w:rsid w:val="006516C6"/>
    <w:rsid w:val="006516CD"/>
    <w:rsid w:val="006520C7"/>
    <w:rsid w:val="00652B12"/>
    <w:rsid w:val="00652FBD"/>
    <w:rsid w:val="00653073"/>
    <w:rsid w:val="0065387E"/>
    <w:rsid w:val="00653D56"/>
    <w:rsid w:val="00653DF0"/>
    <w:rsid w:val="00653E6B"/>
    <w:rsid w:val="0065439A"/>
    <w:rsid w:val="0065475E"/>
    <w:rsid w:val="006549E3"/>
    <w:rsid w:val="00654C97"/>
    <w:rsid w:val="0065511C"/>
    <w:rsid w:val="00655368"/>
    <w:rsid w:val="00656588"/>
    <w:rsid w:val="00656990"/>
    <w:rsid w:val="00656CB3"/>
    <w:rsid w:val="00656F2C"/>
    <w:rsid w:val="00656FC6"/>
    <w:rsid w:val="0065721D"/>
    <w:rsid w:val="006574CB"/>
    <w:rsid w:val="00657C9E"/>
    <w:rsid w:val="00657EA6"/>
    <w:rsid w:val="0066011E"/>
    <w:rsid w:val="006609D5"/>
    <w:rsid w:val="00660D1E"/>
    <w:rsid w:val="00660DB5"/>
    <w:rsid w:val="006611CA"/>
    <w:rsid w:val="006616E1"/>
    <w:rsid w:val="00661995"/>
    <w:rsid w:val="00661B93"/>
    <w:rsid w:val="006620B6"/>
    <w:rsid w:val="006620B9"/>
    <w:rsid w:val="00662635"/>
    <w:rsid w:val="0066263D"/>
    <w:rsid w:val="00662B00"/>
    <w:rsid w:val="006630E7"/>
    <w:rsid w:val="006630FA"/>
    <w:rsid w:val="00663A08"/>
    <w:rsid w:val="0066441E"/>
    <w:rsid w:val="00664BF9"/>
    <w:rsid w:val="00665221"/>
    <w:rsid w:val="00665689"/>
    <w:rsid w:val="00665EC5"/>
    <w:rsid w:val="00666300"/>
    <w:rsid w:val="006664BB"/>
    <w:rsid w:val="00666724"/>
    <w:rsid w:val="00666BCD"/>
    <w:rsid w:val="00666D2F"/>
    <w:rsid w:val="00667256"/>
    <w:rsid w:val="00667268"/>
    <w:rsid w:val="00667606"/>
    <w:rsid w:val="00667891"/>
    <w:rsid w:val="00667CFC"/>
    <w:rsid w:val="00667D82"/>
    <w:rsid w:val="00667FCF"/>
    <w:rsid w:val="0067081B"/>
    <w:rsid w:val="00670D21"/>
    <w:rsid w:val="006716DB"/>
    <w:rsid w:val="0067190C"/>
    <w:rsid w:val="00671AE8"/>
    <w:rsid w:val="006722DE"/>
    <w:rsid w:val="00672481"/>
    <w:rsid w:val="006724B1"/>
    <w:rsid w:val="00672A61"/>
    <w:rsid w:val="00672AA2"/>
    <w:rsid w:val="00673177"/>
    <w:rsid w:val="00673A88"/>
    <w:rsid w:val="006743B8"/>
    <w:rsid w:val="00674539"/>
    <w:rsid w:val="006745F8"/>
    <w:rsid w:val="00674BE7"/>
    <w:rsid w:val="00675376"/>
    <w:rsid w:val="00675CB2"/>
    <w:rsid w:val="00675D37"/>
    <w:rsid w:val="00675EF7"/>
    <w:rsid w:val="0067683D"/>
    <w:rsid w:val="00676A7C"/>
    <w:rsid w:val="00676C35"/>
    <w:rsid w:val="00676E3F"/>
    <w:rsid w:val="0067702B"/>
    <w:rsid w:val="00677043"/>
    <w:rsid w:val="00677080"/>
    <w:rsid w:val="00677515"/>
    <w:rsid w:val="006775B3"/>
    <w:rsid w:val="006802A8"/>
    <w:rsid w:val="00680961"/>
    <w:rsid w:val="0068096D"/>
    <w:rsid w:val="00680C4C"/>
    <w:rsid w:val="006814C5"/>
    <w:rsid w:val="00681AA4"/>
    <w:rsid w:val="00681DBA"/>
    <w:rsid w:val="00681FC3"/>
    <w:rsid w:val="006828FE"/>
    <w:rsid w:val="00682911"/>
    <w:rsid w:val="00682E36"/>
    <w:rsid w:val="00682E6A"/>
    <w:rsid w:val="0068325D"/>
    <w:rsid w:val="00683673"/>
    <w:rsid w:val="00683917"/>
    <w:rsid w:val="00683B56"/>
    <w:rsid w:val="006849A7"/>
    <w:rsid w:val="00684D65"/>
    <w:rsid w:val="00685277"/>
    <w:rsid w:val="00685530"/>
    <w:rsid w:val="0068597C"/>
    <w:rsid w:val="00685BDD"/>
    <w:rsid w:val="00685EB1"/>
    <w:rsid w:val="00686046"/>
    <w:rsid w:val="0068618E"/>
    <w:rsid w:val="0068627A"/>
    <w:rsid w:val="00686349"/>
    <w:rsid w:val="006863A8"/>
    <w:rsid w:val="006863CD"/>
    <w:rsid w:val="00686C28"/>
    <w:rsid w:val="006875D1"/>
    <w:rsid w:val="00687A14"/>
    <w:rsid w:val="00687E7E"/>
    <w:rsid w:val="00687FF8"/>
    <w:rsid w:val="00690053"/>
    <w:rsid w:val="00690166"/>
    <w:rsid w:val="00690183"/>
    <w:rsid w:val="00690813"/>
    <w:rsid w:val="006908F2"/>
    <w:rsid w:val="00690A81"/>
    <w:rsid w:val="00690C20"/>
    <w:rsid w:val="00690C36"/>
    <w:rsid w:val="0069102C"/>
    <w:rsid w:val="006913D1"/>
    <w:rsid w:val="00691B68"/>
    <w:rsid w:val="0069200A"/>
    <w:rsid w:val="00692462"/>
    <w:rsid w:val="0069282B"/>
    <w:rsid w:val="00692D7A"/>
    <w:rsid w:val="00692F05"/>
    <w:rsid w:val="0069323F"/>
    <w:rsid w:val="0069368B"/>
    <w:rsid w:val="00694228"/>
    <w:rsid w:val="00694682"/>
    <w:rsid w:val="00694A87"/>
    <w:rsid w:val="00694C24"/>
    <w:rsid w:val="006957AC"/>
    <w:rsid w:val="00695B29"/>
    <w:rsid w:val="00695C15"/>
    <w:rsid w:val="00695EDA"/>
    <w:rsid w:val="0069606D"/>
    <w:rsid w:val="006961BE"/>
    <w:rsid w:val="006975E6"/>
    <w:rsid w:val="00697A83"/>
    <w:rsid w:val="00697EF5"/>
    <w:rsid w:val="006A074C"/>
    <w:rsid w:val="006A0E4F"/>
    <w:rsid w:val="006A1295"/>
    <w:rsid w:val="006A1417"/>
    <w:rsid w:val="006A1904"/>
    <w:rsid w:val="006A19A8"/>
    <w:rsid w:val="006A1A4F"/>
    <w:rsid w:val="006A1D03"/>
    <w:rsid w:val="006A1F9F"/>
    <w:rsid w:val="006A261B"/>
    <w:rsid w:val="006A27A2"/>
    <w:rsid w:val="006A2C3F"/>
    <w:rsid w:val="006A3120"/>
    <w:rsid w:val="006A32A7"/>
    <w:rsid w:val="006A3441"/>
    <w:rsid w:val="006A3656"/>
    <w:rsid w:val="006A36B9"/>
    <w:rsid w:val="006A389C"/>
    <w:rsid w:val="006A39BD"/>
    <w:rsid w:val="006A3F6E"/>
    <w:rsid w:val="006A43C1"/>
    <w:rsid w:val="006A4A2C"/>
    <w:rsid w:val="006A4AE1"/>
    <w:rsid w:val="006A4B66"/>
    <w:rsid w:val="006A5615"/>
    <w:rsid w:val="006A57CD"/>
    <w:rsid w:val="006A5842"/>
    <w:rsid w:val="006A5F08"/>
    <w:rsid w:val="006A60B2"/>
    <w:rsid w:val="006A6823"/>
    <w:rsid w:val="006A68D8"/>
    <w:rsid w:val="006A6AA4"/>
    <w:rsid w:val="006A6CB7"/>
    <w:rsid w:val="006A742D"/>
    <w:rsid w:val="006A7704"/>
    <w:rsid w:val="006A77ED"/>
    <w:rsid w:val="006A79DC"/>
    <w:rsid w:val="006A7A1B"/>
    <w:rsid w:val="006A7B39"/>
    <w:rsid w:val="006A7DBF"/>
    <w:rsid w:val="006A7F36"/>
    <w:rsid w:val="006A7FE0"/>
    <w:rsid w:val="006B03A7"/>
    <w:rsid w:val="006B0468"/>
    <w:rsid w:val="006B0474"/>
    <w:rsid w:val="006B0723"/>
    <w:rsid w:val="006B1258"/>
    <w:rsid w:val="006B1499"/>
    <w:rsid w:val="006B1626"/>
    <w:rsid w:val="006B1FF1"/>
    <w:rsid w:val="006B21FE"/>
    <w:rsid w:val="006B2538"/>
    <w:rsid w:val="006B2984"/>
    <w:rsid w:val="006B2A28"/>
    <w:rsid w:val="006B2E89"/>
    <w:rsid w:val="006B3A2A"/>
    <w:rsid w:val="006B3BB7"/>
    <w:rsid w:val="006B3F74"/>
    <w:rsid w:val="006B44C0"/>
    <w:rsid w:val="006B4580"/>
    <w:rsid w:val="006B496A"/>
    <w:rsid w:val="006B4FB8"/>
    <w:rsid w:val="006B5B7B"/>
    <w:rsid w:val="006B5C3D"/>
    <w:rsid w:val="006B5CB1"/>
    <w:rsid w:val="006B630D"/>
    <w:rsid w:val="006B63BC"/>
    <w:rsid w:val="006B67B8"/>
    <w:rsid w:val="006B6A38"/>
    <w:rsid w:val="006B716D"/>
    <w:rsid w:val="006B71F0"/>
    <w:rsid w:val="006B7320"/>
    <w:rsid w:val="006B7FD8"/>
    <w:rsid w:val="006C0029"/>
    <w:rsid w:val="006C02EE"/>
    <w:rsid w:val="006C0477"/>
    <w:rsid w:val="006C0B71"/>
    <w:rsid w:val="006C0D1A"/>
    <w:rsid w:val="006C13DF"/>
    <w:rsid w:val="006C157B"/>
    <w:rsid w:val="006C1DA8"/>
    <w:rsid w:val="006C2143"/>
    <w:rsid w:val="006C2252"/>
    <w:rsid w:val="006C26B6"/>
    <w:rsid w:val="006C2908"/>
    <w:rsid w:val="006C2965"/>
    <w:rsid w:val="006C300A"/>
    <w:rsid w:val="006C36EC"/>
    <w:rsid w:val="006C36FD"/>
    <w:rsid w:val="006C38CE"/>
    <w:rsid w:val="006C3AA9"/>
    <w:rsid w:val="006C3B1C"/>
    <w:rsid w:val="006C42B0"/>
    <w:rsid w:val="006C4471"/>
    <w:rsid w:val="006C4497"/>
    <w:rsid w:val="006C44E9"/>
    <w:rsid w:val="006C45F9"/>
    <w:rsid w:val="006C4B11"/>
    <w:rsid w:val="006C5006"/>
    <w:rsid w:val="006C50BC"/>
    <w:rsid w:val="006C547C"/>
    <w:rsid w:val="006C5551"/>
    <w:rsid w:val="006C5769"/>
    <w:rsid w:val="006C58EF"/>
    <w:rsid w:val="006C5D24"/>
    <w:rsid w:val="006C6082"/>
    <w:rsid w:val="006C608D"/>
    <w:rsid w:val="006C6249"/>
    <w:rsid w:val="006C6336"/>
    <w:rsid w:val="006C6977"/>
    <w:rsid w:val="006C6B40"/>
    <w:rsid w:val="006C6FBA"/>
    <w:rsid w:val="006C72FB"/>
    <w:rsid w:val="006C73B3"/>
    <w:rsid w:val="006C7BD4"/>
    <w:rsid w:val="006C7E39"/>
    <w:rsid w:val="006D00F3"/>
    <w:rsid w:val="006D08DC"/>
    <w:rsid w:val="006D0ACB"/>
    <w:rsid w:val="006D0B2B"/>
    <w:rsid w:val="006D0B9E"/>
    <w:rsid w:val="006D0BE2"/>
    <w:rsid w:val="006D106E"/>
    <w:rsid w:val="006D16A6"/>
    <w:rsid w:val="006D1766"/>
    <w:rsid w:val="006D1993"/>
    <w:rsid w:val="006D1C55"/>
    <w:rsid w:val="006D1C91"/>
    <w:rsid w:val="006D22C6"/>
    <w:rsid w:val="006D2D37"/>
    <w:rsid w:val="006D33FF"/>
    <w:rsid w:val="006D3494"/>
    <w:rsid w:val="006D3F37"/>
    <w:rsid w:val="006D40A0"/>
    <w:rsid w:val="006D40AC"/>
    <w:rsid w:val="006D4765"/>
    <w:rsid w:val="006D57D1"/>
    <w:rsid w:val="006D5CB9"/>
    <w:rsid w:val="006D6302"/>
    <w:rsid w:val="006D6792"/>
    <w:rsid w:val="006D686B"/>
    <w:rsid w:val="006D692E"/>
    <w:rsid w:val="006D6D82"/>
    <w:rsid w:val="006D70F4"/>
    <w:rsid w:val="006D7581"/>
    <w:rsid w:val="006E0408"/>
    <w:rsid w:val="006E099A"/>
    <w:rsid w:val="006E0DB3"/>
    <w:rsid w:val="006E1055"/>
    <w:rsid w:val="006E165B"/>
    <w:rsid w:val="006E176B"/>
    <w:rsid w:val="006E27C4"/>
    <w:rsid w:val="006E290C"/>
    <w:rsid w:val="006E2DBF"/>
    <w:rsid w:val="006E3326"/>
    <w:rsid w:val="006E351E"/>
    <w:rsid w:val="006E366D"/>
    <w:rsid w:val="006E371E"/>
    <w:rsid w:val="006E3824"/>
    <w:rsid w:val="006E38F3"/>
    <w:rsid w:val="006E40F4"/>
    <w:rsid w:val="006E46F5"/>
    <w:rsid w:val="006E4886"/>
    <w:rsid w:val="006E4916"/>
    <w:rsid w:val="006E494F"/>
    <w:rsid w:val="006E4B7F"/>
    <w:rsid w:val="006E5028"/>
    <w:rsid w:val="006E5217"/>
    <w:rsid w:val="006E5371"/>
    <w:rsid w:val="006E5585"/>
    <w:rsid w:val="006E569E"/>
    <w:rsid w:val="006E5C09"/>
    <w:rsid w:val="006E5E90"/>
    <w:rsid w:val="006E69FD"/>
    <w:rsid w:val="006E6C04"/>
    <w:rsid w:val="006E6CC4"/>
    <w:rsid w:val="006E7267"/>
    <w:rsid w:val="006E7355"/>
    <w:rsid w:val="006E73CC"/>
    <w:rsid w:val="006E772D"/>
    <w:rsid w:val="006E79A9"/>
    <w:rsid w:val="006E7B34"/>
    <w:rsid w:val="006E7E74"/>
    <w:rsid w:val="006E7ED8"/>
    <w:rsid w:val="006F0D7B"/>
    <w:rsid w:val="006F0E7D"/>
    <w:rsid w:val="006F1040"/>
    <w:rsid w:val="006F1609"/>
    <w:rsid w:val="006F1F67"/>
    <w:rsid w:val="006F200C"/>
    <w:rsid w:val="006F2D2A"/>
    <w:rsid w:val="006F3091"/>
    <w:rsid w:val="006F3818"/>
    <w:rsid w:val="006F3B77"/>
    <w:rsid w:val="006F3F0C"/>
    <w:rsid w:val="006F4046"/>
    <w:rsid w:val="006F450E"/>
    <w:rsid w:val="006F45AD"/>
    <w:rsid w:val="006F4B6F"/>
    <w:rsid w:val="006F4BAF"/>
    <w:rsid w:val="006F4E7E"/>
    <w:rsid w:val="006F5BB2"/>
    <w:rsid w:val="006F5D8D"/>
    <w:rsid w:val="006F5EB3"/>
    <w:rsid w:val="006F6269"/>
    <w:rsid w:val="006F62FE"/>
    <w:rsid w:val="006F640C"/>
    <w:rsid w:val="006F6D70"/>
    <w:rsid w:val="006F6E3F"/>
    <w:rsid w:val="006F7052"/>
    <w:rsid w:val="006F75EF"/>
    <w:rsid w:val="006F7747"/>
    <w:rsid w:val="006F7E76"/>
    <w:rsid w:val="00700042"/>
    <w:rsid w:val="007004F8"/>
    <w:rsid w:val="00700629"/>
    <w:rsid w:val="00700ABE"/>
    <w:rsid w:val="00700EFE"/>
    <w:rsid w:val="00701373"/>
    <w:rsid w:val="00701A14"/>
    <w:rsid w:val="00701FF9"/>
    <w:rsid w:val="0070213F"/>
    <w:rsid w:val="0070240A"/>
    <w:rsid w:val="007024C4"/>
    <w:rsid w:val="0070287F"/>
    <w:rsid w:val="007028AD"/>
    <w:rsid w:val="0070295F"/>
    <w:rsid w:val="00702C7D"/>
    <w:rsid w:val="00703300"/>
    <w:rsid w:val="0070335C"/>
    <w:rsid w:val="00703903"/>
    <w:rsid w:val="00703B77"/>
    <w:rsid w:val="007040F0"/>
    <w:rsid w:val="007042F7"/>
    <w:rsid w:val="007044C1"/>
    <w:rsid w:val="00704599"/>
    <w:rsid w:val="00704CF3"/>
    <w:rsid w:val="00704F09"/>
    <w:rsid w:val="00704F80"/>
    <w:rsid w:val="00705402"/>
    <w:rsid w:val="007056A8"/>
    <w:rsid w:val="00705914"/>
    <w:rsid w:val="007059C6"/>
    <w:rsid w:val="00705DD1"/>
    <w:rsid w:val="00705F1E"/>
    <w:rsid w:val="00706274"/>
    <w:rsid w:val="00706323"/>
    <w:rsid w:val="00706C65"/>
    <w:rsid w:val="00706C7C"/>
    <w:rsid w:val="007071CB"/>
    <w:rsid w:val="007071D6"/>
    <w:rsid w:val="0071001B"/>
    <w:rsid w:val="00710130"/>
    <w:rsid w:val="00710462"/>
    <w:rsid w:val="007104FE"/>
    <w:rsid w:val="00710674"/>
    <w:rsid w:val="0071090A"/>
    <w:rsid w:val="00710A95"/>
    <w:rsid w:val="00710F57"/>
    <w:rsid w:val="0071106C"/>
    <w:rsid w:val="00711070"/>
    <w:rsid w:val="007112CD"/>
    <w:rsid w:val="00711480"/>
    <w:rsid w:val="00711BA4"/>
    <w:rsid w:val="00711DAE"/>
    <w:rsid w:val="00711F43"/>
    <w:rsid w:val="00712164"/>
    <w:rsid w:val="007128A0"/>
    <w:rsid w:val="007129FD"/>
    <w:rsid w:val="00712B50"/>
    <w:rsid w:val="00712B8A"/>
    <w:rsid w:val="00712E8D"/>
    <w:rsid w:val="0071313F"/>
    <w:rsid w:val="00713691"/>
    <w:rsid w:val="007136EA"/>
    <w:rsid w:val="00713B92"/>
    <w:rsid w:val="00713BD9"/>
    <w:rsid w:val="007142B6"/>
    <w:rsid w:val="007145E6"/>
    <w:rsid w:val="0071491A"/>
    <w:rsid w:val="00714C5A"/>
    <w:rsid w:val="0071554D"/>
    <w:rsid w:val="007156BF"/>
    <w:rsid w:val="007158A6"/>
    <w:rsid w:val="0071593C"/>
    <w:rsid w:val="0071655A"/>
    <w:rsid w:val="0071671E"/>
    <w:rsid w:val="007168AE"/>
    <w:rsid w:val="00717128"/>
    <w:rsid w:val="00717376"/>
    <w:rsid w:val="00717757"/>
    <w:rsid w:val="00717CA6"/>
    <w:rsid w:val="00717FDF"/>
    <w:rsid w:val="0072011B"/>
    <w:rsid w:val="0072125F"/>
    <w:rsid w:val="00721358"/>
    <w:rsid w:val="007213E1"/>
    <w:rsid w:val="007216EC"/>
    <w:rsid w:val="0072177C"/>
    <w:rsid w:val="00721EC1"/>
    <w:rsid w:val="007225F5"/>
    <w:rsid w:val="00722684"/>
    <w:rsid w:val="0072275F"/>
    <w:rsid w:val="00723F6E"/>
    <w:rsid w:val="00724474"/>
    <w:rsid w:val="00724B3E"/>
    <w:rsid w:val="00724BFF"/>
    <w:rsid w:val="0072562A"/>
    <w:rsid w:val="00725733"/>
    <w:rsid w:val="00725987"/>
    <w:rsid w:val="0072679D"/>
    <w:rsid w:val="00726876"/>
    <w:rsid w:val="00726A9C"/>
    <w:rsid w:val="00726DC5"/>
    <w:rsid w:val="00727147"/>
    <w:rsid w:val="007279E2"/>
    <w:rsid w:val="00727A3B"/>
    <w:rsid w:val="00727B56"/>
    <w:rsid w:val="00727D49"/>
    <w:rsid w:val="00727EBB"/>
    <w:rsid w:val="00730153"/>
    <w:rsid w:val="00730473"/>
    <w:rsid w:val="00730491"/>
    <w:rsid w:val="00730541"/>
    <w:rsid w:val="007308AE"/>
    <w:rsid w:val="007308C3"/>
    <w:rsid w:val="007308D2"/>
    <w:rsid w:val="0073097C"/>
    <w:rsid w:val="00730A38"/>
    <w:rsid w:val="007314B3"/>
    <w:rsid w:val="0073293F"/>
    <w:rsid w:val="00732EF2"/>
    <w:rsid w:val="00732F9D"/>
    <w:rsid w:val="0073363C"/>
    <w:rsid w:val="00733723"/>
    <w:rsid w:val="00733AC3"/>
    <w:rsid w:val="00733AC6"/>
    <w:rsid w:val="00734105"/>
    <w:rsid w:val="00734333"/>
    <w:rsid w:val="007345D5"/>
    <w:rsid w:val="00734645"/>
    <w:rsid w:val="00734D5B"/>
    <w:rsid w:val="00734DB7"/>
    <w:rsid w:val="0073524D"/>
    <w:rsid w:val="00735335"/>
    <w:rsid w:val="007355B6"/>
    <w:rsid w:val="00735A38"/>
    <w:rsid w:val="00735B31"/>
    <w:rsid w:val="0073641E"/>
    <w:rsid w:val="00736472"/>
    <w:rsid w:val="007367D4"/>
    <w:rsid w:val="007369A3"/>
    <w:rsid w:val="00736DCF"/>
    <w:rsid w:val="0073702E"/>
    <w:rsid w:val="00737210"/>
    <w:rsid w:val="007374D1"/>
    <w:rsid w:val="0073773B"/>
    <w:rsid w:val="0073795A"/>
    <w:rsid w:val="00737CD5"/>
    <w:rsid w:val="0074033C"/>
    <w:rsid w:val="007403B3"/>
    <w:rsid w:val="0074068C"/>
    <w:rsid w:val="00740AC3"/>
    <w:rsid w:val="00740B2D"/>
    <w:rsid w:val="0074141B"/>
    <w:rsid w:val="0074146C"/>
    <w:rsid w:val="00741FBC"/>
    <w:rsid w:val="007423D9"/>
    <w:rsid w:val="00742608"/>
    <w:rsid w:val="00742A5F"/>
    <w:rsid w:val="00742A87"/>
    <w:rsid w:val="00742A90"/>
    <w:rsid w:val="00742D7E"/>
    <w:rsid w:val="00743899"/>
    <w:rsid w:val="00743947"/>
    <w:rsid w:val="00744182"/>
    <w:rsid w:val="007441A3"/>
    <w:rsid w:val="0074481E"/>
    <w:rsid w:val="007448C8"/>
    <w:rsid w:val="00744A76"/>
    <w:rsid w:val="0074544B"/>
    <w:rsid w:val="007454B9"/>
    <w:rsid w:val="00746439"/>
    <w:rsid w:val="00746E2B"/>
    <w:rsid w:val="00747345"/>
    <w:rsid w:val="0074761E"/>
    <w:rsid w:val="00747B2E"/>
    <w:rsid w:val="00747D20"/>
    <w:rsid w:val="00747EDB"/>
    <w:rsid w:val="007500C4"/>
    <w:rsid w:val="00750BEA"/>
    <w:rsid w:val="00750E98"/>
    <w:rsid w:val="00751126"/>
    <w:rsid w:val="00751367"/>
    <w:rsid w:val="007514B2"/>
    <w:rsid w:val="0075187D"/>
    <w:rsid w:val="00752170"/>
    <w:rsid w:val="007524FE"/>
    <w:rsid w:val="0075256F"/>
    <w:rsid w:val="00752AD8"/>
    <w:rsid w:val="007534BE"/>
    <w:rsid w:val="0075360E"/>
    <w:rsid w:val="007537E3"/>
    <w:rsid w:val="00753B6E"/>
    <w:rsid w:val="00753F9A"/>
    <w:rsid w:val="007540BB"/>
    <w:rsid w:val="00754156"/>
    <w:rsid w:val="007547C9"/>
    <w:rsid w:val="00754A59"/>
    <w:rsid w:val="00754A86"/>
    <w:rsid w:val="00754E5F"/>
    <w:rsid w:val="00755047"/>
    <w:rsid w:val="007550F7"/>
    <w:rsid w:val="00755256"/>
    <w:rsid w:val="00755258"/>
    <w:rsid w:val="00755705"/>
    <w:rsid w:val="00755DCF"/>
    <w:rsid w:val="00755ED9"/>
    <w:rsid w:val="0075624E"/>
    <w:rsid w:val="007563A8"/>
    <w:rsid w:val="00756A75"/>
    <w:rsid w:val="00756F2C"/>
    <w:rsid w:val="0075704D"/>
    <w:rsid w:val="00757058"/>
    <w:rsid w:val="0075779F"/>
    <w:rsid w:val="00757E45"/>
    <w:rsid w:val="007601F7"/>
    <w:rsid w:val="00760892"/>
    <w:rsid w:val="00760DBC"/>
    <w:rsid w:val="00760E8D"/>
    <w:rsid w:val="007616FC"/>
    <w:rsid w:val="00761950"/>
    <w:rsid w:val="00761AAD"/>
    <w:rsid w:val="00762A7D"/>
    <w:rsid w:val="00762D12"/>
    <w:rsid w:val="00762F0A"/>
    <w:rsid w:val="00763520"/>
    <w:rsid w:val="007638D5"/>
    <w:rsid w:val="00763D99"/>
    <w:rsid w:val="007640D6"/>
    <w:rsid w:val="007641DF"/>
    <w:rsid w:val="007647D0"/>
    <w:rsid w:val="007655CA"/>
    <w:rsid w:val="007656CC"/>
    <w:rsid w:val="00765EC5"/>
    <w:rsid w:val="007669AF"/>
    <w:rsid w:val="00766AFB"/>
    <w:rsid w:val="00766DF5"/>
    <w:rsid w:val="00766F49"/>
    <w:rsid w:val="0076747F"/>
    <w:rsid w:val="007674D2"/>
    <w:rsid w:val="00767BAD"/>
    <w:rsid w:val="00767DFB"/>
    <w:rsid w:val="00767E93"/>
    <w:rsid w:val="00767FD3"/>
    <w:rsid w:val="00770283"/>
    <w:rsid w:val="00770EE7"/>
    <w:rsid w:val="0077105F"/>
    <w:rsid w:val="00771369"/>
    <w:rsid w:val="0077193D"/>
    <w:rsid w:val="00771D6D"/>
    <w:rsid w:val="00771D72"/>
    <w:rsid w:val="00771E7C"/>
    <w:rsid w:val="00772296"/>
    <w:rsid w:val="007725F6"/>
    <w:rsid w:val="00772FBF"/>
    <w:rsid w:val="007732DB"/>
    <w:rsid w:val="00773726"/>
    <w:rsid w:val="007739F3"/>
    <w:rsid w:val="00773D4D"/>
    <w:rsid w:val="007741F0"/>
    <w:rsid w:val="007742A9"/>
    <w:rsid w:val="00774862"/>
    <w:rsid w:val="007751FE"/>
    <w:rsid w:val="00775295"/>
    <w:rsid w:val="0077530C"/>
    <w:rsid w:val="00775CBD"/>
    <w:rsid w:val="00776096"/>
    <w:rsid w:val="0077641E"/>
    <w:rsid w:val="00776968"/>
    <w:rsid w:val="007769B3"/>
    <w:rsid w:val="00776D3B"/>
    <w:rsid w:val="00777187"/>
    <w:rsid w:val="00777267"/>
    <w:rsid w:val="007776A9"/>
    <w:rsid w:val="0077793D"/>
    <w:rsid w:val="00777EBB"/>
    <w:rsid w:val="007803EC"/>
    <w:rsid w:val="007805FC"/>
    <w:rsid w:val="00780BC0"/>
    <w:rsid w:val="00781195"/>
    <w:rsid w:val="007813E4"/>
    <w:rsid w:val="00781B2E"/>
    <w:rsid w:val="00781C69"/>
    <w:rsid w:val="00781FC8"/>
    <w:rsid w:val="00782201"/>
    <w:rsid w:val="00782337"/>
    <w:rsid w:val="007823F9"/>
    <w:rsid w:val="00782637"/>
    <w:rsid w:val="007828E6"/>
    <w:rsid w:val="00783003"/>
    <w:rsid w:val="00783110"/>
    <w:rsid w:val="0078330D"/>
    <w:rsid w:val="0078350C"/>
    <w:rsid w:val="0078353C"/>
    <w:rsid w:val="00783810"/>
    <w:rsid w:val="0078381E"/>
    <w:rsid w:val="00783A7E"/>
    <w:rsid w:val="00783C9D"/>
    <w:rsid w:val="00783F57"/>
    <w:rsid w:val="00783F85"/>
    <w:rsid w:val="007843E5"/>
    <w:rsid w:val="0078448D"/>
    <w:rsid w:val="00784671"/>
    <w:rsid w:val="007847F1"/>
    <w:rsid w:val="00784D83"/>
    <w:rsid w:val="00785277"/>
    <w:rsid w:val="007852E8"/>
    <w:rsid w:val="00785591"/>
    <w:rsid w:val="0078595A"/>
    <w:rsid w:val="00785E8E"/>
    <w:rsid w:val="00786076"/>
    <w:rsid w:val="00786179"/>
    <w:rsid w:val="007861EC"/>
    <w:rsid w:val="00786741"/>
    <w:rsid w:val="00786A34"/>
    <w:rsid w:val="00786DCE"/>
    <w:rsid w:val="00787272"/>
    <w:rsid w:val="0078753C"/>
    <w:rsid w:val="0078797D"/>
    <w:rsid w:val="00787CDA"/>
    <w:rsid w:val="00787D5A"/>
    <w:rsid w:val="00787D6C"/>
    <w:rsid w:val="00787DC5"/>
    <w:rsid w:val="00790287"/>
    <w:rsid w:val="00790781"/>
    <w:rsid w:val="00790882"/>
    <w:rsid w:val="0079095C"/>
    <w:rsid w:val="007910AB"/>
    <w:rsid w:val="0079170D"/>
    <w:rsid w:val="007918BB"/>
    <w:rsid w:val="00791D3D"/>
    <w:rsid w:val="00791FC2"/>
    <w:rsid w:val="00792013"/>
    <w:rsid w:val="00792452"/>
    <w:rsid w:val="00792777"/>
    <w:rsid w:val="00792A41"/>
    <w:rsid w:val="007930C6"/>
    <w:rsid w:val="007932F5"/>
    <w:rsid w:val="0079371B"/>
    <w:rsid w:val="00793879"/>
    <w:rsid w:val="0079387F"/>
    <w:rsid w:val="00793888"/>
    <w:rsid w:val="00793E76"/>
    <w:rsid w:val="0079404D"/>
    <w:rsid w:val="0079447F"/>
    <w:rsid w:val="007950EC"/>
    <w:rsid w:val="0079520A"/>
    <w:rsid w:val="007957F7"/>
    <w:rsid w:val="007959F5"/>
    <w:rsid w:val="007964CC"/>
    <w:rsid w:val="00796804"/>
    <w:rsid w:val="00796B24"/>
    <w:rsid w:val="00796D39"/>
    <w:rsid w:val="00797061"/>
    <w:rsid w:val="00797224"/>
    <w:rsid w:val="0079738D"/>
    <w:rsid w:val="007973B6"/>
    <w:rsid w:val="00797924"/>
    <w:rsid w:val="00797BC0"/>
    <w:rsid w:val="00797BFC"/>
    <w:rsid w:val="007A05E2"/>
    <w:rsid w:val="007A1159"/>
    <w:rsid w:val="007A11E5"/>
    <w:rsid w:val="007A1318"/>
    <w:rsid w:val="007A14B7"/>
    <w:rsid w:val="007A1D5B"/>
    <w:rsid w:val="007A24B9"/>
    <w:rsid w:val="007A2514"/>
    <w:rsid w:val="007A2A19"/>
    <w:rsid w:val="007A2AE4"/>
    <w:rsid w:val="007A2B74"/>
    <w:rsid w:val="007A3374"/>
    <w:rsid w:val="007A3A79"/>
    <w:rsid w:val="007A3ACD"/>
    <w:rsid w:val="007A3DEA"/>
    <w:rsid w:val="007A44BC"/>
    <w:rsid w:val="007A46A2"/>
    <w:rsid w:val="007A49BA"/>
    <w:rsid w:val="007A4F49"/>
    <w:rsid w:val="007A5220"/>
    <w:rsid w:val="007A5318"/>
    <w:rsid w:val="007A535A"/>
    <w:rsid w:val="007A57D5"/>
    <w:rsid w:val="007A57F5"/>
    <w:rsid w:val="007A58A3"/>
    <w:rsid w:val="007A5CB0"/>
    <w:rsid w:val="007A6007"/>
    <w:rsid w:val="007A60BB"/>
    <w:rsid w:val="007A61ED"/>
    <w:rsid w:val="007A688D"/>
    <w:rsid w:val="007A6C41"/>
    <w:rsid w:val="007A6CB1"/>
    <w:rsid w:val="007A741B"/>
    <w:rsid w:val="007A74DB"/>
    <w:rsid w:val="007A762A"/>
    <w:rsid w:val="007A7D76"/>
    <w:rsid w:val="007A7E8D"/>
    <w:rsid w:val="007A7F86"/>
    <w:rsid w:val="007B0161"/>
    <w:rsid w:val="007B0705"/>
    <w:rsid w:val="007B0D02"/>
    <w:rsid w:val="007B0D54"/>
    <w:rsid w:val="007B1390"/>
    <w:rsid w:val="007B14AA"/>
    <w:rsid w:val="007B1679"/>
    <w:rsid w:val="007B1779"/>
    <w:rsid w:val="007B215D"/>
    <w:rsid w:val="007B224D"/>
    <w:rsid w:val="007B270A"/>
    <w:rsid w:val="007B2A2B"/>
    <w:rsid w:val="007B2AA8"/>
    <w:rsid w:val="007B33B5"/>
    <w:rsid w:val="007B3758"/>
    <w:rsid w:val="007B3E4A"/>
    <w:rsid w:val="007B430E"/>
    <w:rsid w:val="007B4878"/>
    <w:rsid w:val="007B496C"/>
    <w:rsid w:val="007B4F35"/>
    <w:rsid w:val="007B55C4"/>
    <w:rsid w:val="007B56B5"/>
    <w:rsid w:val="007B56BB"/>
    <w:rsid w:val="007B58B6"/>
    <w:rsid w:val="007B59B3"/>
    <w:rsid w:val="007B6227"/>
    <w:rsid w:val="007B6FEB"/>
    <w:rsid w:val="007B7064"/>
    <w:rsid w:val="007B7171"/>
    <w:rsid w:val="007B73EA"/>
    <w:rsid w:val="007B74E2"/>
    <w:rsid w:val="007B7D7B"/>
    <w:rsid w:val="007C1187"/>
    <w:rsid w:val="007C13A0"/>
    <w:rsid w:val="007C14DD"/>
    <w:rsid w:val="007C196D"/>
    <w:rsid w:val="007C2033"/>
    <w:rsid w:val="007C240E"/>
    <w:rsid w:val="007C2582"/>
    <w:rsid w:val="007C28A9"/>
    <w:rsid w:val="007C2A03"/>
    <w:rsid w:val="007C2A59"/>
    <w:rsid w:val="007C31D3"/>
    <w:rsid w:val="007C36F4"/>
    <w:rsid w:val="007C3A8F"/>
    <w:rsid w:val="007C3B88"/>
    <w:rsid w:val="007C3E39"/>
    <w:rsid w:val="007C3E8B"/>
    <w:rsid w:val="007C3ED9"/>
    <w:rsid w:val="007C4121"/>
    <w:rsid w:val="007C4164"/>
    <w:rsid w:val="007C4193"/>
    <w:rsid w:val="007C46A2"/>
    <w:rsid w:val="007C494A"/>
    <w:rsid w:val="007C4A67"/>
    <w:rsid w:val="007C4F25"/>
    <w:rsid w:val="007C4FE1"/>
    <w:rsid w:val="007C5216"/>
    <w:rsid w:val="007C527C"/>
    <w:rsid w:val="007C543F"/>
    <w:rsid w:val="007C5535"/>
    <w:rsid w:val="007C55C7"/>
    <w:rsid w:val="007C57D8"/>
    <w:rsid w:val="007C5BD9"/>
    <w:rsid w:val="007C5EDE"/>
    <w:rsid w:val="007C61D9"/>
    <w:rsid w:val="007C6860"/>
    <w:rsid w:val="007C71F2"/>
    <w:rsid w:val="007C742C"/>
    <w:rsid w:val="007C7465"/>
    <w:rsid w:val="007C7A08"/>
    <w:rsid w:val="007C7A42"/>
    <w:rsid w:val="007C7A88"/>
    <w:rsid w:val="007C7B54"/>
    <w:rsid w:val="007C7D83"/>
    <w:rsid w:val="007D0968"/>
    <w:rsid w:val="007D0A08"/>
    <w:rsid w:val="007D0D33"/>
    <w:rsid w:val="007D0EE1"/>
    <w:rsid w:val="007D1888"/>
    <w:rsid w:val="007D1AFF"/>
    <w:rsid w:val="007D1DAC"/>
    <w:rsid w:val="007D1E7D"/>
    <w:rsid w:val="007D1F48"/>
    <w:rsid w:val="007D21F5"/>
    <w:rsid w:val="007D2513"/>
    <w:rsid w:val="007D2561"/>
    <w:rsid w:val="007D2EC2"/>
    <w:rsid w:val="007D326F"/>
    <w:rsid w:val="007D378E"/>
    <w:rsid w:val="007D386A"/>
    <w:rsid w:val="007D3B90"/>
    <w:rsid w:val="007D41E9"/>
    <w:rsid w:val="007D4243"/>
    <w:rsid w:val="007D4F51"/>
    <w:rsid w:val="007D50E0"/>
    <w:rsid w:val="007D5603"/>
    <w:rsid w:val="007D5966"/>
    <w:rsid w:val="007D5D9E"/>
    <w:rsid w:val="007D62CB"/>
    <w:rsid w:val="007D6600"/>
    <w:rsid w:val="007D6659"/>
    <w:rsid w:val="007D693D"/>
    <w:rsid w:val="007D6D01"/>
    <w:rsid w:val="007D781C"/>
    <w:rsid w:val="007D790B"/>
    <w:rsid w:val="007D799B"/>
    <w:rsid w:val="007E086B"/>
    <w:rsid w:val="007E0872"/>
    <w:rsid w:val="007E0C25"/>
    <w:rsid w:val="007E0F25"/>
    <w:rsid w:val="007E1103"/>
    <w:rsid w:val="007E1256"/>
    <w:rsid w:val="007E125E"/>
    <w:rsid w:val="007E1266"/>
    <w:rsid w:val="007E27A2"/>
    <w:rsid w:val="007E2CF4"/>
    <w:rsid w:val="007E2E54"/>
    <w:rsid w:val="007E3025"/>
    <w:rsid w:val="007E30CE"/>
    <w:rsid w:val="007E310A"/>
    <w:rsid w:val="007E3A57"/>
    <w:rsid w:val="007E3C4A"/>
    <w:rsid w:val="007E4083"/>
    <w:rsid w:val="007E408A"/>
    <w:rsid w:val="007E4470"/>
    <w:rsid w:val="007E45AE"/>
    <w:rsid w:val="007E4AFA"/>
    <w:rsid w:val="007E4FD5"/>
    <w:rsid w:val="007E5298"/>
    <w:rsid w:val="007E568F"/>
    <w:rsid w:val="007E58C4"/>
    <w:rsid w:val="007E5A42"/>
    <w:rsid w:val="007E62D3"/>
    <w:rsid w:val="007E65A9"/>
    <w:rsid w:val="007E6DE2"/>
    <w:rsid w:val="007E6F63"/>
    <w:rsid w:val="007E6F9A"/>
    <w:rsid w:val="007E7343"/>
    <w:rsid w:val="007E758D"/>
    <w:rsid w:val="007E7A54"/>
    <w:rsid w:val="007E7A96"/>
    <w:rsid w:val="007E7C1B"/>
    <w:rsid w:val="007E7DB7"/>
    <w:rsid w:val="007E7E6B"/>
    <w:rsid w:val="007F0447"/>
    <w:rsid w:val="007F0814"/>
    <w:rsid w:val="007F1155"/>
    <w:rsid w:val="007F1874"/>
    <w:rsid w:val="007F1BEE"/>
    <w:rsid w:val="007F2482"/>
    <w:rsid w:val="007F2E1E"/>
    <w:rsid w:val="007F339B"/>
    <w:rsid w:val="007F34E6"/>
    <w:rsid w:val="007F357E"/>
    <w:rsid w:val="007F3ED9"/>
    <w:rsid w:val="007F3F1C"/>
    <w:rsid w:val="007F3F1D"/>
    <w:rsid w:val="007F3F40"/>
    <w:rsid w:val="007F4346"/>
    <w:rsid w:val="007F4423"/>
    <w:rsid w:val="007F4967"/>
    <w:rsid w:val="007F4AD7"/>
    <w:rsid w:val="007F4E04"/>
    <w:rsid w:val="007F505D"/>
    <w:rsid w:val="007F5130"/>
    <w:rsid w:val="007F5B8B"/>
    <w:rsid w:val="007F5D20"/>
    <w:rsid w:val="007F61E7"/>
    <w:rsid w:val="007F66EE"/>
    <w:rsid w:val="007F6911"/>
    <w:rsid w:val="007F6AF9"/>
    <w:rsid w:val="007F6EA4"/>
    <w:rsid w:val="007F6FAE"/>
    <w:rsid w:val="007F73A9"/>
    <w:rsid w:val="007F7416"/>
    <w:rsid w:val="007F7E63"/>
    <w:rsid w:val="008000BE"/>
    <w:rsid w:val="008019C6"/>
    <w:rsid w:val="00801BD2"/>
    <w:rsid w:val="00801C24"/>
    <w:rsid w:val="00801D87"/>
    <w:rsid w:val="008025DB"/>
    <w:rsid w:val="0080269A"/>
    <w:rsid w:val="008029A2"/>
    <w:rsid w:val="00802D1C"/>
    <w:rsid w:val="008031C0"/>
    <w:rsid w:val="00803AEC"/>
    <w:rsid w:val="00803B8F"/>
    <w:rsid w:val="0080419B"/>
    <w:rsid w:val="00804830"/>
    <w:rsid w:val="0080483A"/>
    <w:rsid w:val="00804860"/>
    <w:rsid w:val="00804E30"/>
    <w:rsid w:val="0080506E"/>
    <w:rsid w:val="00805477"/>
    <w:rsid w:val="00805982"/>
    <w:rsid w:val="00805C04"/>
    <w:rsid w:val="00806168"/>
    <w:rsid w:val="00807A9E"/>
    <w:rsid w:val="0081014A"/>
    <w:rsid w:val="00810251"/>
    <w:rsid w:val="00810362"/>
    <w:rsid w:val="008106BE"/>
    <w:rsid w:val="008109B2"/>
    <w:rsid w:val="00810AD5"/>
    <w:rsid w:val="00810B3C"/>
    <w:rsid w:val="00810E9F"/>
    <w:rsid w:val="00810EAE"/>
    <w:rsid w:val="00811014"/>
    <w:rsid w:val="00811309"/>
    <w:rsid w:val="008116E4"/>
    <w:rsid w:val="00811A3D"/>
    <w:rsid w:val="00811A95"/>
    <w:rsid w:val="00811BA0"/>
    <w:rsid w:val="00811C31"/>
    <w:rsid w:val="00811C8E"/>
    <w:rsid w:val="00811D0C"/>
    <w:rsid w:val="0081201D"/>
    <w:rsid w:val="00812AD3"/>
    <w:rsid w:val="00812B66"/>
    <w:rsid w:val="00812DA3"/>
    <w:rsid w:val="00813B2D"/>
    <w:rsid w:val="00813C30"/>
    <w:rsid w:val="0081423E"/>
    <w:rsid w:val="00814434"/>
    <w:rsid w:val="00814BAD"/>
    <w:rsid w:val="00814BAE"/>
    <w:rsid w:val="00814C14"/>
    <w:rsid w:val="00814C65"/>
    <w:rsid w:val="00814E88"/>
    <w:rsid w:val="00814F1F"/>
    <w:rsid w:val="00815014"/>
    <w:rsid w:val="00815451"/>
    <w:rsid w:val="00815501"/>
    <w:rsid w:val="0081565D"/>
    <w:rsid w:val="008157FE"/>
    <w:rsid w:val="00815947"/>
    <w:rsid w:val="00815A71"/>
    <w:rsid w:val="00815ADC"/>
    <w:rsid w:val="00815B4E"/>
    <w:rsid w:val="00816411"/>
    <w:rsid w:val="00816FCB"/>
    <w:rsid w:val="00817162"/>
    <w:rsid w:val="008174C7"/>
    <w:rsid w:val="008175A5"/>
    <w:rsid w:val="0081790E"/>
    <w:rsid w:val="00817C2C"/>
    <w:rsid w:val="00817EAA"/>
    <w:rsid w:val="00817F71"/>
    <w:rsid w:val="00820596"/>
    <w:rsid w:val="00820C8F"/>
    <w:rsid w:val="00820ED4"/>
    <w:rsid w:val="00820FF8"/>
    <w:rsid w:val="008211C7"/>
    <w:rsid w:val="00821473"/>
    <w:rsid w:val="008217A1"/>
    <w:rsid w:val="008218D2"/>
    <w:rsid w:val="00821C80"/>
    <w:rsid w:val="00821D85"/>
    <w:rsid w:val="00821FBA"/>
    <w:rsid w:val="0082255C"/>
    <w:rsid w:val="008236EF"/>
    <w:rsid w:val="00823B0E"/>
    <w:rsid w:val="00823E36"/>
    <w:rsid w:val="0082454A"/>
    <w:rsid w:val="00824B81"/>
    <w:rsid w:val="00824F74"/>
    <w:rsid w:val="008250E2"/>
    <w:rsid w:val="008250FE"/>
    <w:rsid w:val="008256B4"/>
    <w:rsid w:val="0082576C"/>
    <w:rsid w:val="0082580D"/>
    <w:rsid w:val="008258DA"/>
    <w:rsid w:val="00825B21"/>
    <w:rsid w:val="00825E23"/>
    <w:rsid w:val="00825F43"/>
    <w:rsid w:val="008264AE"/>
    <w:rsid w:val="008264E6"/>
    <w:rsid w:val="0082699F"/>
    <w:rsid w:val="00826AA5"/>
    <w:rsid w:val="00826F2E"/>
    <w:rsid w:val="00827245"/>
    <w:rsid w:val="00827683"/>
    <w:rsid w:val="00827DC4"/>
    <w:rsid w:val="008300A4"/>
    <w:rsid w:val="008304A1"/>
    <w:rsid w:val="00830B37"/>
    <w:rsid w:val="00830B55"/>
    <w:rsid w:val="0083155D"/>
    <w:rsid w:val="008319B6"/>
    <w:rsid w:val="00831DBC"/>
    <w:rsid w:val="008327CF"/>
    <w:rsid w:val="008328BD"/>
    <w:rsid w:val="008329F5"/>
    <w:rsid w:val="00832B1C"/>
    <w:rsid w:val="00832DFE"/>
    <w:rsid w:val="00833133"/>
    <w:rsid w:val="0083313D"/>
    <w:rsid w:val="00833BCC"/>
    <w:rsid w:val="008342F5"/>
    <w:rsid w:val="008344CC"/>
    <w:rsid w:val="008346F9"/>
    <w:rsid w:val="00834902"/>
    <w:rsid w:val="00834919"/>
    <w:rsid w:val="00834D75"/>
    <w:rsid w:val="00835178"/>
    <w:rsid w:val="008351CF"/>
    <w:rsid w:val="0083545B"/>
    <w:rsid w:val="008354DD"/>
    <w:rsid w:val="008355C8"/>
    <w:rsid w:val="00835EEB"/>
    <w:rsid w:val="008360CA"/>
    <w:rsid w:val="00836315"/>
    <w:rsid w:val="00836C1B"/>
    <w:rsid w:val="00837080"/>
    <w:rsid w:val="00837085"/>
    <w:rsid w:val="008370CE"/>
    <w:rsid w:val="008373B6"/>
    <w:rsid w:val="008375ED"/>
    <w:rsid w:val="008379F6"/>
    <w:rsid w:val="00837DE2"/>
    <w:rsid w:val="008401F1"/>
    <w:rsid w:val="00840411"/>
    <w:rsid w:val="008404E4"/>
    <w:rsid w:val="00840526"/>
    <w:rsid w:val="0084076B"/>
    <w:rsid w:val="00840BF4"/>
    <w:rsid w:val="00840BF7"/>
    <w:rsid w:val="00840DC4"/>
    <w:rsid w:val="00840E85"/>
    <w:rsid w:val="00840FA8"/>
    <w:rsid w:val="0084115E"/>
    <w:rsid w:val="00841767"/>
    <w:rsid w:val="00842998"/>
    <w:rsid w:val="008430B7"/>
    <w:rsid w:val="008430D9"/>
    <w:rsid w:val="0084324F"/>
    <w:rsid w:val="00843449"/>
    <w:rsid w:val="0084388E"/>
    <w:rsid w:val="0084399B"/>
    <w:rsid w:val="00843FBF"/>
    <w:rsid w:val="00844120"/>
    <w:rsid w:val="0084429A"/>
    <w:rsid w:val="00844C3C"/>
    <w:rsid w:val="00845115"/>
    <w:rsid w:val="00845538"/>
    <w:rsid w:val="0084556B"/>
    <w:rsid w:val="00846723"/>
    <w:rsid w:val="0084674A"/>
    <w:rsid w:val="0084697E"/>
    <w:rsid w:val="00846CEB"/>
    <w:rsid w:val="0084723D"/>
    <w:rsid w:val="008477CA"/>
    <w:rsid w:val="00847829"/>
    <w:rsid w:val="00847863"/>
    <w:rsid w:val="00847A0E"/>
    <w:rsid w:val="00847AF5"/>
    <w:rsid w:val="00847F6E"/>
    <w:rsid w:val="00850852"/>
    <w:rsid w:val="00850E4A"/>
    <w:rsid w:val="00850EC3"/>
    <w:rsid w:val="00851401"/>
    <w:rsid w:val="008518FD"/>
    <w:rsid w:val="0085197C"/>
    <w:rsid w:val="00851B3A"/>
    <w:rsid w:val="00852A20"/>
    <w:rsid w:val="00853B83"/>
    <w:rsid w:val="008541C8"/>
    <w:rsid w:val="00854F13"/>
    <w:rsid w:val="00855565"/>
    <w:rsid w:val="0085599F"/>
    <w:rsid w:val="00855D00"/>
    <w:rsid w:val="0085619F"/>
    <w:rsid w:val="0085654A"/>
    <w:rsid w:val="008567E8"/>
    <w:rsid w:val="008569AD"/>
    <w:rsid w:val="00856B67"/>
    <w:rsid w:val="00856D74"/>
    <w:rsid w:val="00857228"/>
    <w:rsid w:val="00857429"/>
    <w:rsid w:val="008574EE"/>
    <w:rsid w:val="00857634"/>
    <w:rsid w:val="008577B6"/>
    <w:rsid w:val="0085785E"/>
    <w:rsid w:val="008579EE"/>
    <w:rsid w:val="00857EE8"/>
    <w:rsid w:val="0086002D"/>
    <w:rsid w:val="00860433"/>
    <w:rsid w:val="00860B2C"/>
    <w:rsid w:val="0086125B"/>
    <w:rsid w:val="008616FF"/>
    <w:rsid w:val="0086188D"/>
    <w:rsid w:val="00862619"/>
    <w:rsid w:val="0086272F"/>
    <w:rsid w:val="00862CA4"/>
    <w:rsid w:val="00863218"/>
    <w:rsid w:val="00863445"/>
    <w:rsid w:val="0086357E"/>
    <w:rsid w:val="00863AFF"/>
    <w:rsid w:val="00864004"/>
    <w:rsid w:val="00864298"/>
    <w:rsid w:val="0086435C"/>
    <w:rsid w:val="008647E4"/>
    <w:rsid w:val="00864B3E"/>
    <w:rsid w:val="00864FCC"/>
    <w:rsid w:val="0086552C"/>
    <w:rsid w:val="008655DD"/>
    <w:rsid w:val="00865709"/>
    <w:rsid w:val="00865916"/>
    <w:rsid w:val="00865A0B"/>
    <w:rsid w:val="00865BF5"/>
    <w:rsid w:val="00865C07"/>
    <w:rsid w:val="00866046"/>
    <w:rsid w:val="008663DD"/>
    <w:rsid w:val="0086698E"/>
    <w:rsid w:val="00866AAC"/>
    <w:rsid w:val="00866B8C"/>
    <w:rsid w:val="00867076"/>
    <w:rsid w:val="0086711E"/>
    <w:rsid w:val="00867190"/>
    <w:rsid w:val="008679F8"/>
    <w:rsid w:val="00867CB4"/>
    <w:rsid w:val="00867E24"/>
    <w:rsid w:val="00870300"/>
    <w:rsid w:val="00870B48"/>
    <w:rsid w:val="00870E14"/>
    <w:rsid w:val="00870EE5"/>
    <w:rsid w:val="00870F39"/>
    <w:rsid w:val="00871143"/>
    <w:rsid w:val="0087122B"/>
    <w:rsid w:val="00871335"/>
    <w:rsid w:val="00871881"/>
    <w:rsid w:val="00871974"/>
    <w:rsid w:val="008719C9"/>
    <w:rsid w:val="00871A40"/>
    <w:rsid w:val="00871B6B"/>
    <w:rsid w:val="0087214F"/>
    <w:rsid w:val="0087243B"/>
    <w:rsid w:val="00872991"/>
    <w:rsid w:val="00873053"/>
    <w:rsid w:val="008731A6"/>
    <w:rsid w:val="008731A9"/>
    <w:rsid w:val="008736F1"/>
    <w:rsid w:val="008738A8"/>
    <w:rsid w:val="008741DD"/>
    <w:rsid w:val="00874BD2"/>
    <w:rsid w:val="0087521D"/>
    <w:rsid w:val="0087572E"/>
    <w:rsid w:val="00875FE7"/>
    <w:rsid w:val="0087704A"/>
    <w:rsid w:val="00877422"/>
    <w:rsid w:val="00877759"/>
    <w:rsid w:val="00877EFE"/>
    <w:rsid w:val="008801D8"/>
    <w:rsid w:val="008802C4"/>
    <w:rsid w:val="008803E6"/>
    <w:rsid w:val="0088056C"/>
    <w:rsid w:val="00880572"/>
    <w:rsid w:val="00881448"/>
    <w:rsid w:val="00881477"/>
    <w:rsid w:val="0088151D"/>
    <w:rsid w:val="00881DFB"/>
    <w:rsid w:val="00881EDB"/>
    <w:rsid w:val="00882308"/>
    <w:rsid w:val="00882AED"/>
    <w:rsid w:val="00882FB9"/>
    <w:rsid w:val="0088327D"/>
    <w:rsid w:val="00883647"/>
    <w:rsid w:val="00883878"/>
    <w:rsid w:val="00883949"/>
    <w:rsid w:val="00884337"/>
    <w:rsid w:val="00884450"/>
    <w:rsid w:val="00884CC4"/>
    <w:rsid w:val="0088500D"/>
    <w:rsid w:val="0088508F"/>
    <w:rsid w:val="008853A6"/>
    <w:rsid w:val="008861A1"/>
    <w:rsid w:val="008864EF"/>
    <w:rsid w:val="00886500"/>
    <w:rsid w:val="00886CBA"/>
    <w:rsid w:val="00886D09"/>
    <w:rsid w:val="008873ED"/>
    <w:rsid w:val="00887A81"/>
    <w:rsid w:val="00887B06"/>
    <w:rsid w:val="00887B44"/>
    <w:rsid w:val="00890332"/>
    <w:rsid w:val="00890634"/>
    <w:rsid w:val="00890A87"/>
    <w:rsid w:val="00890EDC"/>
    <w:rsid w:val="00890FEE"/>
    <w:rsid w:val="00891272"/>
    <w:rsid w:val="008918E6"/>
    <w:rsid w:val="00891C0F"/>
    <w:rsid w:val="00892782"/>
    <w:rsid w:val="008929B4"/>
    <w:rsid w:val="00892BCF"/>
    <w:rsid w:val="0089313D"/>
    <w:rsid w:val="008936D2"/>
    <w:rsid w:val="00893990"/>
    <w:rsid w:val="00893E77"/>
    <w:rsid w:val="00893ED9"/>
    <w:rsid w:val="0089467C"/>
    <w:rsid w:val="00894772"/>
    <w:rsid w:val="00894A12"/>
    <w:rsid w:val="00895C64"/>
    <w:rsid w:val="0089625E"/>
    <w:rsid w:val="0089636D"/>
    <w:rsid w:val="00896684"/>
    <w:rsid w:val="00896AE6"/>
    <w:rsid w:val="00897224"/>
    <w:rsid w:val="0089744B"/>
    <w:rsid w:val="00897668"/>
    <w:rsid w:val="00897BA5"/>
    <w:rsid w:val="00897DB9"/>
    <w:rsid w:val="00897F45"/>
    <w:rsid w:val="008A0254"/>
    <w:rsid w:val="008A086D"/>
    <w:rsid w:val="008A08F0"/>
    <w:rsid w:val="008A093B"/>
    <w:rsid w:val="008A0AB0"/>
    <w:rsid w:val="008A0B74"/>
    <w:rsid w:val="008A0DC4"/>
    <w:rsid w:val="008A11C3"/>
    <w:rsid w:val="008A15F0"/>
    <w:rsid w:val="008A164F"/>
    <w:rsid w:val="008A17F2"/>
    <w:rsid w:val="008A1B31"/>
    <w:rsid w:val="008A1E53"/>
    <w:rsid w:val="008A1E5C"/>
    <w:rsid w:val="008A26A6"/>
    <w:rsid w:val="008A2BD5"/>
    <w:rsid w:val="008A30E8"/>
    <w:rsid w:val="008A326C"/>
    <w:rsid w:val="008A3C34"/>
    <w:rsid w:val="008A3D50"/>
    <w:rsid w:val="008A3E78"/>
    <w:rsid w:val="008A42D9"/>
    <w:rsid w:val="008A44FA"/>
    <w:rsid w:val="008A539D"/>
    <w:rsid w:val="008A5418"/>
    <w:rsid w:val="008A5585"/>
    <w:rsid w:val="008A55C0"/>
    <w:rsid w:val="008A5680"/>
    <w:rsid w:val="008A58C9"/>
    <w:rsid w:val="008A5B56"/>
    <w:rsid w:val="008A5C41"/>
    <w:rsid w:val="008A5E77"/>
    <w:rsid w:val="008A5EBB"/>
    <w:rsid w:val="008A6310"/>
    <w:rsid w:val="008A632E"/>
    <w:rsid w:val="008A65C1"/>
    <w:rsid w:val="008A6739"/>
    <w:rsid w:val="008A68AC"/>
    <w:rsid w:val="008A6DAE"/>
    <w:rsid w:val="008A70D5"/>
    <w:rsid w:val="008A721F"/>
    <w:rsid w:val="008A767E"/>
    <w:rsid w:val="008A7A43"/>
    <w:rsid w:val="008A7A9B"/>
    <w:rsid w:val="008A7F24"/>
    <w:rsid w:val="008B01EE"/>
    <w:rsid w:val="008B021C"/>
    <w:rsid w:val="008B0456"/>
    <w:rsid w:val="008B0867"/>
    <w:rsid w:val="008B0E65"/>
    <w:rsid w:val="008B0F10"/>
    <w:rsid w:val="008B17EB"/>
    <w:rsid w:val="008B28BA"/>
    <w:rsid w:val="008B3448"/>
    <w:rsid w:val="008B37E2"/>
    <w:rsid w:val="008B3EF6"/>
    <w:rsid w:val="008B3F0D"/>
    <w:rsid w:val="008B3F61"/>
    <w:rsid w:val="008B4063"/>
    <w:rsid w:val="008B4A5B"/>
    <w:rsid w:val="008B4D78"/>
    <w:rsid w:val="008B502D"/>
    <w:rsid w:val="008B5032"/>
    <w:rsid w:val="008B56E1"/>
    <w:rsid w:val="008B57D8"/>
    <w:rsid w:val="008B6E31"/>
    <w:rsid w:val="008B7016"/>
    <w:rsid w:val="008B727E"/>
    <w:rsid w:val="008B7965"/>
    <w:rsid w:val="008B7E51"/>
    <w:rsid w:val="008B7F82"/>
    <w:rsid w:val="008C0DB2"/>
    <w:rsid w:val="008C1173"/>
    <w:rsid w:val="008C1856"/>
    <w:rsid w:val="008C1AE0"/>
    <w:rsid w:val="008C1D6E"/>
    <w:rsid w:val="008C266E"/>
    <w:rsid w:val="008C2890"/>
    <w:rsid w:val="008C2A5B"/>
    <w:rsid w:val="008C3106"/>
    <w:rsid w:val="008C31A3"/>
    <w:rsid w:val="008C35F2"/>
    <w:rsid w:val="008C3B46"/>
    <w:rsid w:val="008C3C7E"/>
    <w:rsid w:val="008C3E23"/>
    <w:rsid w:val="008C469C"/>
    <w:rsid w:val="008C477F"/>
    <w:rsid w:val="008C4F42"/>
    <w:rsid w:val="008C4F87"/>
    <w:rsid w:val="008C5299"/>
    <w:rsid w:val="008C540C"/>
    <w:rsid w:val="008C57C1"/>
    <w:rsid w:val="008C5B1F"/>
    <w:rsid w:val="008C6342"/>
    <w:rsid w:val="008C68A2"/>
    <w:rsid w:val="008C6DD7"/>
    <w:rsid w:val="008C7100"/>
    <w:rsid w:val="008C71A5"/>
    <w:rsid w:val="008C75CA"/>
    <w:rsid w:val="008C77EE"/>
    <w:rsid w:val="008C78D1"/>
    <w:rsid w:val="008C7B5B"/>
    <w:rsid w:val="008D03E9"/>
    <w:rsid w:val="008D0B04"/>
    <w:rsid w:val="008D0B98"/>
    <w:rsid w:val="008D1E92"/>
    <w:rsid w:val="008D1ED6"/>
    <w:rsid w:val="008D20F6"/>
    <w:rsid w:val="008D24E4"/>
    <w:rsid w:val="008D25D4"/>
    <w:rsid w:val="008D263A"/>
    <w:rsid w:val="008D3ACB"/>
    <w:rsid w:val="008D3B38"/>
    <w:rsid w:val="008D3EC1"/>
    <w:rsid w:val="008D4589"/>
    <w:rsid w:val="008D49BF"/>
    <w:rsid w:val="008D4AA7"/>
    <w:rsid w:val="008D4B78"/>
    <w:rsid w:val="008D4EC5"/>
    <w:rsid w:val="008D5059"/>
    <w:rsid w:val="008D5405"/>
    <w:rsid w:val="008D5FAF"/>
    <w:rsid w:val="008D630B"/>
    <w:rsid w:val="008D68B3"/>
    <w:rsid w:val="008D6A18"/>
    <w:rsid w:val="008D6C8B"/>
    <w:rsid w:val="008D7217"/>
    <w:rsid w:val="008D74A7"/>
    <w:rsid w:val="008D76F0"/>
    <w:rsid w:val="008D7FA2"/>
    <w:rsid w:val="008E070B"/>
    <w:rsid w:val="008E072A"/>
    <w:rsid w:val="008E0B25"/>
    <w:rsid w:val="008E0BC0"/>
    <w:rsid w:val="008E0FE0"/>
    <w:rsid w:val="008E12F6"/>
    <w:rsid w:val="008E1407"/>
    <w:rsid w:val="008E147A"/>
    <w:rsid w:val="008E1C78"/>
    <w:rsid w:val="008E23F4"/>
    <w:rsid w:val="008E24DC"/>
    <w:rsid w:val="008E261C"/>
    <w:rsid w:val="008E28F9"/>
    <w:rsid w:val="008E2C5E"/>
    <w:rsid w:val="008E2D58"/>
    <w:rsid w:val="008E2FE7"/>
    <w:rsid w:val="008E368F"/>
    <w:rsid w:val="008E3A39"/>
    <w:rsid w:val="008E3BBF"/>
    <w:rsid w:val="008E4007"/>
    <w:rsid w:val="008E4151"/>
    <w:rsid w:val="008E41D7"/>
    <w:rsid w:val="008E425D"/>
    <w:rsid w:val="008E44A7"/>
    <w:rsid w:val="008E44D4"/>
    <w:rsid w:val="008E463C"/>
    <w:rsid w:val="008E4BF9"/>
    <w:rsid w:val="008E4D55"/>
    <w:rsid w:val="008E4E13"/>
    <w:rsid w:val="008E5118"/>
    <w:rsid w:val="008E5167"/>
    <w:rsid w:val="008E5351"/>
    <w:rsid w:val="008E5562"/>
    <w:rsid w:val="008E5B82"/>
    <w:rsid w:val="008E5DEF"/>
    <w:rsid w:val="008E608F"/>
    <w:rsid w:val="008E6258"/>
    <w:rsid w:val="008E755F"/>
    <w:rsid w:val="008E769F"/>
    <w:rsid w:val="008F0051"/>
    <w:rsid w:val="008F05E3"/>
    <w:rsid w:val="008F0F8C"/>
    <w:rsid w:val="008F1090"/>
    <w:rsid w:val="008F11F1"/>
    <w:rsid w:val="008F1348"/>
    <w:rsid w:val="008F1369"/>
    <w:rsid w:val="008F1537"/>
    <w:rsid w:val="008F2252"/>
    <w:rsid w:val="008F2522"/>
    <w:rsid w:val="008F2907"/>
    <w:rsid w:val="008F30A3"/>
    <w:rsid w:val="008F3135"/>
    <w:rsid w:val="008F3890"/>
    <w:rsid w:val="008F3DE9"/>
    <w:rsid w:val="008F42B3"/>
    <w:rsid w:val="008F46FF"/>
    <w:rsid w:val="008F470D"/>
    <w:rsid w:val="008F48BA"/>
    <w:rsid w:val="008F4957"/>
    <w:rsid w:val="008F4CC0"/>
    <w:rsid w:val="008F4FD8"/>
    <w:rsid w:val="008F5AD8"/>
    <w:rsid w:val="008F5C90"/>
    <w:rsid w:val="008F5D53"/>
    <w:rsid w:val="008F5DDE"/>
    <w:rsid w:val="008F6F31"/>
    <w:rsid w:val="008F70E4"/>
    <w:rsid w:val="008F733F"/>
    <w:rsid w:val="008F7626"/>
    <w:rsid w:val="008F7A6F"/>
    <w:rsid w:val="008F7B7A"/>
    <w:rsid w:val="0090030F"/>
    <w:rsid w:val="00900537"/>
    <w:rsid w:val="00900F10"/>
    <w:rsid w:val="009016E2"/>
    <w:rsid w:val="00901828"/>
    <w:rsid w:val="00901AE0"/>
    <w:rsid w:val="00901BB1"/>
    <w:rsid w:val="00901F39"/>
    <w:rsid w:val="009026B3"/>
    <w:rsid w:val="00902BA1"/>
    <w:rsid w:val="00903172"/>
    <w:rsid w:val="009038E1"/>
    <w:rsid w:val="0090393F"/>
    <w:rsid w:val="009039B3"/>
    <w:rsid w:val="00903C10"/>
    <w:rsid w:val="00903D60"/>
    <w:rsid w:val="00903FDA"/>
    <w:rsid w:val="009040E7"/>
    <w:rsid w:val="00904323"/>
    <w:rsid w:val="00904525"/>
    <w:rsid w:val="00905204"/>
    <w:rsid w:val="00905A74"/>
    <w:rsid w:val="00905C1B"/>
    <w:rsid w:val="00906079"/>
    <w:rsid w:val="00906101"/>
    <w:rsid w:val="00906525"/>
    <w:rsid w:val="0090653C"/>
    <w:rsid w:val="00906560"/>
    <w:rsid w:val="0090694D"/>
    <w:rsid w:val="0090722B"/>
    <w:rsid w:val="009077F8"/>
    <w:rsid w:val="00907B2B"/>
    <w:rsid w:val="00907C4F"/>
    <w:rsid w:val="00907D61"/>
    <w:rsid w:val="00907DAF"/>
    <w:rsid w:val="009104D4"/>
    <w:rsid w:val="00910579"/>
    <w:rsid w:val="00911A49"/>
    <w:rsid w:val="0091211B"/>
    <w:rsid w:val="009123CB"/>
    <w:rsid w:val="009123FF"/>
    <w:rsid w:val="00912618"/>
    <w:rsid w:val="00912790"/>
    <w:rsid w:val="009129CB"/>
    <w:rsid w:val="009141D2"/>
    <w:rsid w:val="009142BD"/>
    <w:rsid w:val="009148AD"/>
    <w:rsid w:val="00914A12"/>
    <w:rsid w:val="00914BC5"/>
    <w:rsid w:val="00914DE4"/>
    <w:rsid w:val="00914E1C"/>
    <w:rsid w:val="009155EC"/>
    <w:rsid w:val="009157D7"/>
    <w:rsid w:val="009162B4"/>
    <w:rsid w:val="0091660F"/>
    <w:rsid w:val="009170FE"/>
    <w:rsid w:val="0091739D"/>
    <w:rsid w:val="00917509"/>
    <w:rsid w:val="0091774D"/>
    <w:rsid w:val="009178F7"/>
    <w:rsid w:val="009179ED"/>
    <w:rsid w:val="009201FC"/>
    <w:rsid w:val="009205A6"/>
    <w:rsid w:val="00920A4E"/>
    <w:rsid w:val="00920CD5"/>
    <w:rsid w:val="00920F07"/>
    <w:rsid w:val="009215A2"/>
    <w:rsid w:val="009215FE"/>
    <w:rsid w:val="00921663"/>
    <w:rsid w:val="0092170F"/>
    <w:rsid w:val="00921991"/>
    <w:rsid w:val="00921D22"/>
    <w:rsid w:val="00921E36"/>
    <w:rsid w:val="009228C9"/>
    <w:rsid w:val="00922E4C"/>
    <w:rsid w:val="00922E61"/>
    <w:rsid w:val="00922F55"/>
    <w:rsid w:val="00923044"/>
    <w:rsid w:val="00923198"/>
    <w:rsid w:val="00923B47"/>
    <w:rsid w:val="00924264"/>
    <w:rsid w:val="00924297"/>
    <w:rsid w:val="0092467B"/>
    <w:rsid w:val="0092521D"/>
    <w:rsid w:val="0092522A"/>
    <w:rsid w:val="00925301"/>
    <w:rsid w:val="00925A3D"/>
    <w:rsid w:val="009269B8"/>
    <w:rsid w:val="00926B05"/>
    <w:rsid w:val="00926DA1"/>
    <w:rsid w:val="0092730B"/>
    <w:rsid w:val="00927421"/>
    <w:rsid w:val="009301EF"/>
    <w:rsid w:val="0093087D"/>
    <w:rsid w:val="00930BE0"/>
    <w:rsid w:val="00930C01"/>
    <w:rsid w:val="00930DEA"/>
    <w:rsid w:val="0093103C"/>
    <w:rsid w:val="00931281"/>
    <w:rsid w:val="00931522"/>
    <w:rsid w:val="00931774"/>
    <w:rsid w:val="009319C7"/>
    <w:rsid w:val="00931D2C"/>
    <w:rsid w:val="00932101"/>
    <w:rsid w:val="009326D5"/>
    <w:rsid w:val="0093272C"/>
    <w:rsid w:val="00932C64"/>
    <w:rsid w:val="0093303C"/>
    <w:rsid w:val="00933273"/>
    <w:rsid w:val="00933590"/>
    <w:rsid w:val="00933A19"/>
    <w:rsid w:val="00933C33"/>
    <w:rsid w:val="009341DC"/>
    <w:rsid w:val="0093460A"/>
    <w:rsid w:val="00934B41"/>
    <w:rsid w:val="00934B89"/>
    <w:rsid w:val="00934BCE"/>
    <w:rsid w:val="00934C04"/>
    <w:rsid w:val="00934F9F"/>
    <w:rsid w:val="009353AE"/>
    <w:rsid w:val="00936010"/>
    <w:rsid w:val="0093628C"/>
    <w:rsid w:val="009368F0"/>
    <w:rsid w:val="00936AC4"/>
    <w:rsid w:val="00936D8B"/>
    <w:rsid w:val="00937056"/>
    <w:rsid w:val="0093767E"/>
    <w:rsid w:val="00937791"/>
    <w:rsid w:val="009378D5"/>
    <w:rsid w:val="0094049D"/>
    <w:rsid w:val="00940DDC"/>
    <w:rsid w:val="0094151B"/>
    <w:rsid w:val="00941AF9"/>
    <w:rsid w:val="00941FD9"/>
    <w:rsid w:val="0094244D"/>
    <w:rsid w:val="00942482"/>
    <w:rsid w:val="00942CF4"/>
    <w:rsid w:val="00942EE3"/>
    <w:rsid w:val="00942EFC"/>
    <w:rsid w:val="009439CE"/>
    <w:rsid w:val="00943BE4"/>
    <w:rsid w:val="00944270"/>
    <w:rsid w:val="009442A1"/>
    <w:rsid w:val="009443E6"/>
    <w:rsid w:val="0094479B"/>
    <w:rsid w:val="00944AAC"/>
    <w:rsid w:val="00945457"/>
    <w:rsid w:val="009454BA"/>
    <w:rsid w:val="00945FF8"/>
    <w:rsid w:val="0094621B"/>
    <w:rsid w:val="0094645F"/>
    <w:rsid w:val="009469B8"/>
    <w:rsid w:val="00947D83"/>
    <w:rsid w:val="0095032D"/>
    <w:rsid w:val="0095049F"/>
    <w:rsid w:val="00950CC3"/>
    <w:rsid w:val="00950E69"/>
    <w:rsid w:val="009514A3"/>
    <w:rsid w:val="00951544"/>
    <w:rsid w:val="00951A52"/>
    <w:rsid w:val="009521C8"/>
    <w:rsid w:val="00952562"/>
    <w:rsid w:val="0095264E"/>
    <w:rsid w:val="00952889"/>
    <w:rsid w:val="00952A33"/>
    <w:rsid w:val="00952C63"/>
    <w:rsid w:val="00952CFF"/>
    <w:rsid w:val="00953771"/>
    <w:rsid w:val="00953859"/>
    <w:rsid w:val="00953A26"/>
    <w:rsid w:val="00953A8C"/>
    <w:rsid w:val="00953BA5"/>
    <w:rsid w:val="00953D5F"/>
    <w:rsid w:val="00953E96"/>
    <w:rsid w:val="0095521E"/>
    <w:rsid w:val="0095527D"/>
    <w:rsid w:val="00955577"/>
    <w:rsid w:val="00956876"/>
    <w:rsid w:val="00956A87"/>
    <w:rsid w:val="00956A97"/>
    <w:rsid w:val="00956ED4"/>
    <w:rsid w:val="00956F90"/>
    <w:rsid w:val="0095701D"/>
    <w:rsid w:val="00957142"/>
    <w:rsid w:val="0095714C"/>
    <w:rsid w:val="009578B3"/>
    <w:rsid w:val="00957FC2"/>
    <w:rsid w:val="00960591"/>
    <w:rsid w:val="00960638"/>
    <w:rsid w:val="009608FF"/>
    <w:rsid w:val="00960B4F"/>
    <w:rsid w:val="00960E8C"/>
    <w:rsid w:val="0096143F"/>
    <w:rsid w:val="00961610"/>
    <w:rsid w:val="00961883"/>
    <w:rsid w:val="00961A62"/>
    <w:rsid w:val="00961A67"/>
    <w:rsid w:val="0096254C"/>
    <w:rsid w:val="009626F4"/>
    <w:rsid w:val="00962A52"/>
    <w:rsid w:val="00962EDF"/>
    <w:rsid w:val="00963192"/>
    <w:rsid w:val="009635C3"/>
    <w:rsid w:val="00963661"/>
    <w:rsid w:val="009638F2"/>
    <w:rsid w:val="009639C9"/>
    <w:rsid w:val="00963A09"/>
    <w:rsid w:val="00963D4D"/>
    <w:rsid w:val="009640B3"/>
    <w:rsid w:val="0096410E"/>
    <w:rsid w:val="00964C63"/>
    <w:rsid w:val="00964EAE"/>
    <w:rsid w:val="00965139"/>
    <w:rsid w:val="0096526E"/>
    <w:rsid w:val="0096527C"/>
    <w:rsid w:val="009653E5"/>
    <w:rsid w:val="00965764"/>
    <w:rsid w:val="00966143"/>
    <w:rsid w:val="0096659E"/>
    <w:rsid w:val="00966609"/>
    <w:rsid w:val="00966695"/>
    <w:rsid w:val="00966914"/>
    <w:rsid w:val="00966C70"/>
    <w:rsid w:val="00966FB8"/>
    <w:rsid w:val="00967268"/>
    <w:rsid w:val="0096731F"/>
    <w:rsid w:val="00967501"/>
    <w:rsid w:val="00967526"/>
    <w:rsid w:val="00967BE4"/>
    <w:rsid w:val="00967EC3"/>
    <w:rsid w:val="0097054B"/>
    <w:rsid w:val="00970574"/>
    <w:rsid w:val="0097083A"/>
    <w:rsid w:val="00970B29"/>
    <w:rsid w:val="00970F70"/>
    <w:rsid w:val="00971380"/>
    <w:rsid w:val="009722B6"/>
    <w:rsid w:val="009731FC"/>
    <w:rsid w:val="009733A9"/>
    <w:rsid w:val="0097340E"/>
    <w:rsid w:val="00973BC3"/>
    <w:rsid w:val="00973F97"/>
    <w:rsid w:val="00974342"/>
    <w:rsid w:val="0097436C"/>
    <w:rsid w:val="009743AB"/>
    <w:rsid w:val="00974A09"/>
    <w:rsid w:val="00974C9F"/>
    <w:rsid w:val="0097519E"/>
    <w:rsid w:val="009751A1"/>
    <w:rsid w:val="00975315"/>
    <w:rsid w:val="0097581A"/>
    <w:rsid w:val="0097584E"/>
    <w:rsid w:val="00975C54"/>
    <w:rsid w:val="00975D13"/>
    <w:rsid w:val="00976100"/>
    <w:rsid w:val="00976200"/>
    <w:rsid w:val="009766A5"/>
    <w:rsid w:val="009768E2"/>
    <w:rsid w:val="009770A3"/>
    <w:rsid w:val="009771DE"/>
    <w:rsid w:val="009773B9"/>
    <w:rsid w:val="009779E9"/>
    <w:rsid w:val="00977B40"/>
    <w:rsid w:val="00977C8A"/>
    <w:rsid w:val="00977CB6"/>
    <w:rsid w:val="00980A3C"/>
    <w:rsid w:val="00980C77"/>
    <w:rsid w:val="00981175"/>
    <w:rsid w:val="009812F8"/>
    <w:rsid w:val="009817B9"/>
    <w:rsid w:val="009817F9"/>
    <w:rsid w:val="009818DC"/>
    <w:rsid w:val="00981B8A"/>
    <w:rsid w:val="009824AF"/>
    <w:rsid w:val="0098270A"/>
    <w:rsid w:val="00982CBD"/>
    <w:rsid w:val="00982DEA"/>
    <w:rsid w:val="00983798"/>
    <w:rsid w:val="00983C81"/>
    <w:rsid w:val="00984135"/>
    <w:rsid w:val="00984437"/>
    <w:rsid w:val="0098499C"/>
    <w:rsid w:val="00985030"/>
    <w:rsid w:val="00985784"/>
    <w:rsid w:val="009857FE"/>
    <w:rsid w:val="00985927"/>
    <w:rsid w:val="0098596D"/>
    <w:rsid w:val="009859BA"/>
    <w:rsid w:val="00985D87"/>
    <w:rsid w:val="009860B2"/>
    <w:rsid w:val="00986781"/>
    <w:rsid w:val="00986AD2"/>
    <w:rsid w:val="00986B0E"/>
    <w:rsid w:val="0098700E"/>
    <w:rsid w:val="009870C3"/>
    <w:rsid w:val="009871F2"/>
    <w:rsid w:val="00987266"/>
    <w:rsid w:val="00987FEB"/>
    <w:rsid w:val="00990162"/>
    <w:rsid w:val="00990241"/>
    <w:rsid w:val="009909E0"/>
    <w:rsid w:val="00990C78"/>
    <w:rsid w:val="00990C83"/>
    <w:rsid w:val="0099114A"/>
    <w:rsid w:val="00991647"/>
    <w:rsid w:val="00991AE9"/>
    <w:rsid w:val="00991E5F"/>
    <w:rsid w:val="00992499"/>
    <w:rsid w:val="00992702"/>
    <w:rsid w:val="009928C8"/>
    <w:rsid w:val="00992ACE"/>
    <w:rsid w:val="00992BD2"/>
    <w:rsid w:val="00992C9C"/>
    <w:rsid w:val="00992D9A"/>
    <w:rsid w:val="00992FE1"/>
    <w:rsid w:val="0099304D"/>
    <w:rsid w:val="0099318F"/>
    <w:rsid w:val="00993408"/>
    <w:rsid w:val="009935AC"/>
    <w:rsid w:val="0099375A"/>
    <w:rsid w:val="00993845"/>
    <w:rsid w:val="00993E4D"/>
    <w:rsid w:val="00993F08"/>
    <w:rsid w:val="009940C5"/>
    <w:rsid w:val="00994110"/>
    <w:rsid w:val="00994511"/>
    <w:rsid w:val="00994620"/>
    <w:rsid w:val="00994886"/>
    <w:rsid w:val="009948FD"/>
    <w:rsid w:val="00994D55"/>
    <w:rsid w:val="00994DAF"/>
    <w:rsid w:val="00994F89"/>
    <w:rsid w:val="00995698"/>
    <w:rsid w:val="009957A9"/>
    <w:rsid w:val="00995A3F"/>
    <w:rsid w:val="00995C6B"/>
    <w:rsid w:val="00995D33"/>
    <w:rsid w:val="00995FE4"/>
    <w:rsid w:val="00996040"/>
    <w:rsid w:val="0099624F"/>
    <w:rsid w:val="0099635E"/>
    <w:rsid w:val="00996431"/>
    <w:rsid w:val="009965C4"/>
    <w:rsid w:val="0099661B"/>
    <w:rsid w:val="009966CC"/>
    <w:rsid w:val="00996714"/>
    <w:rsid w:val="00996DA1"/>
    <w:rsid w:val="00996FE9"/>
    <w:rsid w:val="009971D8"/>
    <w:rsid w:val="00997703"/>
    <w:rsid w:val="00997858"/>
    <w:rsid w:val="009A0526"/>
    <w:rsid w:val="009A0A92"/>
    <w:rsid w:val="009A0AAE"/>
    <w:rsid w:val="009A0CC9"/>
    <w:rsid w:val="009A1449"/>
    <w:rsid w:val="009A1890"/>
    <w:rsid w:val="009A1E90"/>
    <w:rsid w:val="009A1F1C"/>
    <w:rsid w:val="009A208A"/>
    <w:rsid w:val="009A257E"/>
    <w:rsid w:val="009A2816"/>
    <w:rsid w:val="009A2D69"/>
    <w:rsid w:val="009A2F19"/>
    <w:rsid w:val="009A3E7D"/>
    <w:rsid w:val="009A424F"/>
    <w:rsid w:val="009A488E"/>
    <w:rsid w:val="009A4D8E"/>
    <w:rsid w:val="009A4E25"/>
    <w:rsid w:val="009A507F"/>
    <w:rsid w:val="009A5698"/>
    <w:rsid w:val="009A601A"/>
    <w:rsid w:val="009A6E4F"/>
    <w:rsid w:val="009A7124"/>
    <w:rsid w:val="009A732D"/>
    <w:rsid w:val="009A7787"/>
    <w:rsid w:val="009A7B48"/>
    <w:rsid w:val="009A7BF0"/>
    <w:rsid w:val="009A7E11"/>
    <w:rsid w:val="009B0086"/>
    <w:rsid w:val="009B01B4"/>
    <w:rsid w:val="009B0A19"/>
    <w:rsid w:val="009B0BC4"/>
    <w:rsid w:val="009B0D2E"/>
    <w:rsid w:val="009B0D41"/>
    <w:rsid w:val="009B0FE1"/>
    <w:rsid w:val="009B137D"/>
    <w:rsid w:val="009B162C"/>
    <w:rsid w:val="009B180F"/>
    <w:rsid w:val="009B1D05"/>
    <w:rsid w:val="009B2916"/>
    <w:rsid w:val="009B2DF5"/>
    <w:rsid w:val="009B2FD5"/>
    <w:rsid w:val="009B3132"/>
    <w:rsid w:val="009B331E"/>
    <w:rsid w:val="009B3A3F"/>
    <w:rsid w:val="009B3BBA"/>
    <w:rsid w:val="009B3C6C"/>
    <w:rsid w:val="009B3DD7"/>
    <w:rsid w:val="009B3DEC"/>
    <w:rsid w:val="009B42E4"/>
    <w:rsid w:val="009B470F"/>
    <w:rsid w:val="009B4830"/>
    <w:rsid w:val="009B4CE8"/>
    <w:rsid w:val="009B4E20"/>
    <w:rsid w:val="009B5096"/>
    <w:rsid w:val="009B56E1"/>
    <w:rsid w:val="009B5715"/>
    <w:rsid w:val="009B5A8D"/>
    <w:rsid w:val="009B5C53"/>
    <w:rsid w:val="009B5C8B"/>
    <w:rsid w:val="009B6859"/>
    <w:rsid w:val="009B6C51"/>
    <w:rsid w:val="009B6CC1"/>
    <w:rsid w:val="009B7A8B"/>
    <w:rsid w:val="009B7C1E"/>
    <w:rsid w:val="009C0021"/>
    <w:rsid w:val="009C0423"/>
    <w:rsid w:val="009C087A"/>
    <w:rsid w:val="009C088E"/>
    <w:rsid w:val="009C09B4"/>
    <w:rsid w:val="009C0D18"/>
    <w:rsid w:val="009C0E33"/>
    <w:rsid w:val="009C1296"/>
    <w:rsid w:val="009C134B"/>
    <w:rsid w:val="009C137C"/>
    <w:rsid w:val="009C177E"/>
    <w:rsid w:val="009C18D1"/>
    <w:rsid w:val="009C18F2"/>
    <w:rsid w:val="009C1B64"/>
    <w:rsid w:val="009C20CD"/>
    <w:rsid w:val="009C261F"/>
    <w:rsid w:val="009C292C"/>
    <w:rsid w:val="009C2A9B"/>
    <w:rsid w:val="009C3AE5"/>
    <w:rsid w:val="009C3AF1"/>
    <w:rsid w:val="009C3CF3"/>
    <w:rsid w:val="009C3E92"/>
    <w:rsid w:val="009C411A"/>
    <w:rsid w:val="009C44E9"/>
    <w:rsid w:val="009C4734"/>
    <w:rsid w:val="009C4A2E"/>
    <w:rsid w:val="009C4C65"/>
    <w:rsid w:val="009C4C8A"/>
    <w:rsid w:val="009C60DF"/>
    <w:rsid w:val="009C6127"/>
    <w:rsid w:val="009C6966"/>
    <w:rsid w:val="009C6A31"/>
    <w:rsid w:val="009C6B02"/>
    <w:rsid w:val="009C6C85"/>
    <w:rsid w:val="009C6D39"/>
    <w:rsid w:val="009C6F44"/>
    <w:rsid w:val="009D028A"/>
    <w:rsid w:val="009D0624"/>
    <w:rsid w:val="009D069C"/>
    <w:rsid w:val="009D0830"/>
    <w:rsid w:val="009D0928"/>
    <w:rsid w:val="009D0B40"/>
    <w:rsid w:val="009D0F79"/>
    <w:rsid w:val="009D11B2"/>
    <w:rsid w:val="009D13B4"/>
    <w:rsid w:val="009D1884"/>
    <w:rsid w:val="009D18F7"/>
    <w:rsid w:val="009D1BBB"/>
    <w:rsid w:val="009D1D90"/>
    <w:rsid w:val="009D1FF1"/>
    <w:rsid w:val="009D26F3"/>
    <w:rsid w:val="009D287A"/>
    <w:rsid w:val="009D2A1D"/>
    <w:rsid w:val="009D2D61"/>
    <w:rsid w:val="009D333E"/>
    <w:rsid w:val="009D3413"/>
    <w:rsid w:val="009D36AF"/>
    <w:rsid w:val="009D4709"/>
    <w:rsid w:val="009D5425"/>
    <w:rsid w:val="009D5484"/>
    <w:rsid w:val="009D562A"/>
    <w:rsid w:val="009D5B31"/>
    <w:rsid w:val="009D5E47"/>
    <w:rsid w:val="009D6180"/>
    <w:rsid w:val="009D61AD"/>
    <w:rsid w:val="009D66C2"/>
    <w:rsid w:val="009D6A9E"/>
    <w:rsid w:val="009D6C24"/>
    <w:rsid w:val="009D7250"/>
    <w:rsid w:val="009D7265"/>
    <w:rsid w:val="009D7619"/>
    <w:rsid w:val="009D7B03"/>
    <w:rsid w:val="009D7C09"/>
    <w:rsid w:val="009D7D82"/>
    <w:rsid w:val="009E0662"/>
    <w:rsid w:val="009E0A11"/>
    <w:rsid w:val="009E0FCF"/>
    <w:rsid w:val="009E1591"/>
    <w:rsid w:val="009E1EA3"/>
    <w:rsid w:val="009E25D1"/>
    <w:rsid w:val="009E283B"/>
    <w:rsid w:val="009E2AAC"/>
    <w:rsid w:val="009E2B79"/>
    <w:rsid w:val="009E2C68"/>
    <w:rsid w:val="009E2CA9"/>
    <w:rsid w:val="009E30B3"/>
    <w:rsid w:val="009E31A2"/>
    <w:rsid w:val="009E32BA"/>
    <w:rsid w:val="009E33FF"/>
    <w:rsid w:val="009E3704"/>
    <w:rsid w:val="009E37EF"/>
    <w:rsid w:val="009E4BDB"/>
    <w:rsid w:val="009E59BF"/>
    <w:rsid w:val="009E5CA2"/>
    <w:rsid w:val="009E5CA3"/>
    <w:rsid w:val="009E5DCF"/>
    <w:rsid w:val="009E5F14"/>
    <w:rsid w:val="009E5F99"/>
    <w:rsid w:val="009E6514"/>
    <w:rsid w:val="009E666E"/>
    <w:rsid w:val="009E6789"/>
    <w:rsid w:val="009E6A3A"/>
    <w:rsid w:val="009E709F"/>
    <w:rsid w:val="009E74BD"/>
    <w:rsid w:val="009E7648"/>
    <w:rsid w:val="009E78D8"/>
    <w:rsid w:val="009E7B60"/>
    <w:rsid w:val="009E7F01"/>
    <w:rsid w:val="009E7F55"/>
    <w:rsid w:val="009E7FB5"/>
    <w:rsid w:val="009F01BC"/>
    <w:rsid w:val="009F06B7"/>
    <w:rsid w:val="009F1220"/>
    <w:rsid w:val="009F15B9"/>
    <w:rsid w:val="009F188C"/>
    <w:rsid w:val="009F1C32"/>
    <w:rsid w:val="009F20E8"/>
    <w:rsid w:val="009F21DB"/>
    <w:rsid w:val="009F2D94"/>
    <w:rsid w:val="009F3114"/>
    <w:rsid w:val="009F326C"/>
    <w:rsid w:val="009F3274"/>
    <w:rsid w:val="009F3409"/>
    <w:rsid w:val="009F34B4"/>
    <w:rsid w:val="009F354A"/>
    <w:rsid w:val="009F3804"/>
    <w:rsid w:val="009F3F28"/>
    <w:rsid w:val="009F4FEF"/>
    <w:rsid w:val="009F5659"/>
    <w:rsid w:val="009F5AB6"/>
    <w:rsid w:val="009F67CB"/>
    <w:rsid w:val="009F6DF9"/>
    <w:rsid w:val="009F717A"/>
    <w:rsid w:val="009F72FB"/>
    <w:rsid w:val="009F75CA"/>
    <w:rsid w:val="009F7790"/>
    <w:rsid w:val="009F7BEE"/>
    <w:rsid w:val="00A0018E"/>
    <w:rsid w:val="00A0034A"/>
    <w:rsid w:val="00A00440"/>
    <w:rsid w:val="00A0082A"/>
    <w:rsid w:val="00A00887"/>
    <w:rsid w:val="00A00A19"/>
    <w:rsid w:val="00A011AE"/>
    <w:rsid w:val="00A01955"/>
    <w:rsid w:val="00A01A03"/>
    <w:rsid w:val="00A01C09"/>
    <w:rsid w:val="00A01C8B"/>
    <w:rsid w:val="00A0214C"/>
    <w:rsid w:val="00A035D7"/>
    <w:rsid w:val="00A0370C"/>
    <w:rsid w:val="00A03931"/>
    <w:rsid w:val="00A03A5C"/>
    <w:rsid w:val="00A03F5D"/>
    <w:rsid w:val="00A03FD0"/>
    <w:rsid w:val="00A041BC"/>
    <w:rsid w:val="00A044D6"/>
    <w:rsid w:val="00A04546"/>
    <w:rsid w:val="00A0479B"/>
    <w:rsid w:val="00A04EA7"/>
    <w:rsid w:val="00A04F38"/>
    <w:rsid w:val="00A050F2"/>
    <w:rsid w:val="00A06834"/>
    <w:rsid w:val="00A06B70"/>
    <w:rsid w:val="00A06CCE"/>
    <w:rsid w:val="00A07199"/>
    <w:rsid w:val="00A07666"/>
    <w:rsid w:val="00A078B3"/>
    <w:rsid w:val="00A100BD"/>
    <w:rsid w:val="00A10331"/>
    <w:rsid w:val="00A10730"/>
    <w:rsid w:val="00A108D0"/>
    <w:rsid w:val="00A10F02"/>
    <w:rsid w:val="00A1188E"/>
    <w:rsid w:val="00A122D4"/>
    <w:rsid w:val="00A1255D"/>
    <w:rsid w:val="00A13017"/>
    <w:rsid w:val="00A1325D"/>
    <w:rsid w:val="00A132F3"/>
    <w:rsid w:val="00A1330F"/>
    <w:rsid w:val="00A1333A"/>
    <w:rsid w:val="00A13359"/>
    <w:rsid w:val="00A142F2"/>
    <w:rsid w:val="00A14B1A"/>
    <w:rsid w:val="00A14F74"/>
    <w:rsid w:val="00A153AB"/>
    <w:rsid w:val="00A153C5"/>
    <w:rsid w:val="00A159FE"/>
    <w:rsid w:val="00A15C34"/>
    <w:rsid w:val="00A1616E"/>
    <w:rsid w:val="00A161A0"/>
    <w:rsid w:val="00A16323"/>
    <w:rsid w:val="00A16C4B"/>
    <w:rsid w:val="00A16C50"/>
    <w:rsid w:val="00A16FEB"/>
    <w:rsid w:val="00A17016"/>
    <w:rsid w:val="00A1706F"/>
    <w:rsid w:val="00A1714A"/>
    <w:rsid w:val="00A1731E"/>
    <w:rsid w:val="00A1736F"/>
    <w:rsid w:val="00A174CE"/>
    <w:rsid w:val="00A175B3"/>
    <w:rsid w:val="00A17929"/>
    <w:rsid w:val="00A17B15"/>
    <w:rsid w:val="00A17E56"/>
    <w:rsid w:val="00A17E5E"/>
    <w:rsid w:val="00A202D1"/>
    <w:rsid w:val="00A204D8"/>
    <w:rsid w:val="00A20759"/>
    <w:rsid w:val="00A208D6"/>
    <w:rsid w:val="00A20EBD"/>
    <w:rsid w:val="00A21276"/>
    <w:rsid w:val="00A2165D"/>
    <w:rsid w:val="00A22579"/>
    <w:rsid w:val="00A22605"/>
    <w:rsid w:val="00A2297A"/>
    <w:rsid w:val="00A22E3B"/>
    <w:rsid w:val="00A232D0"/>
    <w:rsid w:val="00A2343C"/>
    <w:rsid w:val="00A234EE"/>
    <w:rsid w:val="00A2380C"/>
    <w:rsid w:val="00A2380F"/>
    <w:rsid w:val="00A2393C"/>
    <w:rsid w:val="00A23C48"/>
    <w:rsid w:val="00A24536"/>
    <w:rsid w:val="00A245B8"/>
    <w:rsid w:val="00A245C3"/>
    <w:rsid w:val="00A247BD"/>
    <w:rsid w:val="00A24AD5"/>
    <w:rsid w:val="00A24B6D"/>
    <w:rsid w:val="00A24C89"/>
    <w:rsid w:val="00A24E82"/>
    <w:rsid w:val="00A25148"/>
    <w:rsid w:val="00A251CF"/>
    <w:rsid w:val="00A25287"/>
    <w:rsid w:val="00A25B2B"/>
    <w:rsid w:val="00A25E90"/>
    <w:rsid w:val="00A261A0"/>
    <w:rsid w:val="00A264C5"/>
    <w:rsid w:val="00A264FD"/>
    <w:rsid w:val="00A26670"/>
    <w:rsid w:val="00A26988"/>
    <w:rsid w:val="00A26DE9"/>
    <w:rsid w:val="00A26E09"/>
    <w:rsid w:val="00A26F71"/>
    <w:rsid w:val="00A27265"/>
    <w:rsid w:val="00A27C5B"/>
    <w:rsid w:val="00A27CEE"/>
    <w:rsid w:val="00A303B6"/>
    <w:rsid w:val="00A3041C"/>
    <w:rsid w:val="00A309F6"/>
    <w:rsid w:val="00A30E69"/>
    <w:rsid w:val="00A30FC7"/>
    <w:rsid w:val="00A316D2"/>
    <w:rsid w:val="00A32269"/>
    <w:rsid w:val="00A3233C"/>
    <w:rsid w:val="00A324AC"/>
    <w:rsid w:val="00A32AB1"/>
    <w:rsid w:val="00A32B72"/>
    <w:rsid w:val="00A33194"/>
    <w:rsid w:val="00A33353"/>
    <w:rsid w:val="00A33596"/>
    <w:rsid w:val="00A33BE9"/>
    <w:rsid w:val="00A33F64"/>
    <w:rsid w:val="00A346DE"/>
    <w:rsid w:val="00A3487D"/>
    <w:rsid w:val="00A34BC2"/>
    <w:rsid w:val="00A35506"/>
    <w:rsid w:val="00A3575E"/>
    <w:rsid w:val="00A35E06"/>
    <w:rsid w:val="00A366ED"/>
    <w:rsid w:val="00A368DA"/>
    <w:rsid w:val="00A36B29"/>
    <w:rsid w:val="00A37780"/>
    <w:rsid w:val="00A3786F"/>
    <w:rsid w:val="00A37FE1"/>
    <w:rsid w:val="00A40276"/>
    <w:rsid w:val="00A40503"/>
    <w:rsid w:val="00A406B9"/>
    <w:rsid w:val="00A408C2"/>
    <w:rsid w:val="00A4093A"/>
    <w:rsid w:val="00A4094C"/>
    <w:rsid w:val="00A40CF3"/>
    <w:rsid w:val="00A40D4B"/>
    <w:rsid w:val="00A40EB8"/>
    <w:rsid w:val="00A41626"/>
    <w:rsid w:val="00A42A4F"/>
    <w:rsid w:val="00A42BE4"/>
    <w:rsid w:val="00A43206"/>
    <w:rsid w:val="00A434EC"/>
    <w:rsid w:val="00A436C7"/>
    <w:rsid w:val="00A43A9A"/>
    <w:rsid w:val="00A43F76"/>
    <w:rsid w:val="00A44245"/>
    <w:rsid w:val="00A44A9B"/>
    <w:rsid w:val="00A44AA3"/>
    <w:rsid w:val="00A44BE7"/>
    <w:rsid w:val="00A44DE0"/>
    <w:rsid w:val="00A44ED3"/>
    <w:rsid w:val="00A458B7"/>
    <w:rsid w:val="00A46124"/>
    <w:rsid w:val="00A46C60"/>
    <w:rsid w:val="00A46CC7"/>
    <w:rsid w:val="00A4756A"/>
    <w:rsid w:val="00A476F4"/>
    <w:rsid w:val="00A4775C"/>
    <w:rsid w:val="00A500E2"/>
    <w:rsid w:val="00A50176"/>
    <w:rsid w:val="00A504CF"/>
    <w:rsid w:val="00A504F5"/>
    <w:rsid w:val="00A50571"/>
    <w:rsid w:val="00A505E2"/>
    <w:rsid w:val="00A50A54"/>
    <w:rsid w:val="00A51AAA"/>
    <w:rsid w:val="00A523DD"/>
    <w:rsid w:val="00A52460"/>
    <w:rsid w:val="00A52606"/>
    <w:rsid w:val="00A528BA"/>
    <w:rsid w:val="00A52B95"/>
    <w:rsid w:val="00A52BA4"/>
    <w:rsid w:val="00A52F7C"/>
    <w:rsid w:val="00A53412"/>
    <w:rsid w:val="00A5344E"/>
    <w:rsid w:val="00A53659"/>
    <w:rsid w:val="00A536C5"/>
    <w:rsid w:val="00A537AE"/>
    <w:rsid w:val="00A53DE5"/>
    <w:rsid w:val="00A541D0"/>
    <w:rsid w:val="00A5452A"/>
    <w:rsid w:val="00A545BB"/>
    <w:rsid w:val="00A54715"/>
    <w:rsid w:val="00A5491A"/>
    <w:rsid w:val="00A54A87"/>
    <w:rsid w:val="00A550D3"/>
    <w:rsid w:val="00A552A7"/>
    <w:rsid w:val="00A55627"/>
    <w:rsid w:val="00A55737"/>
    <w:rsid w:val="00A558B4"/>
    <w:rsid w:val="00A560F5"/>
    <w:rsid w:val="00A56283"/>
    <w:rsid w:val="00A5679C"/>
    <w:rsid w:val="00A567BB"/>
    <w:rsid w:val="00A56ADF"/>
    <w:rsid w:val="00A56E6A"/>
    <w:rsid w:val="00A56FA1"/>
    <w:rsid w:val="00A56FE6"/>
    <w:rsid w:val="00A57384"/>
    <w:rsid w:val="00A57C88"/>
    <w:rsid w:val="00A600AD"/>
    <w:rsid w:val="00A60507"/>
    <w:rsid w:val="00A6070E"/>
    <w:rsid w:val="00A60A35"/>
    <w:rsid w:val="00A60E9C"/>
    <w:rsid w:val="00A61274"/>
    <w:rsid w:val="00A6148C"/>
    <w:rsid w:val="00A616D4"/>
    <w:rsid w:val="00A61AC0"/>
    <w:rsid w:val="00A61BCC"/>
    <w:rsid w:val="00A61BD2"/>
    <w:rsid w:val="00A61FF2"/>
    <w:rsid w:val="00A6206B"/>
    <w:rsid w:val="00A62307"/>
    <w:rsid w:val="00A628FE"/>
    <w:rsid w:val="00A62B03"/>
    <w:rsid w:val="00A63028"/>
    <w:rsid w:val="00A630DB"/>
    <w:rsid w:val="00A63181"/>
    <w:rsid w:val="00A632AF"/>
    <w:rsid w:val="00A63574"/>
    <w:rsid w:val="00A63B3A"/>
    <w:rsid w:val="00A641EE"/>
    <w:rsid w:val="00A64802"/>
    <w:rsid w:val="00A64DF4"/>
    <w:rsid w:val="00A64ECE"/>
    <w:rsid w:val="00A64F0A"/>
    <w:rsid w:val="00A65019"/>
    <w:rsid w:val="00A6529D"/>
    <w:rsid w:val="00A65A71"/>
    <w:rsid w:val="00A65C9F"/>
    <w:rsid w:val="00A65E90"/>
    <w:rsid w:val="00A66A70"/>
    <w:rsid w:val="00A672CD"/>
    <w:rsid w:val="00A6758C"/>
    <w:rsid w:val="00A6775F"/>
    <w:rsid w:val="00A70231"/>
    <w:rsid w:val="00A705A1"/>
    <w:rsid w:val="00A7098B"/>
    <w:rsid w:val="00A70A82"/>
    <w:rsid w:val="00A70CB8"/>
    <w:rsid w:val="00A70D52"/>
    <w:rsid w:val="00A70E39"/>
    <w:rsid w:val="00A70E74"/>
    <w:rsid w:val="00A7106C"/>
    <w:rsid w:val="00A71236"/>
    <w:rsid w:val="00A7129A"/>
    <w:rsid w:val="00A71747"/>
    <w:rsid w:val="00A724E5"/>
    <w:rsid w:val="00A72765"/>
    <w:rsid w:val="00A728D1"/>
    <w:rsid w:val="00A72929"/>
    <w:rsid w:val="00A73586"/>
    <w:rsid w:val="00A73C0C"/>
    <w:rsid w:val="00A73CC6"/>
    <w:rsid w:val="00A7414C"/>
    <w:rsid w:val="00A74375"/>
    <w:rsid w:val="00A743C9"/>
    <w:rsid w:val="00A7440B"/>
    <w:rsid w:val="00A747C6"/>
    <w:rsid w:val="00A74C6B"/>
    <w:rsid w:val="00A74FCC"/>
    <w:rsid w:val="00A75419"/>
    <w:rsid w:val="00A75697"/>
    <w:rsid w:val="00A75C15"/>
    <w:rsid w:val="00A75FC8"/>
    <w:rsid w:val="00A76B51"/>
    <w:rsid w:val="00A7752D"/>
    <w:rsid w:val="00A77663"/>
    <w:rsid w:val="00A776DB"/>
    <w:rsid w:val="00A77924"/>
    <w:rsid w:val="00A77D33"/>
    <w:rsid w:val="00A80673"/>
    <w:rsid w:val="00A80726"/>
    <w:rsid w:val="00A8085B"/>
    <w:rsid w:val="00A80E92"/>
    <w:rsid w:val="00A81472"/>
    <w:rsid w:val="00A81742"/>
    <w:rsid w:val="00A81D3C"/>
    <w:rsid w:val="00A81D42"/>
    <w:rsid w:val="00A81F2A"/>
    <w:rsid w:val="00A82161"/>
    <w:rsid w:val="00A823F7"/>
    <w:rsid w:val="00A82559"/>
    <w:rsid w:val="00A825B0"/>
    <w:rsid w:val="00A82ACA"/>
    <w:rsid w:val="00A82CF0"/>
    <w:rsid w:val="00A82D1B"/>
    <w:rsid w:val="00A82E0C"/>
    <w:rsid w:val="00A834CF"/>
    <w:rsid w:val="00A83553"/>
    <w:rsid w:val="00A837AC"/>
    <w:rsid w:val="00A83C50"/>
    <w:rsid w:val="00A83CAE"/>
    <w:rsid w:val="00A840C1"/>
    <w:rsid w:val="00A841B0"/>
    <w:rsid w:val="00A84654"/>
    <w:rsid w:val="00A846C5"/>
    <w:rsid w:val="00A84BDD"/>
    <w:rsid w:val="00A84D3C"/>
    <w:rsid w:val="00A8525D"/>
    <w:rsid w:val="00A85752"/>
    <w:rsid w:val="00A85B13"/>
    <w:rsid w:val="00A85B46"/>
    <w:rsid w:val="00A8600D"/>
    <w:rsid w:val="00A86313"/>
    <w:rsid w:val="00A86AFD"/>
    <w:rsid w:val="00A86B64"/>
    <w:rsid w:val="00A86C8A"/>
    <w:rsid w:val="00A86FA2"/>
    <w:rsid w:val="00A86FEE"/>
    <w:rsid w:val="00A872EE"/>
    <w:rsid w:val="00A87462"/>
    <w:rsid w:val="00A876C7"/>
    <w:rsid w:val="00A87D6D"/>
    <w:rsid w:val="00A9008A"/>
    <w:rsid w:val="00A90394"/>
    <w:rsid w:val="00A90555"/>
    <w:rsid w:val="00A9090E"/>
    <w:rsid w:val="00A90C3A"/>
    <w:rsid w:val="00A91138"/>
    <w:rsid w:val="00A91339"/>
    <w:rsid w:val="00A9143E"/>
    <w:rsid w:val="00A915EE"/>
    <w:rsid w:val="00A91AC3"/>
    <w:rsid w:val="00A91ADA"/>
    <w:rsid w:val="00A91C02"/>
    <w:rsid w:val="00A92084"/>
    <w:rsid w:val="00A9209B"/>
    <w:rsid w:val="00A9215D"/>
    <w:rsid w:val="00A921CF"/>
    <w:rsid w:val="00A9256D"/>
    <w:rsid w:val="00A9260D"/>
    <w:rsid w:val="00A9292B"/>
    <w:rsid w:val="00A92934"/>
    <w:rsid w:val="00A92B05"/>
    <w:rsid w:val="00A92B8B"/>
    <w:rsid w:val="00A92CCA"/>
    <w:rsid w:val="00A92DB4"/>
    <w:rsid w:val="00A93432"/>
    <w:rsid w:val="00A93F24"/>
    <w:rsid w:val="00A94E76"/>
    <w:rsid w:val="00A94F05"/>
    <w:rsid w:val="00A950CE"/>
    <w:rsid w:val="00A951B9"/>
    <w:rsid w:val="00A95642"/>
    <w:rsid w:val="00A95890"/>
    <w:rsid w:val="00A95980"/>
    <w:rsid w:val="00A95991"/>
    <w:rsid w:val="00A95E76"/>
    <w:rsid w:val="00A95F49"/>
    <w:rsid w:val="00A96109"/>
    <w:rsid w:val="00A961BF"/>
    <w:rsid w:val="00A964D4"/>
    <w:rsid w:val="00A968D9"/>
    <w:rsid w:val="00A97831"/>
    <w:rsid w:val="00A97B5E"/>
    <w:rsid w:val="00AA0129"/>
    <w:rsid w:val="00AA021C"/>
    <w:rsid w:val="00AA0BC3"/>
    <w:rsid w:val="00AA0EFD"/>
    <w:rsid w:val="00AA11D9"/>
    <w:rsid w:val="00AA1BD2"/>
    <w:rsid w:val="00AA1C99"/>
    <w:rsid w:val="00AA2090"/>
    <w:rsid w:val="00AA2130"/>
    <w:rsid w:val="00AA2EE6"/>
    <w:rsid w:val="00AA321F"/>
    <w:rsid w:val="00AA3AAC"/>
    <w:rsid w:val="00AA3FBC"/>
    <w:rsid w:val="00AA3FE8"/>
    <w:rsid w:val="00AA4118"/>
    <w:rsid w:val="00AA4247"/>
    <w:rsid w:val="00AA45AD"/>
    <w:rsid w:val="00AA47EF"/>
    <w:rsid w:val="00AA484F"/>
    <w:rsid w:val="00AA4ABB"/>
    <w:rsid w:val="00AA4EF9"/>
    <w:rsid w:val="00AA5733"/>
    <w:rsid w:val="00AA594B"/>
    <w:rsid w:val="00AA5D6C"/>
    <w:rsid w:val="00AA6560"/>
    <w:rsid w:val="00AA75E0"/>
    <w:rsid w:val="00AA777C"/>
    <w:rsid w:val="00AB0250"/>
    <w:rsid w:val="00AB03F8"/>
    <w:rsid w:val="00AB04DA"/>
    <w:rsid w:val="00AB09C0"/>
    <w:rsid w:val="00AB0C67"/>
    <w:rsid w:val="00AB1273"/>
    <w:rsid w:val="00AB1488"/>
    <w:rsid w:val="00AB14A6"/>
    <w:rsid w:val="00AB15D1"/>
    <w:rsid w:val="00AB1929"/>
    <w:rsid w:val="00AB1966"/>
    <w:rsid w:val="00AB1AC1"/>
    <w:rsid w:val="00AB1B22"/>
    <w:rsid w:val="00AB2205"/>
    <w:rsid w:val="00AB2D0B"/>
    <w:rsid w:val="00AB3242"/>
    <w:rsid w:val="00AB3727"/>
    <w:rsid w:val="00AB37D6"/>
    <w:rsid w:val="00AB3906"/>
    <w:rsid w:val="00AB3A07"/>
    <w:rsid w:val="00AB3DCE"/>
    <w:rsid w:val="00AB4479"/>
    <w:rsid w:val="00AB4545"/>
    <w:rsid w:val="00AB468F"/>
    <w:rsid w:val="00AB49BD"/>
    <w:rsid w:val="00AB4B49"/>
    <w:rsid w:val="00AB4B9C"/>
    <w:rsid w:val="00AB4D29"/>
    <w:rsid w:val="00AB4DBB"/>
    <w:rsid w:val="00AB5663"/>
    <w:rsid w:val="00AB5B31"/>
    <w:rsid w:val="00AB6404"/>
    <w:rsid w:val="00AB649E"/>
    <w:rsid w:val="00AB6799"/>
    <w:rsid w:val="00AB6895"/>
    <w:rsid w:val="00AB6C08"/>
    <w:rsid w:val="00AB6CBF"/>
    <w:rsid w:val="00AB71D8"/>
    <w:rsid w:val="00AB73D0"/>
    <w:rsid w:val="00AB7487"/>
    <w:rsid w:val="00AB7739"/>
    <w:rsid w:val="00AB773B"/>
    <w:rsid w:val="00AC01CE"/>
    <w:rsid w:val="00AC0495"/>
    <w:rsid w:val="00AC04E3"/>
    <w:rsid w:val="00AC0E01"/>
    <w:rsid w:val="00AC146B"/>
    <w:rsid w:val="00AC1601"/>
    <w:rsid w:val="00AC1832"/>
    <w:rsid w:val="00AC1CB9"/>
    <w:rsid w:val="00AC2183"/>
    <w:rsid w:val="00AC24F1"/>
    <w:rsid w:val="00AC25F2"/>
    <w:rsid w:val="00AC280C"/>
    <w:rsid w:val="00AC2BA9"/>
    <w:rsid w:val="00AC2D10"/>
    <w:rsid w:val="00AC3142"/>
    <w:rsid w:val="00AC3AC4"/>
    <w:rsid w:val="00AC3CD0"/>
    <w:rsid w:val="00AC4208"/>
    <w:rsid w:val="00AC44D8"/>
    <w:rsid w:val="00AC457A"/>
    <w:rsid w:val="00AC4689"/>
    <w:rsid w:val="00AC469C"/>
    <w:rsid w:val="00AC4CB2"/>
    <w:rsid w:val="00AC4E63"/>
    <w:rsid w:val="00AC51EE"/>
    <w:rsid w:val="00AC5923"/>
    <w:rsid w:val="00AC5B4C"/>
    <w:rsid w:val="00AC5CD9"/>
    <w:rsid w:val="00AC5CFB"/>
    <w:rsid w:val="00AC5EEE"/>
    <w:rsid w:val="00AC5FB3"/>
    <w:rsid w:val="00AC632C"/>
    <w:rsid w:val="00AC6443"/>
    <w:rsid w:val="00AC67E0"/>
    <w:rsid w:val="00AC67F5"/>
    <w:rsid w:val="00AC68AF"/>
    <w:rsid w:val="00AC6BBC"/>
    <w:rsid w:val="00AC6CB0"/>
    <w:rsid w:val="00AC6CB4"/>
    <w:rsid w:val="00AC7444"/>
    <w:rsid w:val="00AC7742"/>
    <w:rsid w:val="00AC7F72"/>
    <w:rsid w:val="00AD010A"/>
    <w:rsid w:val="00AD0834"/>
    <w:rsid w:val="00AD0892"/>
    <w:rsid w:val="00AD1674"/>
    <w:rsid w:val="00AD16BF"/>
    <w:rsid w:val="00AD17E3"/>
    <w:rsid w:val="00AD1A62"/>
    <w:rsid w:val="00AD1BD0"/>
    <w:rsid w:val="00AD2555"/>
    <w:rsid w:val="00AD3018"/>
    <w:rsid w:val="00AD36E6"/>
    <w:rsid w:val="00AD385F"/>
    <w:rsid w:val="00AD3887"/>
    <w:rsid w:val="00AD3973"/>
    <w:rsid w:val="00AD3A8D"/>
    <w:rsid w:val="00AD3DFD"/>
    <w:rsid w:val="00AD4711"/>
    <w:rsid w:val="00AD4C34"/>
    <w:rsid w:val="00AD5242"/>
    <w:rsid w:val="00AD56FB"/>
    <w:rsid w:val="00AD6039"/>
    <w:rsid w:val="00AD63BA"/>
    <w:rsid w:val="00AD681E"/>
    <w:rsid w:val="00AD6855"/>
    <w:rsid w:val="00AD703E"/>
    <w:rsid w:val="00AD758F"/>
    <w:rsid w:val="00AD78BF"/>
    <w:rsid w:val="00AD7AB6"/>
    <w:rsid w:val="00AD7C98"/>
    <w:rsid w:val="00AD7D29"/>
    <w:rsid w:val="00AE08D3"/>
    <w:rsid w:val="00AE0AA8"/>
    <w:rsid w:val="00AE0B41"/>
    <w:rsid w:val="00AE101C"/>
    <w:rsid w:val="00AE1295"/>
    <w:rsid w:val="00AE1AFE"/>
    <w:rsid w:val="00AE233C"/>
    <w:rsid w:val="00AE2503"/>
    <w:rsid w:val="00AE2614"/>
    <w:rsid w:val="00AE292A"/>
    <w:rsid w:val="00AE295A"/>
    <w:rsid w:val="00AE2A14"/>
    <w:rsid w:val="00AE2F38"/>
    <w:rsid w:val="00AE2F5F"/>
    <w:rsid w:val="00AE3354"/>
    <w:rsid w:val="00AE3453"/>
    <w:rsid w:val="00AE3544"/>
    <w:rsid w:val="00AE3C1A"/>
    <w:rsid w:val="00AE3CE1"/>
    <w:rsid w:val="00AE5516"/>
    <w:rsid w:val="00AE555F"/>
    <w:rsid w:val="00AE55BF"/>
    <w:rsid w:val="00AE57E3"/>
    <w:rsid w:val="00AE5A48"/>
    <w:rsid w:val="00AE5A8A"/>
    <w:rsid w:val="00AE5AA3"/>
    <w:rsid w:val="00AE64A7"/>
    <w:rsid w:val="00AE6563"/>
    <w:rsid w:val="00AE6585"/>
    <w:rsid w:val="00AE6772"/>
    <w:rsid w:val="00AE6A3E"/>
    <w:rsid w:val="00AE6AAE"/>
    <w:rsid w:val="00AE6AD2"/>
    <w:rsid w:val="00AE6F30"/>
    <w:rsid w:val="00AE7136"/>
    <w:rsid w:val="00AE7208"/>
    <w:rsid w:val="00AE7431"/>
    <w:rsid w:val="00AE77F9"/>
    <w:rsid w:val="00AE7A92"/>
    <w:rsid w:val="00AE7ADD"/>
    <w:rsid w:val="00AE7EFA"/>
    <w:rsid w:val="00AF04CC"/>
    <w:rsid w:val="00AF05C1"/>
    <w:rsid w:val="00AF09A5"/>
    <w:rsid w:val="00AF0CE8"/>
    <w:rsid w:val="00AF1B48"/>
    <w:rsid w:val="00AF1FBB"/>
    <w:rsid w:val="00AF208E"/>
    <w:rsid w:val="00AF20EB"/>
    <w:rsid w:val="00AF2991"/>
    <w:rsid w:val="00AF2B27"/>
    <w:rsid w:val="00AF2C81"/>
    <w:rsid w:val="00AF3503"/>
    <w:rsid w:val="00AF3895"/>
    <w:rsid w:val="00AF3C2F"/>
    <w:rsid w:val="00AF3C94"/>
    <w:rsid w:val="00AF3E92"/>
    <w:rsid w:val="00AF44F5"/>
    <w:rsid w:val="00AF49CD"/>
    <w:rsid w:val="00AF4D51"/>
    <w:rsid w:val="00AF4D8C"/>
    <w:rsid w:val="00AF5339"/>
    <w:rsid w:val="00AF5464"/>
    <w:rsid w:val="00AF5667"/>
    <w:rsid w:val="00AF6078"/>
    <w:rsid w:val="00AF61BD"/>
    <w:rsid w:val="00AF62A8"/>
    <w:rsid w:val="00AF64AE"/>
    <w:rsid w:val="00AF686C"/>
    <w:rsid w:val="00AF6BA5"/>
    <w:rsid w:val="00AF7B0B"/>
    <w:rsid w:val="00AF7CC8"/>
    <w:rsid w:val="00B000DB"/>
    <w:rsid w:val="00B01150"/>
    <w:rsid w:val="00B013A6"/>
    <w:rsid w:val="00B013C2"/>
    <w:rsid w:val="00B014A8"/>
    <w:rsid w:val="00B016FF"/>
    <w:rsid w:val="00B0194B"/>
    <w:rsid w:val="00B01E94"/>
    <w:rsid w:val="00B02081"/>
    <w:rsid w:val="00B023B0"/>
    <w:rsid w:val="00B027F7"/>
    <w:rsid w:val="00B0284C"/>
    <w:rsid w:val="00B02B92"/>
    <w:rsid w:val="00B02CEA"/>
    <w:rsid w:val="00B02FB8"/>
    <w:rsid w:val="00B030E7"/>
    <w:rsid w:val="00B03766"/>
    <w:rsid w:val="00B03877"/>
    <w:rsid w:val="00B0389F"/>
    <w:rsid w:val="00B038D4"/>
    <w:rsid w:val="00B03E75"/>
    <w:rsid w:val="00B0440A"/>
    <w:rsid w:val="00B04762"/>
    <w:rsid w:val="00B048AC"/>
    <w:rsid w:val="00B04A52"/>
    <w:rsid w:val="00B04C5E"/>
    <w:rsid w:val="00B04D7A"/>
    <w:rsid w:val="00B05033"/>
    <w:rsid w:val="00B05380"/>
    <w:rsid w:val="00B0590A"/>
    <w:rsid w:val="00B05A8F"/>
    <w:rsid w:val="00B05DD0"/>
    <w:rsid w:val="00B064C4"/>
    <w:rsid w:val="00B06ABB"/>
    <w:rsid w:val="00B07391"/>
    <w:rsid w:val="00B07567"/>
    <w:rsid w:val="00B075BA"/>
    <w:rsid w:val="00B077CC"/>
    <w:rsid w:val="00B079B0"/>
    <w:rsid w:val="00B07D53"/>
    <w:rsid w:val="00B10185"/>
    <w:rsid w:val="00B102F4"/>
    <w:rsid w:val="00B1071C"/>
    <w:rsid w:val="00B107FF"/>
    <w:rsid w:val="00B1089A"/>
    <w:rsid w:val="00B109ED"/>
    <w:rsid w:val="00B10A93"/>
    <w:rsid w:val="00B10D0F"/>
    <w:rsid w:val="00B111B1"/>
    <w:rsid w:val="00B11544"/>
    <w:rsid w:val="00B117AF"/>
    <w:rsid w:val="00B11938"/>
    <w:rsid w:val="00B11CB9"/>
    <w:rsid w:val="00B11D91"/>
    <w:rsid w:val="00B11EB9"/>
    <w:rsid w:val="00B12277"/>
    <w:rsid w:val="00B122FC"/>
    <w:rsid w:val="00B126CB"/>
    <w:rsid w:val="00B1270A"/>
    <w:rsid w:val="00B1282F"/>
    <w:rsid w:val="00B1293F"/>
    <w:rsid w:val="00B12948"/>
    <w:rsid w:val="00B12BFE"/>
    <w:rsid w:val="00B12DCC"/>
    <w:rsid w:val="00B132A3"/>
    <w:rsid w:val="00B13942"/>
    <w:rsid w:val="00B141C2"/>
    <w:rsid w:val="00B141E8"/>
    <w:rsid w:val="00B1434C"/>
    <w:rsid w:val="00B14EDC"/>
    <w:rsid w:val="00B14F52"/>
    <w:rsid w:val="00B1530C"/>
    <w:rsid w:val="00B1531A"/>
    <w:rsid w:val="00B155B9"/>
    <w:rsid w:val="00B15627"/>
    <w:rsid w:val="00B15965"/>
    <w:rsid w:val="00B15D1D"/>
    <w:rsid w:val="00B160B5"/>
    <w:rsid w:val="00B16B35"/>
    <w:rsid w:val="00B1712A"/>
    <w:rsid w:val="00B17410"/>
    <w:rsid w:val="00B17C6F"/>
    <w:rsid w:val="00B2062B"/>
    <w:rsid w:val="00B20A5E"/>
    <w:rsid w:val="00B20AB5"/>
    <w:rsid w:val="00B20CC3"/>
    <w:rsid w:val="00B20E52"/>
    <w:rsid w:val="00B20E67"/>
    <w:rsid w:val="00B213CE"/>
    <w:rsid w:val="00B2141E"/>
    <w:rsid w:val="00B21BB8"/>
    <w:rsid w:val="00B21F75"/>
    <w:rsid w:val="00B225E8"/>
    <w:rsid w:val="00B22948"/>
    <w:rsid w:val="00B2295B"/>
    <w:rsid w:val="00B22B2E"/>
    <w:rsid w:val="00B2327E"/>
    <w:rsid w:val="00B233A5"/>
    <w:rsid w:val="00B233CB"/>
    <w:rsid w:val="00B2343B"/>
    <w:rsid w:val="00B235C3"/>
    <w:rsid w:val="00B23C72"/>
    <w:rsid w:val="00B23FBC"/>
    <w:rsid w:val="00B24543"/>
    <w:rsid w:val="00B24660"/>
    <w:rsid w:val="00B2559A"/>
    <w:rsid w:val="00B25612"/>
    <w:rsid w:val="00B25905"/>
    <w:rsid w:val="00B2629A"/>
    <w:rsid w:val="00B26426"/>
    <w:rsid w:val="00B26697"/>
    <w:rsid w:val="00B26C08"/>
    <w:rsid w:val="00B26D18"/>
    <w:rsid w:val="00B26D25"/>
    <w:rsid w:val="00B26D4B"/>
    <w:rsid w:val="00B3072B"/>
    <w:rsid w:val="00B307D7"/>
    <w:rsid w:val="00B30892"/>
    <w:rsid w:val="00B30D1E"/>
    <w:rsid w:val="00B311BD"/>
    <w:rsid w:val="00B313CB"/>
    <w:rsid w:val="00B315CE"/>
    <w:rsid w:val="00B3172C"/>
    <w:rsid w:val="00B31E79"/>
    <w:rsid w:val="00B325E8"/>
    <w:rsid w:val="00B32928"/>
    <w:rsid w:val="00B33478"/>
    <w:rsid w:val="00B33A46"/>
    <w:rsid w:val="00B33B8A"/>
    <w:rsid w:val="00B33E2D"/>
    <w:rsid w:val="00B342E0"/>
    <w:rsid w:val="00B34337"/>
    <w:rsid w:val="00B345C7"/>
    <w:rsid w:val="00B34CD0"/>
    <w:rsid w:val="00B34F26"/>
    <w:rsid w:val="00B352D8"/>
    <w:rsid w:val="00B3576E"/>
    <w:rsid w:val="00B35AE1"/>
    <w:rsid w:val="00B35B0B"/>
    <w:rsid w:val="00B35B35"/>
    <w:rsid w:val="00B35D53"/>
    <w:rsid w:val="00B35E8E"/>
    <w:rsid w:val="00B360D4"/>
    <w:rsid w:val="00B361F1"/>
    <w:rsid w:val="00B37262"/>
    <w:rsid w:val="00B3791B"/>
    <w:rsid w:val="00B37D80"/>
    <w:rsid w:val="00B37DCF"/>
    <w:rsid w:val="00B37E94"/>
    <w:rsid w:val="00B37FB6"/>
    <w:rsid w:val="00B40184"/>
    <w:rsid w:val="00B406DA"/>
    <w:rsid w:val="00B406EC"/>
    <w:rsid w:val="00B40723"/>
    <w:rsid w:val="00B407E6"/>
    <w:rsid w:val="00B40D85"/>
    <w:rsid w:val="00B419F4"/>
    <w:rsid w:val="00B41ABA"/>
    <w:rsid w:val="00B41DF3"/>
    <w:rsid w:val="00B41E14"/>
    <w:rsid w:val="00B41E85"/>
    <w:rsid w:val="00B41F9D"/>
    <w:rsid w:val="00B41FE5"/>
    <w:rsid w:val="00B4207F"/>
    <w:rsid w:val="00B42467"/>
    <w:rsid w:val="00B42600"/>
    <w:rsid w:val="00B42865"/>
    <w:rsid w:val="00B435EF"/>
    <w:rsid w:val="00B4402B"/>
    <w:rsid w:val="00B44544"/>
    <w:rsid w:val="00B4480F"/>
    <w:rsid w:val="00B44D81"/>
    <w:rsid w:val="00B44DAD"/>
    <w:rsid w:val="00B44EAC"/>
    <w:rsid w:val="00B45466"/>
    <w:rsid w:val="00B454BD"/>
    <w:rsid w:val="00B45AD2"/>
    <w:rsid w:val="00B45D2F"/>
    <w:rsid w:val="00B45D91"/>
    <w:rsid w:val="00B462C7"/>
    <w:rsid w:val="00B46853"/>
    <w:rsid w:val="00B46BC2"/>
    <w:rsid w:val="00B471C2"/>
    <w:rsid w:val="00B47494"/>
    <w:rsid w:val="00B47A73"/>
    <w:rsid w:val="00B47A75"/>
    <w:rsid w:val="00B50037"/>
    <w:rsid w:val="00B502B5"/>
    <w:rsid w:val="00B50B55"/>
    <w:rsid w:val="00B50CB1"/>
    <w:rsid w:val="00B50DF1"/>
    <w:rsid w:val="00B51199"/>
    <w:rsid w:val="00B513DA"/>
    <w:rsid w:val="00B51442"/>
    <w:rsid w:val="00B514C8"/>
    <w:rsid w:val="00B51939"/>
    <w:rsid w:val="00B51B3F"/>
    <w:rsid w:val="00B51CEE"/>
    <w:rsid w:val="00B51DD4"/>
    <w:rsid w:val="00B51EDF"/>
    <w:rsid w:val="00B51EE7"/>
    <w:rsid w:val="00B521C2"/>
    <w:rsid w:val="00B52226"/>
    <w:rsid w:val="00B5289C"/>
    <w:rsid w:val="00B53201"/>
    <w:rsid w:val="00B533D4"/>
    <w:rsid w:val="00B53671"/>
    <w:rsid w:val="00B53FEF"/>
    <w:rsid w:val="00B54445"/>
    <w:rsid w:val="00B54579"/>
    <w:rsid w:val="00B54DF4"/>
    <w:rsid w:val="00B54F8B"/>
    <w:rsid w:val="00B5523D"/>
    <w:rsid w:val="00B556F7"/>
    <w:rsid w:val="00B5574B"/>
    <w:rsid w:val="00B5712F"/>
    <w:rsid w:val="00B57144"/>
    <w:rsid w:val="00B576D8"/>
    <w:rsid w:val="00B57947"/>
    <w:rsid w:val="00B57FBB"/>
    <w:rsid w:val="00B60176"/>
    <w:rsid w:val="00B6060B"/>
    <w:rsid w:val="00B60FEE"/>
    <w:rsid w:val="00B616A3"/>
    <w:rsid w:val="00B61B89"/>
    <w:rsid w:val="00B61C3C"/>
    <w:rsid w:val="00B62324"/>
    <w:rsid w:val="00B623DC"/>
    <w:rsid w:val="00B6285A"/>
    <w:rsid w:val="00B62881"/>
    <w:rsid w:val="00B62DB1"/>
    <w:rsid w:val="00B63458"/>
    <w:rsid w:val="00B63622"/>
    <w:rsid w:val="00B638B3"/>
    <w:rsid w:val="00B6392E"/>
    <w:rsid w:val="00B63B85"/>
    <w:rsid w:val="00B63F9B"/>
    <w:rsid w:val="00B64F91"/>
    <w:rsid w:val="00B6538A"/>
    <w:rsid w:val="00B657A8"/>
    <w:rsid w:val="00B65A9C"/>
    <w:rsid w:val="00B66313"/>
    <w:rsid w:val="00B6650D"/>
    <w:rsid w:val="00B66547"/>
    <w:rsid w:val="00B6689D"/>
    <w:rsid w:val="00B668BF"/>
    <w:rsid w:val="00B66AB8"/>
    <w:rsid w:val="00B66DA8"/>
    <w:rsid w:val="00B66F1F"/>
    <w:rsid w:val="00B6720D"/>
    <w:rsid w:val="00B6721C"/>
    <w:rsid w:val="00B672F7"/>
    <w:rsid w:val="00B6751B"/>
    <w:rsid w:val="00B70542"/>
    <w:rsid w:val="00B7108B"/>
    <w:rsid w:val="00B717D9"/>
    <w:rsid w:val="00B71DA7"/>
    <w:rsid w:val="00B721AC"/>
    <w:rsid w:val="00B721FB"/>
    <w:rsid w:val="00B72532"/>
    <w:rsid w:val="00B72BC0"/>
    <w:rsid w:val="00B73C4D"/>
    <w:rsid w:val="00B743DD"/>
    <w:rsid w:val="00B74689"/>
    <w:rsid w:val="00B74AB5"/>
    <w:rsid w:val="00B74D90"/>
    <w:rsid w:val="00B74E74"/>
    <w:rsid w:val="00B7510B"/>
    <w:rsid w:val="00B75BAD"/>
    <w:rsid w:val="00B76308"/>
    <w:rsid w:val="00B7642D"/>
    <w:rsid w:val="00B764DF"/>
    <w:rsid w:val="00B76AC1"/>
    <w:rsid w:val="00B76C68"/>
    <w:rsid w:val="00B76D42"/>
    <w:rsid w:val="00B770A7"/>
    <w:rsid w:val="00B77270"/>
    <w:rsid w:val="00B77742"/>
    <w:rsid w:val="00B801D0"/>
    <w:rsid w:val="00B804CE"/>
    <w:rsid w:val="00B811FC"/>
    <w:rsid w:val="00B81222"/>
    <w:rsid w:val="00B81709"/>
    <w:rsid w:val="00B81849"/>
    <w:rsid w:val="00B819D1"/>
    <w:rsid w:val="00B81B65"/>
    <w:rsid w:val="00B81F2B"/>
    <w:rsid w:val="00B82071"/>
    <w:rsid w:val="00B820B9"/>
    <w:rsid w:val="00B82B04"/>
    <w:rsid w:val="00B8359A"/>
    <w:rsid w:val="00B8360E"/>
    <w:rsid w:val="00B83B93"/>
    <w:rsid w:val="00B83CAD"/>
    <w:rsid w:val="00B842FD"/>
    <w:rsid w:val="00B8479E"/>
    <w:rsid w:val="00B849CA"/>
    <w:rsid w:val="00B84A00"/>
    <w:rsid w:val="00B84B6E"/>
    <w:rsid w:val="00B84D26"/>
    <w:rsid w:val="00B84D52"/>
    <w:rsid w:val="00B85B41"/>
    <w:rsid w:val="00B864AA"/>
    <w:rsid w:val="00B86574"/>
    <w:rsid w:val="00B86912"/>
    <w:rsid w:val="00B86BD3"/>
    <w:rsid w:val="00B8740F"/>
    <w:rsid w:val="00B874D3"/>
    <w:rsid w:val="00B879FC"/>
    <w:rsid w:val="00B87EF6"/>
    <w:rsid w:val="00B90494"/>
    <w:rsid w:val="00B90DFA"/>
    <w:rsid w:val="00B90F84"/>
    <w:rsid w:val="00B9119D"/>
    <w:rsid w:val="00B91B68"/>
    <w:rsid w:val="00B91E3D"/>
    <w:rsid w:val="00B92020"/>
    <w:rsid w:val="00B922DB"/>
    <w:rsid w:val="00B927AB"/>
    <w:rsid w:val="00B927B0"/>
    <w:rsid w:val="00B93B78"/>
    <w:rsid w:val="00B93B96"/>
    <w:rsid w:val="00B94069"/>
    <w:rsid w:val="00B94BFB"/>
    <w:rsid w:val="00B9524B"/>
    <w:rsid w:val="00B9543E"/>
    <w:rsid w:val="00B95450"/>
    <w:rsid w:val="00B9545F"/>
    <w:rsid w:val="00B95696"/>
    <w:rsid w:val="00B956D7"/>
    <w:rsid w:val="00B9571B"/>
    <w:rsid w:val="00B9644B"/>
    <w:rsid w:val="00B96899"/>
    <w:rsid w:val="00B968DE"/>
    <w:rsid w:val="00B96969"/>
    <w:rsid w:val="00B96C04"/>
    <w:rsid w:val="00B96F04"/>
    <w:rsid w:val="00B9754F"/>
    <w:rsid w:val="00B97586"/>
    <w:rsid w:val="00B976FB"/>
    <w:rsid w:val="00B97ADF"/>
    <w:rsid w:val="00B97C8A"/>
    <w:rsid w:val="00BA014E"/>
    <w:rsid w:val="00BA07FA"/>
    <w:rsid w:val="00BA082D"/>
    <w:rsid w:val="00BA0967"/>
    <w:rsid w:val="00BA0D04"/>
    <w:rsid w:val="00BA0ED7"/>
    <w:rsid w:val="00BA1065"/>
    <w:rsid w:val="00BA1393"/>
    <w:rsid w:val="00BA1500"/>
    <w:rsid w:val="00BA1743"/>
    <w:rsid w:val="00BA1C2C"/>
    <w:rsid w:val="00BA1E2B"/>
    <w:rsid w:val="00BA217B"/>
    <w:rsid w:val="00BA2765"/>
    <w:rsid w:val="00BA2A49"/>
    <w:rsid w:val="00BA34A0"/>
    <w:rsid w:val="00BA3952"/>
    <w:rsid w:val="00BA3CF9"/>
    <w:rsid w:val="00BA3EC1"/>
    <w:rsid w:val="00BA415E"/>
    <w:rsid w:val="00BA41B8"/>
    <w:rsid w:val="00BA41FC"/>
    <w:rsid w:val="00BA4309"/>
    <w:rsid w:val="00BA4430"/>
    <w:rsid w:val="00BA475F"/>
    <w:rsid w:val="00BA4815"/>
    <w:rsid w:val="00BA4826"/>
    <w:rsid w:val="00BA4941"/>
    <w:rsid w:val="00BA4CDE"/>
    <w:rsid w:val="00BA4FFD"/>
    <w:rsid w:val="00BA5021"/>
    <w:rsid w:val="00BA5715"/>
    <w:rsid w:val="00BA5810"/>
    <w:rsid w:val="00BA5EFB"/>
    <w:rsid w:val="00BA5F4B"/>
    <w:rsid w:val="00BA62B7"/>
    <w:rsid w:val="00BA6FF7"/>
    <w:rsid w:val="00BA7BF9"/>
    <w:rsid w:val="00BA7FF6"/>
    <w:rsid w:val="00BB0082"/>
    <w:rsid w:val="00BB05D4"/>
    <w:rsid w:val="00BB0DF6"/>
    <w:rsid w:val="00BB1410"/>
    <w:rsid w:val="00BB16EE"/>
    <w:rsid w:val="00BB2579"/>
    <w:rsid w:val="00BB25CE"/>
    <w:rsid w:val="00BB2CCD"/>
    <w:rsid w:val="00BB2EB0"/>
    <w:rsid w:val="00BB302D"/>
    <w:rsid w:val="00BB309A"/>
    <w:rsid w:val="00BB32D2"/>
    <w:rsid w:val="00BB3555"/>
    <w:rsid w:val="00BB3B81"/>
    <w:rsid w:val="00BB3BCF"/>
    <w:rsid w:val="00BB3EFE"/>
    <w:rsid w:val="00BB4BF9"/>
    <w:rsid w:val="00BB5166"/>
    <w:rsid w:val="00BB56D5"/>
    <w:rsid w:val="00BB5779"/>
    <w:rsid w:val="00BB59E1"/>
    <w:rsid w:val="00BB5A81"/>
    <w:rsid w:val="00BB6106"/>
    <w:rsid w:val="00BB6412"/>
    <w:rsid w:val="00BB649E"/>
    <w:rsid w:val="00BB681C"/>
    <w:rsid w:val="00BB7016"/>
    <w:rsid w:val="00BB74FE"/>
    <w:rsid w:val="00BB76C1"/>
    <w:rsid w:val="00BC012F"/>
    <w:rsid w:val="00BC03DC"/>
    <w:rsid w:val="00BC0639"/>
    <w:rsid w:val="00BC07ED"/>
    <w:rsid w:val="00BC1026"/>
    <w:rsid w:val="00BC179D"/>
    <w:rsid w:val="00BC1DF3"/>
    <w:rsid w:val="00BC2BEA"/>
    <w:rsid w:val="00BC2CA7"/>
    <w:rsid w:val="00BC3312"/>
    <w:rsid w:val="00BC357B"/>
    <w:rsid w:val="00BC3E6C"/>
    <w:rsid w:val="00BC42CD"/>
    <w:rsid w:val="00BC44FF"/>
    <w:rsid w:val="00BC4E78"/>
    <w:rsid w:val="00BC547B"/>
    <w:rsid w:val="00BC58B1"/>
    <w:rsid w:val="00BC5AEA"/>
    <w:rsid w:val="00BC6B4E"/>
    <w:rsid w:val="00BC6E4A"/>
    <w:rsid w:val="00BC6EFF"/>
    <w:rsid w:val="00BC7A11"/>
    <w:rsid w:val="00BD0178"/>
    <w:rsid w:val="00BD0A35"/>
    <w:rsid w:val="00BD0B82"/>
    <w:rsid w:val="00BD147C"/>
    <w:rsid w:val="00BD158E"/>
    <w:rsid w:val="00BD275E"/>
    <w:rsid w:val="00BD2B74"/>
    <w:rsid w:val="00BD2C83"/>
    <w:rsid w:val="00BD2C8D"/>
    <w:rsid w:val="00BD3693"/>
    <w:rsid w:val="00BD3B81"/>
    <w:rsid w:val="00BD3BB5"/>
    <w:rsid w:val="00BD3BBE"/>
    <w:rsid w:val="00BD3E6B"/>
    <w:rsid w:val="00BD3FB1"/>
    <w:rsid w:val="00BD4454"/>
    <w:rsid w:val="00BD4D9C"/>
    <w:rsid w:val="00BD4E7F"/>
    <w:rsid w:val="00BD53BB"/>
    <w:rsid w:val="00BD57F5"/>
    <w:rsid w:val="00BD5C10"/>
    <w:rsid w:val="00BD6354"/>
    <w:rsid w:val="00BD674C"/>
    <w:rsid w:val="00BD67F6"/>
    <w:rsid w:val="00BD6FC5"/>
    <w:rsid w:val="00BD73B4"/>
    <w:rsid w:val="00BD7AA5"/>
    <w:rsid w:val="00BE1506"/>
    <w:rsid w:val="00BE1568"/>
    <w:rsid w:val="00BE19DF"/>
    <w:rsid w:val="00BE1E3D"/>
    <w:rsid w:val="00BE1EEA"/>
    <w:rsid w:val="00BE215B"/>
    <w:rsid w:val="00BE2B30"/>
    <w:rsid w:val="00BE3553"/>
    <w:rsid w:val="00BE3E41"/>
    <w:rsid w:val="00BE4450"/>
    <w:rsid w:val="00BE4691"/>
    <w:rsid w:val="00BE4698"/>
    <w:rsid w:val="00BE4BCB"/>
    <w:rsid w:val="00BE55FB"/>
    <w:rsid w:val="00BE5663"/>
    <w:rsid w:val="00BE57AB"/>
    <w:rsid w:val="00BE5891"/>
    <w:rsid w:val="00BE63C1"/>
    <w:rsid w:val="00BE6703"/>
    <w:rsid w:val="00BE7625"/>
    <w:rsid w:val="00BE7690"/>
    <w:rsid w:val="00BE76CC"/>
    <w:rsid w:val="00BE7813"/>
    <w:rsid w:val="00BE7BAB"/>
    <w:rsid w:val="00BF0107"/>
    <w:rsid w:val="00BF04B7"/>
    <w:rsid w:val="00BF09D2"/>
    <w:rsid w:val="00BF0A60"/>
    <w:rsid w:val="00BF0F14"/>
    <w:rsid w:val="00BF130E"/>
    <w:rsid w:val="00BF1567"/>
    <w:rsid w:val="00BF1B3C"/>
    <w:rsid w:val="00BF1FF9"/>
    <w:rsid w:val="00BF24E2"/>
    <w:rsid w:val="00BF251C"/>
    <w:rsid w:val="00BF27C9"/>
    <w:rsid w:val="00BF2BCE"/>
    <w:rsid w:val="00BF2EE3"/>
    <w:rsid w:val="00BF36CA"/>
    <w:rsid w:val="00BF3A30"/>
    <w:rsid w:val="00BF4148"/>
    <w:rsid w:val="00BF4323"/>
    <w:rsid w:val="00BF4399"/>
    <w:rsid w:val="00BF4BF1"/>
    <w:rsid w:val="00BF533E"/>
    <w:rsid w:val="00BF53F3"/>
    <w:rsid w:val="00BF576E"/>
    <w:rsid w:val="00BF5F79"/>
    <w:rsid w:val="00BF60ED"/>
    <w:rsid w:val="00BF6F56"/>
    <w:rsid w:val="00BF74AB"/>
    <w:rsid w:val="00BF79E2"/>
    <w:rsid w:val="00BF7C6B"/>
    <w:rsid w:val="00BF7D80"/>
    <w:rsid w:val="00C00338"/>
    <w:rsid w:val="00C00BA9"/>
    <w:rsid w:val="00C010AE"/>
    <w:rsid w:val="00C01332"/>
    <w:rsid w:val="00C01890"/>
    <w:rsid w:val="00C01B11"/>
    <w:rsid w:val="00C01B97"/>
    <w:rsid w:val="00C01BD2"/>
    <w:rsid w:val="00C021E8"/>
    <w:rsid w:val="00C022B9"/>
    <w:rsid w:val="00C026BC"/>
    <w:rsid w:val="00C0297B"/>
    <w:rsid w:val="00C02C96"/>
    <w:rsid w:val="00C0310F"/>
    <w:rsid w:val="00C03665"/>
    <w:rsid w:val="00C03DB0"/>
    <w:rsid w:val="00C03FE3"/>
    <w:rsid w:val="00C0416D"/>
    <w:rsid w:val="00C04473"/>
    <w:rsid w:val="00C04C87"/>
    <w:rsid w:val="00C04DFE"/>
    <w:rsid w:val="00C05093"/>
    <w:rsid w:val="00C051A5"/>
    <w:rsid w:val="00C053B6"/>
    <w:rsid w:val="00C059FD"/>
    <w:rsid w:val="00C05D1D"/>
    <w:rsid w:val="00C060E9"/>
    <w:rsid w:val="00C06C77"/>
    <w:rsid w:val="00C0720A"/>
    <w:rsid w:val="00C073FB"/>
    <w:rsid w:val="00C0743B"/>
    <w:rsid w:val="00C07678"/>
    <w:rsid w:val="00C076D4"/>
    <w:rsid w:val="00C077B9"/>
    <w:rsid w:val="00C07A07"/>
    <w:rsid w:val="00C07BED"/>
    <w:rsid w:val="00C07CAF"/>
    <w:rsid w:val="00C100DB"/>
    <w:rsid w:val="00C1044F"/>
    <w:rsid w:val="00C10AF0"/>
    <w:rsid w:val="00C10C1F"/>
    <w:rsid w:val="00C11202"/>
    <w:rsid w:val="00C114E7"/>
    <w:rsid w:val="00C11A10"/>
    <w:rsid w:val="00C11AAC"/>
    <w:rsid w:val="00C122DE"/>
    <w:rsid w:val="00C12E0C"/>
    <w:rsid w:val="00C13288"/>
    <w:rsid w:val="00C133D3"/>
    <w:rsid w:val="00C133D9"/>
    <w:rsid w:val="00C1409B"/>
    <w:rsid w:val="00C14551"/>
    <w:rsid w:val="00C14634"/>
    <w:rsid w:val="00C14B3D"/>
    <w:rsid w:val="00C1529A"/>
    <w:rsid w:val="00C153CB"/>
    <w:rsid w:val="00C1557B"/>
    <w:rsid w:val="00C155D1"/>
    <w:rsid w:val="00C15B53"/>
    <w:rsid w:val="00C15B61"/>
    <w:rsid w:val="00C15BAD"/>
    <w:rsid w:val="00C161D3"/>
    <w:rsid w:val="00C1678D"/>
    <w:rsid w:val="00C16C78"/>
    <w:rsid w:val="00C16E15"/>
    <w:rsid w:val="00C177F3"/>
    <w:rsid w:val="00C20071"/>
    <w:rsid w:val="00C2017B"/>
    <w:rsid w:val="00C2093E"/>
    <w:rsid w:val="00C209D3"/>
    <w:rsid w:val="00C20A42"/>
    <w:rsid w:val="00C20C01"/>
    <w:rsid w:val="00C2106F"/>
    <w:rsid w:val="00C21C5C"/>
    <w:rsid w:val="00C21CF2"/>
    <w:rsid w:val="00C22117"/>
    <w:rsid w:val="00C2247E"/>
    <w:rsid w:val="00C2291E"/>
    <w:rsid w:val="00C22944"/>
    <w:rsid w:val="00C22D7D"/>
    <w:rsid w:val="00C22FBA"/>
    <w:rsid w:val="00C23092"/>
    <w:rsid w:val="00C2315A"/>
    <w:rsid w:val="00C235F8"/>
    <w:rsid w:val="00C238D6"/>
    <w:rsid w:val="00C24173"/>
    <w:rsid w:val="00C242AC"/>
    <w:rsid w:val="00C24A99"/>
    <w:rsid w:val="00C24C3A"/>
    <w:rsid w:val="00C251A4"/>
    <w:rsid w:val="00C2541C"/>
    <w:rsid w:val="00C25457"/>
    <w:rsid w:val="00C257B0"/>
    <w:rsid w:val="00C25B5C"/>
    <w:rsid w:val="00C25E69"/>
    <w:rsid w:val="00C26B2A"/>
    <w:rsid w:val="00C26E76"/>
    <w:rsid w:val="00C270E3"/>
    <w:rsid w:val="00C27189"/>
    <w:rsid w:val="00C2732C"/>
    <w:rsid w:val="00C27A58"/>
    <w:rsid w:val="00C27AB6"/>
    <w:rsid w:val="00C27BE8"/>
    <w:rsid w:val="00C305D0"/>
    <w:rsid w:val="00C316F0"/>
    <w:rsid w:val="00C31834"/>
    <w:rsid w:val="00C31B3E"/>
    <w:rsid w:val="00C31CB5"/>
    <w:rsid w:val="00C31E2A"/>
    <w:rsid w:val="00C31F38"/>
    <w:rsid w:val="00C325B1"/>
    <w:rsid w:val="00C32DE2"/>
    <w:rsid w:val="00C33165"/>
    <w:rsid w:val="00C334C9"/>
    <w:rsid w:val="00C335CF"/>
    <w:rsid w:val="00C34234"/>
    <w:rsid w:val="00C3428F"/>
    <w:rsid w:val="00C34328"/>
    <w:rsid w:val="00C344F3"/>
    <w:rsid w:val="00C34664"/>
    <w:rsid w:val="00C35056"/>
    <w:rsid w:val="00C35066"/>
    <w:rsid w:val="00C35522"/>
    <w:rsid w:val="00C35F10"/>
    <w:rsid w:val="00C35F5C"/>
    <w:rsid w:val="00C3647C"/>
    <w:rsid w:val="00C36624"/>
    <w:rsid w:val="00C367C9"/>
    <w:rsid w:val="00C36D24"/>
    <w:rsid w:val="00C370AA"/>
    <w:rsid w:val="00C3712C"/>
    <w:rsid w:val="00C377C5"/>
    <w:rsid w:val="00C3799E"/>
    <w:rsid w:val="00C37F5D"/>
    <w:rsid w:val="00C405AD"/>
    <w:rsid w:val="00C40791"/>
    <w:rsid w:val="00C4088E"/>
    <w:rsid w:val="00C4091C"/>
    <w:rsid w:val="00C409EC"/>
    <w:rsid w:val="00C40A94"/>
    <w:rsid w:val="00C40CD0"/>
    <w:rsid w:val="00C40D04"/>
    <w:rsid w:val="00C40EF4"/>
    <w:rsid w:val="00C40F74"/>
    <w:rsid w:val="00C41573"/>
    <w:rsid w:val="00C417D7"/>
    <w:rsid w:val="00C4187A"/>
    <w:rsid w:val="00C422AB"/>
    <w:rsid w:val="00C42371"/>
    <w:rsid w:val="00C42380"/>
    <w:rsid w:val="00C42794"/>
    <w:rsid w:val="00C427E0"/>
    <w:rsid w:val="00C42EC3"/>
    <w:rsid w:val="00C43E5B"/>
    <w:rsid w:val="00C440DD"/>
    <w:rsid w:val="00C4414C"/>
    <w:rsid w:val="00C44538"/>
    <w:rsid w:val="00C44759"/>
    <w:rsid w:val="00C449F5"/>
    <w:rsid w:val="00C44F34"/>
    <w:rsid w:val="00C4509E"/>
    <w:rsid w:val="00C45311"/>
    <w:rsid w:val="00C45359"/>
    <w:rsid w:val="00C4557E"/>
    <w:rsid w:val="00C45F42"/>
    <w:rsid w:val="00C45FA1"/>
    <w:rsid w:val="00C467B6"/>
    <w:rsid w:val="00C46D18"/>
    <w:rsid w:val="00C46D72"/>
    <w:rsid w:val="00C46EF1"/>
    <w:rsid w:val="00C4702C"/>
    <w:rsid w:val="00C475FE"/>
    <w:rsid w:val="00C47C62"/>
    <w:rsid w:val="00C47EB9"/>
    <w:rsid w:val="00C503A6"/>
    <w:rsid w:val="00C503D9"/>
    <w:rsid w:val="00C5075D"/>
    <w:rsid w:val="00C51322"/>
    <w:rsid w:val="00C51668"/>
    <w:rsid w:val="00C51D29"/>
    <w:rsid w:val="00C52528"/>
    <w:rsid w:val="00C5252C"/>
    <w:rsid w:val="00C5270F"/>
    <w:rsid w:val="00C5291E"/>
    <w:rsid w:val="00C53001"/>
    <w:rsid w:val="00C533ED"/>
    <w:rsid w:val="00C5344E"/>
    <w:rsid w:val="00C5345F"/>
    <w:rsid w:val="00C54205"/>
    <w:rsid w:val="00C54894"/>
    <w:rsid w:val="00C54DC1"/>
    <w:rsid w:val="00C55471"/>
    <w:rsid w:val="00C5572B"/>
    <w:rsid w:val="00C5577C"/>
    <w:rsid w:val="00C55DDE"/>
    <w:rsid w:val="00C55F66"/>
    <w:rsid w:val="00C56712"/>
    <w:rsid w:val="00C56A44"/>
    <w:rsid w:val="00C56BC5"/>
    <w:rsid w:val="00C56D62"/>
    <w:rsid w:val="00C57073"/>
    <w:rsid w:val="00C576F4"/>
    <w:rsid w:val="00C5798D"/>
    <w:rsid w:val="00C6098C"/>
    <w:rsid w:val="00C60B57"/>
    <w:rsid w:val="00C60E53"/>
    <w:rsid w:val="00C60FC4"/>
    <w:rsid w:val="00C61077"/>
    <w:rsid w:val="00C61730"/>
    <w:rsid w:val="00C61C1F"/>
    <w:rsid w:val="00C61D69"/>
    <w:rsid w:val="00C61D77"/>
    <w:rsid w:val="00C61FCB"/>
    <w:rsid w:val="00C621AD"/>
    <w:rsid w:val="00C621DE"/>
    <w:rsid w:val="00C62228"/>
    <w:rsid w:val="00C62356"/>
    <w:rsid w:val="00C62AB3"/>
    <w:rsid w:val="00C63338"/>
    <w:rsid w:val="00C63441"/>
    <w:rsid w:val="00C63887"/>
    <w:rsid w:val="00C6390B"/>
    <w:rsid w:val="00C63C30"/>
    <w:rsid w:val="00C63D3E"/>
    <w:rsid w:val="00C64027"/>
    <w:rsid w:val="00C641BE"/>
    <w:rsid w:val="00C646C2"/>
    <w:rsid w:val="00C64A73"/>
    <w:rsid w:val="00C64F49"/>
    <w:rsid w:val="00C65107"/>
    <w:rsid w:val="00C65289"/>
    <w:rsid w:val="00C65548"/>
    <w:rsid w:val="00C65607"/>
    <w:rsid w:val="00C659DA"/>
    <w:rsid w:val="00C65E24"/>
    <w:rsid w:val="00C65EAA"/>
    <w:rsid w:val="00C664DD"/>
    <w:rsid w:val="00C664F9"/>
    <w:rsid w:val="00C669FB"/>
    <w:rsid w:val="00C66C44"/>
    <w:rsid w:val="00C67264"/>
    <w:rsid w:val="00C675CA"/>
    <w:rsid w:val="00C67922"/>
    <w:rsid w:val="00C67F13"/>
    <w:rsid w:val="00C67F18"/>
    <w:rsid w:val="00C701CC"/>
    <w:rsid w:val="00C7033A"/>
    <w:rsid w:val="00C70489"/>
    <w:rsid w:val="00C706B7"/>
    <w:rsid w:val="00C70933"/>
    <w:rsid w:val="00C70A8D"/>
    <w:rsid w:val="00C70CBB"/>
    <w:rsid w:val="00C70E69"/>
    <w:rsid w:val="00C70ED1"/>
    <w:rsid w:val="00C711BA"/>
    <w:rsid w:val="00C718E2"/>
    <w:rsid w:val="00C71F0A"/>
    <w:rsid w:val="00C72739"/>
    <w:rsid w:val="00C7284F"/>
    <w:rsid w:val="00C72924"/>
    <w:rsid w:val="00C729B5"/>
    <w:rsid w:val="00C729F2"/>
    <w:rsid w:val="00C72FD0"/>
    <w:rsid w:val="00C733FA"/>
    <w:rsid w:val="00C7388C"/>
    <w:rsid w:val="00C739AC"/>
    <w:rsid w:val="00C73BA4"/>
    <w:rsid w:val="00C74259"/>
    <w:rsid w:val="00C742FC"/>
    <w:rsid w:val="00C749C9"/>
    <w:rsid w:val="00C74E70"/>
    <w:rsid w:val="00C75343"/>
    <w:rsid w:val="00C75E38"/>
    <w:rsid w:val="00C768F6"/>
    <w:rsid w:val="00C769C9"/>
    <w:rsid w:val="00C77204"/>
    <w:rsid w:val="00C7743F"/>
    <w:rsid w:val="00C774C5"/>
    <w:rsid w:val="00C77899"/>
    <w:rsid w:val="00C77978"/>
    <w:rsid w:val="00C77B7E"/>
    <w:rsid w:val="00C77C76"/>
    <w:rsid w:val="00C77EFC"/>
    <w:rsid w:val="00C80409"/>
    <w:rsid w:val="00C8149D"/>
    <w:rsid w:val="00C81A63"/>
    <w:rsid w:val="00C81C3E"/>
    <w:rsid w:val="00C81D05"/>
    <w:rsid w:val="00C81F2A"/>
    <w:rsid w:val="00C823D1"/>
    <w:rsid w:val="00C82429"/>
    <w:rsid w:val="00C82592"/>
    <w:rsid w:val="00C82938"/>
    <w:rsid w:val="00C82B70"/>
    <w:rsid w:val="00C82EBB"/>
    <w:rsid w:val="00C83198"/>
    <w:rsid w:val="00C8326C"/>
    <w:rsid w:val="00C83A85"/>
    <w:rsid w:val="00C83CC7"/>
    <w:rsid w:val="00C83F4D"/>
    <w:rsid w:val="00C84401"/>
    <w:rsid w:val="00C845DD"/>
    <w:rsid w:val="00C846D8"/>
    <w:rsid w:val="00C849CF"/>
    <w:rsid w:val="00C84D5D"/>
    <w:rsid w:val="00C84FE1"/>
    <w:rsid w:val="00C8540A"/>
    <w:rsid w:val="00C854B0"/>
    <w:rsid w:val="00C857C3"/>
    <w:rsid w:val="00C85D3E"/>
    <w:rsid w:val="00C85D53"/>
    <w:rsid w:val="00C85E6A"/>
    <w:rsid w:val="00C85E8F"/>
    <w:rsid w:val="00C863FE"/>
    <w:rsid w:val="00C86633"/>
    <w:rsid w:val="00C86997"/>
    <w:rsid w:val="00C86D8B"/>
    <w:rsid w:val="00C86E07"/>
    <w:rsid w:val="00C87D8F"/>
    <w:rsid w:val="00C87E99"/>
    <w:rsid w:val="00C90796"/>
    <w:rsid w:val="00C90F32"/>
    <w:rsid w:val="00C910C4"/>
    <w:rsid w:val="00C910FD"/>
    <w:rsid w:val="00C91102"/>
    <w:rsid w:val="00C91290"/>
    <w:rsid w:val="00C9131C"/>
    <w:rsid w:val="00C9195C"/>
    <w:rsid w:val="00C91A26"/>
    <w:rsid w:val="00C91FD9"/>
    <w:rsid w:val="00C93218"/>
    <w:rsid w:val="00C93448"/>
    <w:rsid w:val="00C934B2"/>
    <w:rsid w:val="00C9350F"/>
    <w:rsid w:val="00C93A4A"/>
    <w:rsid w:val="00C93CDD"/>
    <w:rsid w:val="00C93E39"/>
    <w:rsid w:val="00C943F4"/>
    <w:rsid w:val="00C94D2E"/>
    <w:rsid w:val="00C951A0"/>
    <w:rsid w:val="00C95305"/>
    <w:rsid w:val="00C95520"/>
    <w:rsid w:val="00C95614"/>
    <w:rsid w:val="00C95B16"/>
    <w:rsid w:val="00C960D6"/>
    <w:rsid w:val="00C96AF9"/>
    <w:rsid w:val="00C97294"/>
    <w:rsid w:val="00C97928"/>
    <w:rsid w:val="00CA0B81"/>
    <w:rsid w:val="00CA0D2F"/>
    <w:rsid w:val="00CA0D9A"/>
    <w:rsid w:val="00CA0FA6"/>
    <w:rsid w:val="00CA1C95"/>
    <w:rsid w:val="00CA1D77"/>
    <w:rsid w:val="00CA220C"/>
    <w:rsid w:val="00CA2351"/>
    <w:rsid w:val="00CA24DA"/>
    <w:rsid w:val="00CA256E"/>
    <w:rsid w:val="00CA28A3"/>
    <w:rsid w:val="00CA2954"/>
    <w:rsid w:val="00CA295B"/>
    <w:rsid w:val="00CA2E39"/>
    <w:rsid w:val="00CA2E3C"/>
    <w:rsid w:val="00CA3075"/>
    <w:rsid w:val="00CA329A"/>
    <w:rsid w:val="00CA3409"/>
    <w:rsid w:val="00CA394E"/>
    <w:rsid w:val="00CA3F79"/>
    <w:rsid w:val="00CA4634"/>
    <w:rsid w:val="00CA48F0"/>
    <w:rsid w:val="00CA4B04"/>
    <w:rsid w:val="00CA51DE"/>
    <w:rsid w:val="00CA56AF"/>
    <w:rsid w:val="00CA5B94"/>
    <w:rsid w:val="00CA6898"/>
    <w:rsid w:val="00CA6912"/>
    <w:rsid w:val="00CA6A31"/>
    <w:rsid w:val="00CA6BBB"/>
    <w:rsid w:val="00CA71E3"/>
    <w:rsid w:val="00CA748A"/>
    <w:rsid w:val="00CA74B8"/>
    <w:rsid w:val="00CA7832"/>
    <w:rsid w:val="00CA7893"/>
    <w:rsid w:val="00CB010B"/>
    <w:rsid w:val="00CB0116"/>
    <w:rsid w:val="00CB06B4"/>
    <w:rsid w:val="00CB07C4"/>
    <w:rsid w:val="00CB0E80"/>
    <w:rsid w:val="00CB0E98"/>
    <w:rsid w:val="00CB11FD"/>
    <w:rsid w:val="00CB1473"/>
    <w:rsid w:val="00CB16DB"/>
    <w:rsid w:val="00CB2111"/>
    <w:rsid w:val="00CB2493"/>
    <w:rsid w:val="00CB2684"/>
    <w:rsid w:val="00CB2866"/>
    <w:rsid w:val="00CB302E"/>
    <w:rsid w:val="00CB3316"/>
    <w:rsid w:val="00CB35D0"/>
    <w:rsid w:val="00CB3BCD"/>
    <w:rsid w:val="00CB3CB4"/>
    <w:rsid w:val="00CB3E10"/>
    <w:rsid w:val="00CB4288"/>
    <w:rsid w:val="00CB465A"/>
    <w:rsid w:val="00CB4D9B"/>
    <w:rsid w:val="00CB4E65"/>
    <w:rsid w:val="00CB4FEA"/>
    <w:rsid w:val="00CB578D"/>
    <w:rsid w:val="00CB5816"/>
    <w:rsid w:val="00CB5AD2"/>
    <w:rsid w:val="00CB5B5A"/>
    <w:rsid w:val="00CB61DD"/>
    <w:rsid w:val="00CB6299"/>
    <w:rsid w:val="00CB6471"/>
    <w:rsid w:val="00CB67B7"/>
    <w:rsid w:val="00CB6C4F"/>
    <w:rsid w:val="00CB7309"/>
    <w:rsid w:val="00CB75B4"/>
    <w:rsid w:val="00CB7C2A"/>
    <w:rsid w:val="00CB7C51"/>
    <w:rsid w:val="00CB7F0A"/>
    <w:rsid w:val="00CC013E"/>
    <w:rsid w:val="00CC01DE"/>
    <w:rsid w:val="00CC023B"/>
    <w:rsid w:val="00CC075B"/>
    <w:rsid w:val="00CC0815"/>
    <w:rsid w:val="00CC09D1"/>
    <w:rsid w:val="00CC0DE6"/>
    <w:rsid w:val="00CC108B"/>
    <w:rsid w:val="00CC19AE"/>
    <w:rsid w:val="00CC1E98"/>
    <w:rsid w:val="00CC207D"/>
    <w:rsid w:val="00CC249F"/>
    <w:rsid w:val="00CC2749"/>
    <w:rsid w:val="00CC2A30"/>
    <w:rsid w:val="00CC2F15"/>
    <w:rsid w:val="00CC34C7"/>
    <w:rsid w:val="00CC3897"/>
    <w:rsid w:val="00CC4166"/>
    <w:rsid w:val="00CC4C88"/>
    <w:rsid w:val="00CC517C"/>
    <w:rsid w:val="00CC5754"/>
    <w:rsid w:val="00CC584B"/>
    <w:rsid w:val="00CC62BD"/>
    <w:rsid w:val="00CC6554"/>
    <w:rsid w:val="00CC6F66"/>
    <w:rsid w:val="00CC70D1"/>
    <w:rsid w:val="00CC73FF"/>
    <w:rsid w:val="00CC76C9"/>
    <w:rsid w:val="00CC7823"/>
    <w:rsid w:val="00CC7C09"/>
    <w:rsid w:val="00CD0320"/>
    <w:rsid w:val="00CD0844"/>
    <w:rsid w:val="00CD08EE"/>
    <w:rsid w:val="00CD1096"/>
    <w:rsid w:val="00CD16A5"/>
    <w:rsid w:val="00CD20EB"/>
    <w:rsid w:val="00CD22C2"/>
    <w:rsid w:val="00CD295D"/>
    <w:rsid w:val="00CD2CC1"/>
    <w:rsid w:val="00CD2E94"/>
    <w:rsid w:val="00CD36E3"/>
    <w:rsid w:val="00CD37E3"/>
    <w:rsid w:val="00CD3D50"/>
    <w:rsid w:val="00CD3E5A"/>
    <w:rsid w:val="00CD4E57"/>
    <w:rsid w:val="00CD4E76"/>
    <w:rsid w:val="00CD5883"/>
    <w:rsid w:val="00CD5BA0"/>
    <w:rsid w:val="00CD5E40"/>
    <w:rsid w:val="00CD608E"/>
    <w:rsid w:val="00CD61B9"/>
    <w:rsid w:val="00CD61C2"/>
    <w:rsid w:val="00CD62B6"/>
    <w:rsid w:val="00CD65FA"/>
    <w:rsid w:val="00CD6E26"/>
    <w:rsid w:val="00CD700B"/>
    <w:rsid w:val="00CD7DEB"/>
    <w:rsid w:val="00CE0AA2"/>
    <w:rsid w:val="00CE0B28"/>
    <w:rsid w:val="00CE0C76"/>
    <w:rsid w:val="00CE0DE5"/>
    <w:rsid w:val="00CE127E"/>
    <w:rsid w:val="00CE189A"/>
    <w:rsid w:val="00CE1F64"/>
    <w:rsid w:val="00CE202E"/>
    <w:rsid w:val="00CE2207"/>
    <w:rsid w:val="00CE230A"/>
    <w:rsid w:val="00CE2FE4"/>
    <w:rsid w:val="00CE31AE"/>
    <w:rsid w:val="00CE31D1"/>
    <w:rsid w:val="00CE32C0"/>
    <w:rsid w:val="00CE3B65"/>
    <w:rsid w:val="00CE3D00"/>
    <w:rsid w:val="00CE3DE8"/>
    <w:rsid w:val="00CE412C"/>
    <w:rsid w:val="00CE4E16"/>
    <w:rsid w:val="00CE4F69"/>
    <w:rsid w:val="00CE5575"/>
    <w:rsid w:val="00CE57B3"/>
    <w:rsid w:val="00CE59CE"/>
    <w:rsid w:val="00CE5AB5"/>
    <w:rsid w:val="00CE6752"/>
    <w:rsid w:val="00CE6913"/>
    <w:rsid w:val="00CE6A21"/>
    <w:rsid w:val="00CE6BA1"/>
    <w:rsid w:val="00CE7A61"/>
    <w:rsid w:val="00CE7D83"/>
    <w:rsid w:val="00CE7E34"/>
    <w:rsid w:val="00CF0549"/>
    <w:rsid w:val="00CF06F6"/>
    <w:rsid w:val="00CF0A65"/>
    <w:rsid w:val="00CF0AB2"/>
    <w:rsid w:val="00CF113A"/>
    <w:rsid w:val="00CF1444"/>
    <w:rsid w:val="00CF1A39"/>
    <w:rsid w:val="00CF20AA"/>
    <w:rsid w:val="00CF20E7"/>
    <w:rsid w:val="00CF25A8"/>
    <w:rsid w:val="00CF27B3"/>
    <w:rsid w:val="00CF2A0D"/>
    <w:rsid w:val="00CF2CA5"/>
    <w:rsid w:val="00CF2DA9"/>
    <w:rsid w:val="00CF2E5C"/>
    <w:rsid w:val="00CF3062"/>
    <w:rsid w:val="00CF354D"/>
    <w:rsid w:val="00CF3998"/>
    <w:rsid w:val="00CF3CD0"/>
    <w:rsid w:val="00CF3FF4"/>
    <w:rsid w:val="00CF413A"/>
    <w:rsid w:val="00CF43CB"/>
    <w:rsid w:val="00CF4F6D"/>
    <w:rsid w:val="00CF5259"/>
    <w:rsid w:val="00CF532D"/>
    <w:rsid w:val="00CF56DB"/>
    <w:rsid w:val="00CF5ACE"/>
    <w:rsid w:val="00CF5BDE"/>
    <w:rsid w:val="00CF5D58"/>
    <w:rsid w:val="00CF5DE4"/>
    <w:rsid w:val="00CF6631"/>
    <w:rsid w:val="00CF6838"/>
    <w:rsid w:val="00CF692A"/>
    <w:rsid w:val="00CF6A28"/>
    <w:rsid w:val="00CF6CB0"/>
    <w:rsid w:val="00CF6F43"/>
    <w:rsid w:val="00CF6FED"/>
    <w:rsid w:val="00CF7A1F"/>
    <w:rsid w:val="00CF7E00"/>
    <w:rsid w:val="00CF7E11"/>
    <w:rsid w:val="00D00013"/>
    <w:rsid w:val="00D000DF"/>
    <w:rsid w:val="00D00222"/>
    <w:rsid w:val="00D003E4"/>
    <w:rsid w:val="00D006FC"/>
    <w:rsid w:val="00D00AFE"/>
    <w:rsid w:val="00D0113F"/>
    <w:rsid w:val="00D012EE"/>
    <w:rsid w:val="00D0159F"/>
    <w:rsid w:val="00D0219C"/>
    <w:rsid w:val="00D028FC"/>
    <w:rsid w:val="00D02DBD"/>
    <w:rsid w:val="00D0309C"/>
    <w:rsid w:val="00D0314A"/>
    <w:rsid w:val="00D0346F"/>
    <w:rsid w:val="00D03961"/>
    <w:rsid w:val="00D03B89"/>
    <w:rsid w:val="00D03BD8"/>
    <w:rsid w:val="00D03C26"/>
    <w:rsid w:val="00D0467F"/>
    <w:rsid w:val="00D049C3"/>
    <w:rsid w:val="00D04D31"/>
    <w:rsid w:val="00D051ED"/>
    <w:rsid w:val="00D05486"/>
    <w:rsid w:val="00D05597"/>
    <w:rsid w:val="00D0579A"/>
    <w:rsid w:val="00D05BAE"/>
    <w:rsid w:val="00D05EC6"/>
    <w:rsid w:val="00D06350"/>
    <w:rsid w:val="00D06626"/>
    <w:rsid w:val="00D06767"/>
    <w:rsid w:val="00D06D50"/>
    <w:rsid w:val="00D06E1F"/>
    <w:rsid w:val="00D07183"/>
    <w:rsid w:val="00D0723C"/>
    <w:rsid w:val="00D07A09"/>
    <w:rsid w:val="00D07E31"/>
    <w:rsid w:val="00D103EE"/>
    <w:rsid w:val="00D10558"/>
    <w:rsid w:val="00D107A2"/>
    <w:rsid w:val="00D107AE"/>
    <w:rsid w:val="00D10A31"/>
    <w:rsid w:val="00D10CCC"/>
    <w:rsid w:val="00D10F8E"/>
    <w:rsid w:val="00D116F2"/>
    <w:rsid w:val="00D11DD7"/>
    <w:rsid w:val="00D11F20"/>
    <w:rsid w:val="00D122BF"/>
    <w:rsid w:val="00D12316"/>
    <w:rsid w:val="00D12852"/>
    <w:rsid w:val="00D1293A"/>
    <w:rsid w:val="00D12B4D"/>
    <w:rsid w:val="00D12F44"/>
    <w:rsid w:val="00D137EC"/>
    <w:rsid w:val="00D13A25"/>
    <w:rsid w:val="00D13A9E"/>
    <w:rsid w:val="00D13BEA"/>
    <w:rsid w:val="00D13DE3"/>
    <w:rsid w:val="00D13EA3"/>
    <w:rsid w:val="00D1422B"/>
    <w:rsid w:val="00D147BF"/>
    <w:rsid w:val="00D14F48"/>
    <w:rsid w:val="00D14F91"/>
    <w:rsid w:val="00D152BB"/>
    <w:rsid w:val="00D154E9"/>
    <w:rsid w:val="00D15510"/>
    <w:rsid w:val="00D15E6F"/>
    <w:rsid w:val="00D1611F"/>
    <w:rsid w:val="00D161CF"/>
    <w:rsid w:val="00D16274"/>
    <w:rsid w:val="00D162B1"/>
    <w:rsid w:val="00D164FB"/>
    <w:rsid w:val="00D16808"/>
    <w:rsid w:val="00D16C33"/>
    <w:rsid w:val="00D16DF6"/>
    <w:rsid w:val="00D1715D"/>
    <w:rsid w:val="00D17475"/>
    <w:rsid w:val="00D178C8"/>
    <w:rsid w:val="00D17B86"/>
    <w:rsid w:val="00D17DB3"/>
    <w:rsid w:val="00D17E1B"/>
    <w:rsid w:val="00D201E0"/>
    <w:rsid w:val="00D203E8"/>
    <w:rsid w:val="00D2041E"/>
    <w:rsid w:val="00D205B3"/>
    <w:rsid w:val="00D2097A"/>
    <w:rsid w:val="00D210F9"/>
    <w:rsid w:val="00D212B2"/>
    <w:rsid w:val="00D21699"/>
    <w:rsid w:val="00D21A4B"/>
    <w:rsid w:val="00D21E34"/>
    <w:rsid w:val="00D22486"/>
    <w:rsid w:val="00D22527"/>
    <w:rsid w:val="00D22799"/>
    <w:rsid w:val="00D22E0D"/>
    <w:rsid w:val="00D23235"/>
    <w:rsid w:val="00D23358"/>
    <w:rsid w:val="00D2357E"/>
    <w:rsid w:val="00D23771"/>
    <w:rsid w:val="00D23D06"/>
    <w:rsid w:val="00D23EE6"/>
    <w:rsid w:val="00D241EC"/>
    <w:rsid w:val="00D24275"/>
    <w:rsid w:val="00D242E6"/>
    <w:rsid w:val="00D247A3"/>
    <w:rsid w:val="00D247ED"/>
    <w:rsid w:val="00D250E2"/>
    <w:rsid w:val="00D250ED"/>
    <w:rsid w:val="00D25443"/>
    <w:rsid w:val="00D2554A"/>
    <w:rsid w:val="00D25B0F"/>
    <w:rsid w:val="00D25E73"/>
    <w:rsid w:val="00D263E3"/>
    <w:rsid w:val="00D266C3"/>
    <w:rsid w:val="00D26813"/>
    <w:rsid w:val="00D26C6C"/>
    <w:rsid w:val="00D279D9"/>
    <w:rsid w:val="00D27BB8"/>
    <w:rsid w:val="00D27CD2"/>
    <w:rsid w:val="00D27EFA"/>
    <w:rsid w:val="00D3006F"/>
    <w:rsid w:val="00D30671"/>
    <w:rsid w:val="00D30867"/>
    <w:rsid w:val="00D30E84"/>
    <w:rsid w:val="00D3110A"/>
    <w:rsid w:val="00D313EF"/>
    <w:rsid w:val="00D31532"/>
    <w:rsid w:val="00D335B5"/>
    <w:rsid w:val="00D33693"/>
    <w:rsid w:val="00D33715"/>
    <w:rsid w:val="00D33800"/>
    <w:rsid w:val="00D33A37"/>
    <w:rsid w:val="00D33D22"/>
    <w:rsid w:val="00D33DEA"/>
    <w:rsid w:val="00D3438D"/>
    <w:rsid w:val="00D34637"/>
    <w:rsid w:val="00D346EB"/>
    <w:rsid w:val="00D34C1C"/>
    <w:rsid w:val="00D35B9E"/>
    <w:rsid w:val="00D35C59"/>
    <w:rsid w:val="00D35DEC"/>
    <w:rsid w:val="00D35E2E"/>
    <w:rsid w:val="00D35FF8"/>
    <w:rsid w:val="00D360F5"/>
    <w:rsid w:val="00D36220"/>
    <w:rsid w:val="00D3646B"/>
    <w:rsid w:val="00D366AD"/>
    <w:rsid w:val="00D367DF"/>
    <w:rsid w:val="00D36D1F"/>
    <w:rsid w:val="00D374F7"/>
    <w:rsid w:val="00D376CC"/>
    <w:rsid w:val="00D37AC3"/>
    <w:rsid w:val="00D37C92"/>
    <w:rsid w:val="00D37DF1"/>
    <w:rsid w:val="00D37DFF"/>
    <w:rsid w:val="00D37E6E"/>
    <w:rsid w:val="00D37EAA"/>
    <w:rsid w:val="00D40130"/>
    <w:rsid w:val="00D40699"/>
    <w:rsid w:val="00D40DF7"/>
    <w:rsid w:val="00D412D7"/>
    <w:rsid w:val="00D416D1"/>
    <w:rsid w:val="00D41C99"/>
    <w:rsid w:val="00D42AD9"/>
    <w:rsid w:val="00D42AE1"/>
    <w:rsid w:val="00D42EDF"/>
    <w:rsid w:val="00D430A2"/>
    <w:rsid w:val="00D432BD"/>
    <w:rsid w:val="00D43570"/>
    <w:rsid w:val="00D43A80"/>
    <w:rsid w:val="00D43B91"/>
    <w:rsid w:val="00D43C0C"/>
    <w:rsid w:val="00D4543F"/>
    <w:rsid w:val="00D4587F"/>
    <w:rsid w:val="00D4633D"/>
    <w:rsid w:val="00D46A98"/>
    <w:rsid w:val="00D47904"/>
    <w:rsid w:val="00D47D40"/>
    <w:rsid w:val="00D50141"/>
    <w:rsid w:val="00D50AA3"/>
    <w:rsid w:val="00D511B1"/>
    <w:rsid w:val="00D5126C"/>
    <w:rsid w:val="00D512D8"/>
    <w:rsid w:val="00D51C86"/>
    <w:rsid w:val="00D5212F"/>
    <w:rsid w:val="00D52FEE"/>
    <w:rsid w:val="00D5309C"/>
    <w:rsid w:val="00D5338E"/>
    <w:rsid w:val="00D5370D"/>
    <w:rsid w:val="00D53BF7"/>
    <w:rsid w:val="00D5412E"/>
    <w:rsid w:val="00D54A21"/>
    <w:rsid w:val="00D54A66"/>
    <w:rsid w:val="00D54AB7"/>
    <w:rsid w:val="00D54C7E"/>
    <w:rsid w:val="00D551CE"/>
    <w:rsid w:val="00D552BD"/>
    <w:rsid w:val="00D5565D"/>
    <w:rsid w:val="00D556DE"/>
    <w:rsid w:val="00D55821"/>
    <w:rsid w:val="00D55891"/>
    <w:rsid w:val="00D55974"/>
    <w:rsid w:val="00D56139"/>
    <w:rsid w:val="00D56712"/>
    <w:rsid w:val="00D56785"/>
    <w:rsid w:val="00D5689F"/>
    <w:rsid w:val="00D56928"/>
    <w:rsid w:val="00D56B1D"/>
    <w:rsid w:val="00D56CF6"/>
    <w:rsid w:val="00D5733A"/>
    <w:rsid w:val="00D574C3"/>
    <w:rsid w:val="00D576B1"/>
    <w:rsid w:val="00D57C14"/>
    <w:rsid w:val="00D57D86"/>
    <w:rsid w:val="00D60123"/>
    <w:rsid w:val="00D603C4"/>
    <w:rsid w:val="00D606EE"/>
    <w:rsid w:val="00D6093B"/>
    <w:rsid w:val="00D6095A"/>
    <w:rsid w:val="00D60A42"/>
    <w:rsid w:val="00D61855"/>
    <w:rsid w:val="00D61A03"/>
    <w:rsid w:val="00D61B1C"/>
    <w:rsid w:val="00D61DAD"/>
    <w:rsid w:val="00D61DF7"/>
    <w:rsid w:val="00D627B7"/>
    <w:rsid w:val="00D62FBD"/>
    <w:rsid w:val="00D63222"/>
    <w:rsid w:val="00D63A65"/>
    <w:rsid w:val="00D63BC2"/>
    <w:rsid w:val="00D63DA3"/>
    <w:rsid w:val="00D6407C"/>
    <w:rsid w:val="00D643E0"/>
    <w:rsid w:val="00D64A69"/>
    <w:rsid w:val="00D64EAF"/>
    <w:rsid w:val="00D65032"/>
    <w:rsid w:val="00D6509A"/>
    <w:rsid w:val="00D650E0"/>
    <w:rsid w:val="00D6510C"/>
    <w:rsid w:val="00D65658"/>
    <w:rsid w:val="00D658DF"/>
    <w:rsid w:val="00D65D20"/>
    <w:rsid w:val="00D66008"/>
    <w:rsid w:val="00D661B0"/>
    <w:rsid w:val="00D662B0"/>
    <w:rsid w:val="00D66625"/>
    <w:rsid w:val="00D6679B"/>
    <w:rsid w:val="00D66B38"/>
    <w:rsid w:val="00D66B8D"/>
    <w:rsid w:val="00D6706A"/>
    <w:rsid w:val="00D6776F"/>
    <w:rsid w:val="00D678E0"/>
    <w:rsid w:val="00D67DE3"/>
    <w:rsid w:val="00D67FA3"/>
    <w:rsid w:val="00D70429"/>
    <w:rsid w:val="00D70786"/>
    <w:rsid w:val="00D708D8"/>
    <w:rsid w:val="00D70E52"/>
    <w:rsid w:val="00D7105F"/>
    <w:rsid w:val="00D71127"/>
    <w:rsid w:val="00D712CD"/>
    <w:rsid w:val="00D71646"/>
    <w:rsid w:val="00D71928"/>
    <w:rsid w:val="00D71B50"/>
    <w:rsid w:val="00D71C84"/>
    <w:rsid w:val="00D72158"/>
    <w:rsid w:val="00D72562"/>
    <w:rsid w:val="00D72957"/>
    <w:rsid w:val="00D72B7C"/>
    <w:rsid w:val="00D72F1A"/>
    <w:rsid w:val="00D73DDA"/>
    <w:rsid w:val="00D74345"/>
    <w:rsid w:val="00D74AEC"/>
    <w:rsid w:val="00D74D75"/>
    <w:rsid w:val="00D74FBC"/>
    <w:rsid w:val="00D75132"/>
    <w:rsid w:val="00D7534F"/>
    <w:rsid w:val="00D75C08"/>
    <w:rsid w:val="00D75ED6"/>
    <w:rsid w:val="00D75FE2"/>
    <w:rsid w:val="00D760BA"/>
    <w:rsid w:val="00D761AF"/>
    <w:rsid w:val="00D7645F"/>
    <w:rsid w:val="00D76802"/>
    <w:rsid w:val="00D76AAD"/>
    <w:rsid w:val="00D76DD5"/>
    <w:rsid w:val="00D76DDB"/>
    <w:rsid w:val="00D76F66"/>
    <w:rsid w:val="00D771C8"/>
    <w:rsid w:val="00D8017C"/>
    <w:rsid w:val="00D80980"/>
    <w:rsid w:val="00D80C30"/>
    <w:rsid w:val="00D80C38"/>
    <w:rsid w:val="00D80D9E"/>
    <w:rsid w:val="00D81126"/>
    <w:rsid w:val="00D8128A"/>
    <w:rsid w:val="00D81537"/>
    <w:rsid w:val="00D818C9"/>
    <w:rsid w:val="00D82410"/>
    <w:rsid w:val="00D826F2"/>
    <w:rsid w:val="00D82722"/>
    <w:rsid w:val="00D8280D"/>
    <w:rsid w:val="00D82B16"/>
    <w:rsid w:val="00D830EF"/>
    <w:rsid w:val="00D837FA"/>
    <w:rsid w:val="00D83823"/>
    <w:rsid w:val="00D83935"/>
    <w:rsid w:val="00D83B28"/>
    <w:rsid w:val="00D83BB9"/>
    <w:rsid w:val="00D83D72"/>
    <w:rsid w:val="00D83DB1"/>
    <w:rsid w:val="00D83F0C"/>
    <w:rsid w:val="00D8412B"/>
    <w:rsid w:val="00D842ED"/>
    <w:rsid w:val="00D84335"/>
    <w:rsid w:val="00D846D0"/>
    <w:rsid w:val="00D84854"/>
    <w:rsid w:val="00D8498D"/>
    <w:rsid w:val="00D84D03"/>
    <w:rsid w:val="00D855AA"/>
    <w:rsid w:val="00D85764"/>
    <w:rsid w:val="00D85D3F"/>
    <w:rsid w:val="00D86588"/>
    <w:rsid w:val="00D86715"/>
    <w:rsid w:val="00D86E6E"/>
    <w:rsid w:val="00D87554"/>
    <w:rsid w:val="00D879AE"/>
    <w:rsid w:val="00D87A58"/>
    <w:rsid w:val="00D87D29"/>
    <w:rsid w:val="00D87E76"/>
    <w:rsid w:val="00D87EB7"/>
    <w:rsid w:val="00D87FB0"/>
    <w:rsid w:val="00D90762"/>
    <w:rsid w:val="00D908F4"/>
    <w:rsid w:val="00D914B9"/>
    <w:rsid w:val="00D91C6F"/>
    <w:rsid w:val="00D9293C"/>
    <w:rsid w:val="00D92D7A"/>
    <w:rsid w:val="00D92F54"/>
    <w:rsid w:val="00D93386"/>
    <w:rsid w:val="00D939D2"/>
    <w:rsid w:val="00D93E68"/>
    <w:rsid w:val="00D9404F"/>
    <w:rsid w:val="00D942F7"/>
    <w:rsid w:val="00D944E0"/>
    <w:rsid w:val="00D94839"/>
    <w:rsid w:val="00D94CA7"/>
    <w:rsid w:val="00D94E7A"/>
    <w:rsid w:val="00D94F4E"/>
    <w:rsid w:val="00D95FEC"/>
    <w:rsid w:val="00D9601A"/>
    <w:rsid w:val="00D96377"/>
    <w:rsid w:val="00D9665F"/>
    <w:rsid w:val="00D96D4F"/>
    <w:rsid w:val="00D96F47"/>
    <w:rsid w:val="00D96F9F"/>
    <w:rsid w:val="00D97716"/>
    <w:rsid w:val="00DA009D"/>
    <w:rsid w:val="00DA0279"/>
    <w:rsid w:val="00DA0372"/>
    <w:rsid w:val="00DA0501"/>
    <w:rsid w:val="00DA0568"/>
    <w:rsid w:val="00DA0865"/>
    <w:rsid w:val="00DA0E99"/>
    <w:rsid w:val="00DA1320"/>
    <w:rsid w:val="00DA145D"/>
    <w:rsid w:val="00DA1A54"/>
    <w:rsid w:val="00DA1CDB"/>
    <w:rsid w:val="00DA1E4F"/>
    <w:rsid w:val="00DA2185"/>
    <w:rsid w:val="00DA21AE"/>
    <w:rsid w:val="00DA287D"/>
    <w:rsid w:val="00DA28A9"/>
    <w:rsid w:val="00DA30A1"/>
    <w:rsid w:val="00DA41FF"/>
    <w:rsid w:val="00DA422E"/>
    <w:rsid w:val="00DA4291"/>
    <w:rsid w:val="00DA42C3"/>
    <w:rsid w:val="00DA47E4"/>
    <w:rsid w:val="00DA47F3"/>
    <w:rsid w:val="00DA494D"/>
    <w:rsid w:val="00DA49E8"/>
    <w:rsid w:val="00DA4BE7"/>
    <w:rsid w:val="00DA513B"/>
    <w:rsid w:val="00DA5174"/>
    <w:rsid w:val="00DA5176"/>
    <w:rsid w:val="00DA51ED"/>
    <w:rsid w:val="00DA5AA3"/>
    <w:rsid w:val="00DA5B01"/>
    <w:rsid w:val="00DA5BD1"/>
    <w:rsid w:val="00DA5D9F"/>
    <w:rsid w:val="00DA5DFB"/>
    <w:rsid w:val="00DA6218"/>
    <w:rsid w:val="00DA6407"/>
    <w:rsid w:val="00DA64FB"/>
    <w:rsid w:val="00DA6A03"/>
    <w:rsid w:val="00DA763A"/>
    <w:rsid w:val="00DA7825"/>
    <w:rsid w:val="00DA7849"/>
    <w:rsid w:val="00DA7D5B"/>
    <w:rsid w:val="00DA7F7D"/>
    <w:rsid w:val="00DB025D"/>
    <w:rsid w:val="00DB0B0E"/>
    <w:rsid w:val="00DB0C65"/>
    <w:rsid w:val="00DB0D56"/>
    <w:rsid w:val="00DB0E19"/>
    <w:rsid w:val="00DB1034"/>
    <w:rsid w:val="00DB158E"/>
    <w:rsid w:val="00DB161C"/>
    <w:rsid w:val="00DB1C02"/>
    <w:rsid w:val="00DB2478"/>
    <w:rsid w:val="00DB24C5"/>
    <w:rsid w:val="00DB2CFF"/>
    <w:rsid w:val="00DB3245"/>
    <w:rsid w:val="00DB336E"/>
    <w:rsid w:val="00DB3AD5"/>
    <w:rsid w:val="00DB3BBB"/>
    <w:rsid w:val="00DB3C87"/>
    <w:rsid w:val="00DB42AA"/>
    <w:rsid w:val="00DB44D2"/>
    <w:rsid w:val="00DB46BF"/>
    <w:rsid w:val="00DB4894"/>
    <w:rsid w:val="00DB4982"/>
    <w:rsid w:val="00DB4AB8"/>
    <w:rsid w:val="00DB4ABF"/>
    <w:rsid w:val="00DB4C76"/>
    <w:rsid w:val="00DB4D14"/>
    <w:rsid w:val="00DB527F"/>
    <w:rsid w:val="00DB5436"/>
    <w:rsid w:val="00DB5529"/>
    <w:rsid w:val="00DB580F"/>
    <w:rsid w:val="00DB5B74"/>
    <w:rsid w:val="00DB5C71"/>
    <w:rsid w:val="00DB5F12"/>
    <w:rsid w:val="00DB65E9"/>
    <w:rsid w:val="00DB67F4"/>
    <w:rsid w:val="00DB6BB5"/>
    <w:rsid w:val="00DB6FAA"/>
    <w:rsid w:val="00DB7250"/>
    <w:rsid w:val="00DB7479"/>
    <w:rsid w:val="00DB76B8"/>
    <w:rsid w:val="00DB7855"/>
    <w:rsid w:val="00DB7BEE"/>
    <w:rsid w:val="00DC0764"/>
    <w:rsid w:val="00DC07F1"/>
    <w:rsid w:val="00DC0B04"/>
    <w:rsid w:val="00DC0C4D"/>
    <w:rsid w:val="00DC0C56"/>
    <w:rsid w:val="00DC0CEF"/>
    <w:rsid w:val="00DC1812"/>
    <w:rsid w:val="00DC1A53"/>
    <w:rsid w:val="00DC1AD1"/>
    <w:rsid w:val="00DC2426"/>
    <w:rsid w:val="00DC27B5"/>
    <w:rsid w:val="00DC2DD9"/>
    <w:rsid w:val="00DC353A"/>
    <w:rsid w:val="00DC3652"/>
    <w:rsid w:val="00DC3697"/>
    <w:rsid w:val="00DC375B"/>
    <w:rsid w:val="00DC3781"/>
    <w:rsid w:val="00DC37F9"/>
    <w:rsid w:val="00DC382E"/>
    <w:rsid w:val="00DC4154"/>
    <w:rsid w:val="00DC47C3"/>
    <w:rsid w:val="00DC48C1"/>
    <w:rsid w:val="00DC4A99"/>
    <w:rsid w:val="00DC4FD9"/>
    <w:rsid w:val="00DC55EB"/>
    <w:rsid w:val="00DC56D0"/>
    <w:rsid w:val="00DC5DA3"/>
    <w:rsid w:val="00DC6082"/>
    <w:rsid w:val="00DC6339"/>
    <w:rsid w:val="00DC63EE"/>
    <w:rsid w:val="00DC66AF"/>
    <w:rsid w:val="00DC673A"/>
    <w:rsid w:val="00DC6881"/>
    <w:rsid w:val="00DC69B5"/>
    <w:rsid w:val="00DC6DD0"/>
    <w:rsid w:val="00DC6F63"/>
    <w:rsid w:val="00DC6F93"/>
    <w:rsid w:val="00DC7097"/>
    <w:rsid w:val="00DC7199"/>
    <w:rsid w:val="00DC71AD"/>
    <w:rsid w:val="00DC73F9"/>
    <w:rsid w:val="00DC790E"/>
    <w:rsid w:val="00DC79CC"/>
    <w:rsid w:val="00DD02E9"/>
    <w:rsid w:val="00DD044A"/>
    <w:rsid w:val="00DD047C"/>
    <w:rsid w:val="00DD09C0"/>
    <w:rsid w:val="00DD0AD7"/>
    <w:rsid w:val="00DD10C1"/>
    <w:rsid w:val="00DD148E"/>
    <w:rsid w:val="00DD1931"/>
    <w:rsid w:val="00DD2478"/>
    <w:rsid w:val="00DD25FB"/>
    <w:rsid w:val="00DD287B"/>
    <w:rsid w:val="00DD2F04"/>
    <w:rsid w:val="00DD35C8"/>
    <w:rsid w:val="00DD361D"/>
    <w:rsid w:val="00DD3DE4"/>
    <w:rsid w:val="00DD4406"/>
    <w:rsid w:val="00DD44EB"/>
    <w:rsid w:val="00DD59A0"/>
    <w:rsid w:val="00DD5B42"/>
    <w:rsid w:val="00DD5C6F"/>
    <w:rsid w:val="00DD5E76"/>
    <w:rsid w:val="00DD5F92"/>
    <w:rsid w:val="00DD5FFA"/>
    <w:rsid w:val="00DD6183"/>
    <w:rsid w:val="00DD676E"/>
    <w:rsid w:val="00DD68F8"/>
    <w:rsid w:val="00DD69D2"/>
    <w:rsid w:val="00DD6B62"/>
    <w:rsid w:val="00DD6FA6"/>
    <w:rsid w:val="00DD708B"/>
    <w:rsid w:val="00DD70FF"/>
    <w:rsid w:val="00DD7151"/>
    <w:rsid w:val="00DD7448"/>
    <w:rsid w:val="00DE0852"/>
    <w:rsid w:val="00DE11EA"/>
    <w:rsid w:val="00DE1477"/>
    <w:rsid w:val="00DE16A3"/>
    <w:rsid w:val="00DE223D"/>
    <w:rsid w:val="00DE2A28"/>
    <w:rsid w:val="00DE2EF2"/>
    <w:rsid w:val="00DE2EFE"/>
    <w:rsid w:val="00DE324B"/>
    <w:rsid w:val="00DE32E2"/>
    <w:rsid w:val="00DE3ABF"/>
    <w:rsid w:val="00DE48B9"/>
    <w:rsid w:val="00DE491F"/>
    <w:rsid w:val="00DE498D"/>
    <w:rsid w:val="00DE49EC"/>
    <w:rsid w:val="00DE4B94"/>
    <w:rsid w:val="00DE4D7E"/>
    <w:rsid w:val="00DE4DA1"/>
    <w:rsid w:val="00DE500E"/>
    <w:rsid w:val="00DE51F1"/>
    <w:rsid w:val="00DE5247"/>
    <w:rsid w:val="00DE52BE"/>
    <w:rsid w:val="00DE5756"/>
    <w:rsid w:val="00DE5930"/>
    <w:rsid w:val="00DE5F6F"/>
    <w:rsid w:val="00DE62E6"/>
    <w:rsid w:val="00DE6F08"/>
    <w:rsid w:val="00DE702A"/>
    <w:rsid w:val="00DE72CB"/>
    <w:rsid w:val="00DE7423"/>
    <w:rsid w:val="00DE74F7"/>
    <w:rsid w:val="00DE7B5E"/>
    <w:rsid w:val="00DF00D4"/>
    <w:rsid w:val="00DF0683"/>
    <w:rsid w:val="00DF07C3"/>
    <w:rsid w:val="00DF0831"/>
    <w:rsid w:val="00DF0845"/>
    <w:rsid w:val="00DF0D87"/>
    <w:rsid w:val="00DF10B7"/>
    <w:rsid w:val="00DF20B6"/>
    <w:rsid w:val="00DF284C"/>
    <w:rsid w:val="00DF28DE"/>
    <w:rsid w:val="00DF3393"/>
    <w:rsid w:val="00DF349C"/>
    <w:rsid w:val="00DF34EB"/>
    <w:rsid w:val="00DF3950"/>
    <w:rsid w:val="00DF3CE5"/>
    <w:rsid w:val="00DF3D9D"/>
    <w:rsid w:val="00DF3FE6"/>
    <w:rsid w:val="00DF4192"/>
    <w:rsid w:val="00DF4509"/>
    <w:rsid w:val="00DF4541"/>
    <w:rsid w:val="00DF4C88"/>
    <w:rsid w:val="00DF4E74"/>
    <w:rsid w:val="00DF4EA7"/>
    <w:rsid w:val="00DF5A2A"/>
    <w:rsid w:val="00DF5C2F"/>
    <w:rsid w:val="00DF5DDF"/>
    <w:rsid w:val="00DF632A"/>
    <w:rsid w:val="00DF6685"/>
    <w:rsid w:val="00DF671F"/>
    <w:rsid w:val="00DF6865"/>
    <w:rsid w:val="00DF69AD"/>
    <w:rsid w:val="00DF6E62"/>
    <w:rsid w:val="00DF7218"/>
    <w:rsid w:val="00DF7A59"/>
    <w:rsid w:val="00DF7C85"/>
    <w:rsid w:val="00DF7D95"/>
    <w:rsid w:val="00E00181"/>
    <w:rsid w:val="00E002FF"/>
    <w:rsid w:val="00E004CC"/>
    <w:rsid w:val="00E006D6"/>
    <w:rsid w:val="00E00DCE"/>
    <w:rsid w:val="00E00F1F"/>
    <w:rsid w:val="00E00FCA"/>
    <w:rsid w:val="00E01496"/>
    <w:rsid w:val="00E01876"/>
    <w:rsid w:val="00E01AB8"/>
    <w:rsid w:val="00E01D71"/>
    <w:rsid w:val="00E01E42"/>
    <w:rsid w:val="00E01EA4"/>
    <w:rsid w:val="00E02598"/>
    <w:rsid w:val="00E02AB1"/>
    <w:rsid w:val="00E0304C"/>
    <w:rsid w:val="00E032F4"/>
    <w:rsid w:val="00E0395E"/>
    <w:rsid w:val="00E03BC1"/>
    <w:rsid w:val="00E04121"/>
    <w:rsid w:val="00E047F5"/>
    <w:rsid w:val="00E04CCC"/>
    <w:rsid w:val="00E05423"/>
    <w:rsid w:val="00E061C8"/>
    <w:rsid w:val="00E06BEF"/>
    <w:rsid w:val="00E06D7D"/>
    <w:rsid w:val="00E0796D"/>
    <w:rsid w:val="00E100AF"/>
    <w:rsid w:val="00E10172"/>
    <w:rsid w:val="00E107CE"/>
    <w:rsid w:val="00E10973"/>
    <w:rsid w:val="00E109E8"/>
    <w:rsid w:val="00E10F4C"/>
    <w:rsid w:val="00E110E0"/>
    <w:rsid w:val="00E112CE"/>
    <w:rsid w:val="00E119D7"/>
    <w:rsid w:val="00E11A5E"/>
    <w:rsid w:val="00E11B2F"/>
    <w:rsid w:val="00E124C1"/>
    <w:rsid w:val="00E1265B"/>
    <w:rsid w:val="00E12A54"/>
    <w:rsid w:val="00E12B1C"/>
    <w:rsid w:val="00E12E44"/>
    <w:rsid w:val="00E1316A"/>
    <w:rsid w:val="00E1346B"/>
    <w:rsid w:val="00E1363B"/>
    <w:rsid w:val="00E136D5"/>
    <w:rsid w:val="00E13923"/>
    <w:rsid w:val="00E13BB8"/>
    <w:rsid w:val="00E140F4"/>
    <w:rsid w:val="00E14A36"/>
    <w:rsid w:val="00E14C2E"/>
    <w:rsid w:val="00E157EE"/>
    <w:rsid w:val="00E15AB0"/>
    <w:rsid w:val="00E15CF9"/>
    <w:rsid w:val="00E15F2B"/>
    <w:rsid w:val="00E1602C"/>
    <w:rsid w:val="00E1609D"/>
    <w:rsid w:val="00E172C3"/>
    <w:rsid w:val="00E1756A"/>
    <w:rsid w:val="00E179B5"/>
    <w:rsid w:val="00E17B34"/>
    <w:rsid w:val="00E2014F"/>
    <w:rsid w:val="00E202B8"/>
    <w:rsid w:val="00E2056A"/>
    <w:rsid w:val="00E205E2"/>
    <w:rsid w:val="00E20634"/>
    <w:rsid w:val="00E209C2"/>
    <w:rsid w:val="00E20BCC"/>
    <w:rsid w:val="00E20F2A"/>
    <w:rsid w:val="00E20FE7"/>
    <w:rsid w:val="00E21082"/>
    <w:rsid w:val="00E21244"/>
    <w:rsid w:val="00E21457"/>
    <w:rsid w:val="00E215E3"/>
    <w:rsid w:val="00E21882"/>
    <w:rsid w:val="00E21C8D"/>
    <w:rsid w:val="00E21D0F"/>
    <w:rsid w:val="00E21D7D"/>
    <w:rsid w:val="00E21F2D"/>
    <w:rsid w:val="00E223EB"/>
    <w:rsid w:val="00E223F6"/>
    <w:rsid w:val="00E226AB"/>
    <w:rsid w:val="00E229DC"/>
    <w:rsid w:val="00E22D91"/>
    <w:rsid w:val="00E23410"/>
    <w:rsid w:val="00E2349C"/>
    <w:rsid w:val="00E23527"/>
    <w:rsid w:val="00E23946"/>
    <w:rsid w:val="00E239DD"/>
    <w:rsid w:val="00E23A9B"/>
    <w:rsid w:val="00E23E33"/>
    <w:rsid w:val="00E24107"/>
    <w:rsid w:val="00E2419B"/>
    <w:rsid w:val="00E24E59"/>
    <w:rsid w:val="00E24E69"/>
    <w:rsid w:val="00E25014"/>
    <w:rsid w:val="00E25329"/>
    <w:rsid w:val="00E25DC8"/>
    <w:rsid w:val="00E25E8E"/>
    <w:rsid w:val="00E2641C"/>
    <w:rsid w:val="00E264DD"/>
    <w:rsid w:val="00E2659A"/>
    <w:rsid w:val="00E265DD"/>
    <w:rsid w:val="00E26847"/>
    <w:rsid w:val="00E2700C"/>
    <w:rsid w:val="00E271DD"/>
    <w:rsid w:val="00E2756C"/>
    <w:rsid w:val="00E27D5B"/>
    <w:rsid w:val="00E302B1"/>
    <w:rsid w:val="00E302B4"/>
    <w:rsid w:val="00E30409"/>
    <w:rsid w:val="00E3054E"/>
    <w:rsid w:val="00E30640"/>
    <w:rsid w:val="00E30678"/>
    <w:rsid w:val="00E30BE0"/>
    <w:rsid w:val="00E30DBB"/>
    <w:rsid w:val="00E30FD4"/>
    <w:rsid w:val="00E3110F"/>
    <w:rsid w:val="00E31511"/>
    <w:rsid w:val="00E316A4"/>
    <w:rsid w:val="00E31D6B"/>
    <w:rsid w:val="00E3218D"/>
    <w:rsid w:val="00E32867"/>
    <w:rsid w:val="00E32AFB"/>
    <w:rsid w:val="00E32B67"/>
    <w:rsid w:val="00E32D4F"/>
    <w:rsid w:val="00E32EA7"/>
    <w:rsid w:val="00E33393"/>
    <w:rsid w:val="00E336DC"/>
    <w:rsid w:val="00E33B69"/>
    <w:rsid w:val="00E34BC2"/>
    <w:rsid w:val="00E350A3"/>
    <w:rsid w:val="00E352B5"/>
    <w:rsid w:val="00E35523"/>
    <w:rsid w:val="00E35602"/>
    <w:rsid w:val="00E35A5A"/>
    <w:rsid w:val="00E35EF3"/>
    <w:rsid w:val="00E35F03"/>
    <w:rsid w:val="00E360E0"/>
    <w:rsid w:val="00E36281"/>
    <w:rsid w:val="00E36400"/>
    <w:rsid w:val="00E36448"/>
    <w:rsid w:val="00E36727"/>
    <w:rsid w:val="00E371DF"/>
    <w:rsid w:val="00E37BC6"/>
    <w:rsid w:val="00E40127"/>
    <w:rsid w:val="00E4023C"/>
    <w:rsid w:val="00E40420"/>
    <w:rsid w:val="00E40862"/>
    <w:rsid w:val="00E40DCD"/>
    <w:rsid w:val="00E41038"/>
    <w:rsid w:val="00E41083"/>
    <w:rsid w:val="00E4118A"/>
    <w:rsid w:val="00E413F3"/>
    <w:rsid w:val="00E4162D"/>
    <w:rsid w:val="00E421B7"/>
    <w:rsid w:val="00E422C0"/>
    <w:rsid w:val="00E427BA"/>
    <w:rsid w:val="00E42A18"/>
    <w:rsid w:val="00E42B8D"/>
    <w:rsid w:val="00E43465"/>
    <w:rsid w:val="00E434C1"/>
    <w:rsid w:val="00E43DDC"/>
    <w:rsid w:val="00E44337"/>
    <w:rsid w:val="00E44597"/>
    <w:rsid w:val="00E44A6F"/>
    <w:rsid w:val="00E44A8B"/>
    <w:rsid w:val="00E44C03"/>
    <w:rsid w:val="00E450F1"/>
    <w:rsid w:val="00E455C7"/>
    <w:rsid w:val="00E45660"/>
    <w:rsid w:val="00E45A67"/>
    <w:rsid w:val="00E45F3F"/>
    <w:rsid w:val="00E4636D"/>
    <w:rsid w:val="00E46B2D"/>
    <w:rsid w:val="00E46ED5"/>
    <w:rsid w:val="00E47045"/>
    <w:rsid w:val="00E4741E"/>
    <w:rsid w:val="00E4760B"/>
    <w:rsid w:val="00E4764F"/>
    <w:rsid w:val="00E477EE"/>
    <w:rsid w:val="00E479EC"/>
    <w:rsid w:val="00E47A3D"/>
    <w:rsid w:val="00E47E86"/>
    <w:rsid w:val="00E50515"/>
    <w:rsid w:val="00E50863"/>
    <w:rsid w:val="00E50BDF"/>
    <w:rsid w:val="00E51871"/>
    <w:rsid w:val="00E51D8A"/>
    <w:rsid w:val="00E5259C"/>
    <w:rsid w:val="00E527A7"/>
    <w:rsid w:val="00E52B4A"/>
    <w:rsid w:val="00E5301A"/>
    <w:rsid w:val="00E53609"/>
    <w:rsid w:val="00E5389A"/>
    <w:rsid w:val="00E53DA1"/>
    <w:rsid w:val="00E54068"/>
    <w:rsid w:val="00E54531"/>
    <w:rsid w:val="00E545EE"/>
    <w:rsid w:val="00E546A9"/>
    <w:rsid w:val="00E54778"/>
    <w:rsid w:val="00E547DB"/>
    <w:rsid w:val="00E5493B"/>
    <w:rsid w:val="00E54DA7"/>
    <w:rsid w:val="00E54EEC"/>
    <w:rsid w:val="00E55001"/>
    <w:rsid w:val="00E556C9"/>
    <w:rsid w:val="00E556FE"/>
    <w:rsid w:val="00E557A5"/>
    <w:rsid w:val="00E55864"/>
    <w:rsid w:val="00E559D4"/>
    <w:rsid w:val="00E56734"/>
    <w:rsid w:val="00E5689E"/>
    <w:rsid w:val="00E56C04"/>
    <w:rsid w:val="00E56E2C"/>
    <w:rsid w:val="00E57C45"/>
    <w:rsid w:val="00E57FBE"/>
    <w:rsid w:val="00E602A7"/>
    <w:rsid w:val="00E60464"/>
    <w:rsid w:val="00E604C7"/>
    <w:rsid w:val="00E6078B"/>
    <w:rsid w:val="00E60D77"/>
    <w:rsid w:val="00E613BC"/>
    <w:rsid w:val="00E61C2E"/>
    <w:rsid w:val="00E61C72"/>
    <w:rsid w:val="00E61D60"/>
    <w:rsid w:val="00E6227F"/>
    <w:rsid w:val="00E6230F"/>
    <w:rsid w:val="00E625FC"/>
    <w:rsid w:val="00E6261E"/>
    <w:rsid w:val="00E6284F"/>
    <w:rsid w:val="00E62B46"/>
    <w:rsid w:val="00E62B9B"/>
    <w:rsid w:val="00E62C65"/>
    <w:rsid w:val="00E62CB1"/>
    <w:rsid w:val="00E6324C"/>
    <w:rsid w:val="00E633F3"/>
    <w:rsid w:val="00E63B16"/>
    <w:rsid w:val="00E63F87"/>
    <w:rsid w:val="00E640EE"/>
    <w:rsid w:val="00E646FD"/>
    <w:rsid w:val="00E64790"/>
    <w:rsid w:val="00E6492C"/>
    <w:rsid w:val="00E64F8C"/>
    <w:rsid w:val="00E6560A"/>
    <w:rsid w:val="00E6604C"/>
    <w:rsid w:val="00E660AA"/>
    <w:rsid w:val="00E664D3"/>
    <w:rsid w:val="00E66BE3"/>
    <w:rsid w:val="00E66D89"/>
    <w:rsid w:val="00E670D0"/>
    <w:rsid w:val="00E6727A"/>
    <w:rsid w:val="00E672D8"/>
    <w:rsid w:val="00E67440"/>
    <w:rsid w:val="00E676C1"/>
    <w:rsid w:val="00E679FE"/>
    <w:rsid w:val="00E67CE4"/>
    <w:rsid w:val="00E702DC"/>
    <w:rsid w:val="00E70588"/>
    <w:rsid w:val="00E70ADF"/>
    <w:rsid w:val="00E711F8"/>
    <w:rsid w:val="00E7142E"/>
    <w:rsid w:val="00E714C4"/>
    <w:rsid w:val="00E7159B"/>
    <w:rsid w:val="00E71799"/>
    <w:rsid w:val="00E71A37"/>
    <w:rsid w:val="00E71C9E"/>
    <w:rsid w:val="00E7201A"/>
    <w:rsid w:val="00E720ED"/>
    <w:rsid w:val="00E721B1"/>
    <w:rsid w:val="00E722B1"/>
    <w:rsid w:val="00E7244A"/>
    <w:rsid w:val="00E72B4C"/>
    <w:rsid w:val="00E72BD2"/>
    <w:rsid w:val="00E73126"/>
    <w:rsid w:val="00E732C1"/>
    <w:rsid w:val="00E732EF"/>
    <w:rsid w:val="00E733CD"/>
    <w:rsid w:val="00E7409C"/>
    <w:rsid w:val="00E740C8"/>
    <w:rsid w:val="00E741A0"/>
    <w:rsid w:val="00E74323"/>
    <w:rsid w:val="00E7442D"/>
    <w:rsid w:val="00E74543"/>
    <w:rsid w:val="00E74BA0"/>
    <w:rsid w:val="00E75BA6"/>
    <w:rsid w:val="00E75C16"/>
    <w:rsid w:val="00E75C3E"/>
    <w:rsid w:val="00E75EDB"/>
    <w:rsid w:val="00E76344"/>
    <w:rsid w:val="00E76635"/>
    <w:rsid w:val="00E76AE0"/>
    <w:rsid w:val="00E76BC5"/>
    <w:rsid w:val="00E76BF0"/>
    <w:rsid w:val="00E76D50"/>
    <w:rsid w:val="00E77206"/>
    <w:rsid w:val="00E7743B"/>
    <w:rsid w:val="00E77CE2"/>
    <w:rsid w:val="00E8068C"/>
    <w:rsid w:val="00E806E4"/>
    <w:rsid w:val="00E80B34"/>
    <w:rsid w:val="00E80B97"/>
    <w:rsid w:val="00E80EC6"/>
    <w:rsid w:val="00E81962"/>
    <w:rsid w:val="00E819D6"/>
    <w:rsid w:val="00E81E6B"/>
    <w:rsid w:val="00E81E78"/>
    <w:rsid w:val="00E82096"/>
    <w:rsid w:val="00E8218E"/>
    <w:rsid w:val="00E82289"/>
    <w:rsid w:val="00E82655"/>
    <w:rsid w:val="00E82A38"/>
    <w:rsid w:val="00E82AA1"/>
    <w:rsid w:val="00E82FB6"/>
    <w:rsid w:val="00E83203"/>
    <w:rsid w:val="00E833B2"/>
    <w:rsid w:val="00E83E0A"/>
    <w:rsid w:val="00E83E6E"/>
    <w:rsid w:val="00E84074"/>
    <w:rsid w:val="00E842A7"/>
    <w:rsid w:val="00E84EB5"/>
    <w:rsid w:val="00E85039"/>
    <w:rsid w:val="00E85198"/>
    <w:rsid w:val="00E855BE"/>
    <w:rsid w:val="00E85762"/>
    <w:rsid w:val="00E85BCB"/>
    <w:rsid w:val="00E86058"/>
    <w:rsid w:val="00E8611C"/>
    <w:rsid w:val="00E862F5"/>
    <w:rsid w:val="00E86946"/>
    <w:rsid w:val="00E86C01"/>
    <w:rsid w:val="00E86DC4"/>
    <w:rsid w:val="00E86DE2"/>
    <w:rsid w:val="00E8703C"/>
    <w:rsid w:val="00E87858"/>
    <w:rsid w:val="00E8790B"/>
    <w:rsid w:val="00E87F35"/>
    <w:rsid w:val="00E90400"/>
    <w:rsid w:val="00E905DD"/>
    <w:rsid w:val="00E90E98"/>
    <w:rsid w:val="00E9111B"/>
    <w:rsid w:val="00E915FC"/>
    <w:rsid w:val="00E91A4E"/>
    <w:rsid w:val="00E92997"/>
    <w:rsid w:val="00E92EDB"/>
    <w:rsid w:val="00E92F9B"/>
    <w:rsid w:val="00E932F2"/>
    <w:rsid w:val="00E93442"/>
    <w:rsid w:val="00E93C05"/>
    <w:rsid w:val="00E9431F"/>
    <w:rsid w:val="00E947FA"/>
    <w:rsid w:val="00E949A8"/>
    <w:rsid w:val="00E94C14"/>
    <w:rsid w:val="00E950F8"/>
    <w:rsid w:val="00E95847"/>
    <w:rsid w:val="00E95D8F"/>
    <w:rsid w:val="00E95D9A"/>
    <w:rsid w:val="00E95FAF"/>
    <w:rsid w:val="00E9648B"/>
    <w:rsid w:val="00E967B5"/>
    <w:rsid w:val="00E96D15"/>
    <w:rsid w:val="00E96D84"/>
    <w:rsid w:val="00E9700E"/>
    <w:rsid w:val="00E973D4"/>
    <w:rsid w:val="00E974E8"/>
    <w:rsid w:val="00E978BA"/>
    <w:rsid w:val="00E97AEC"/>
    <w:rsid w:val="00EA02E9"/>
    <w:rsid w:val="00EA0981"/>
    <w:rsid w:val="00EA0C71"/>
    <w:rsid w:val="00EA0F2E"/>
    <w:rsid w:val="00EA100C"/>
    <w:rsid w:val="00EA11CF"/>
    <w:rsid w:val="00EA11DB"/>
    <w:rsid w:val="00EA13E0"/>
    <w:rsid w:val="00EA1936"/>
    <w:rsid w:val="00EA1B2B"/>
    <w:rsid w:val="00EA22B3"/>
    <w:rsid w:val="00EA2E1D"/>
    <w:rsid w:val="00EA2EA0"/>
    <w:rsid w:val="00EA35BB"/>
    <w:rsid w:val="00EA3E9D"/>
    <w:rsid w:val="00EA42E8"/>
    <w:rsid w:val="00EA4730"/>
    <w:rsid w:val="00EA4901"/>
    <w:rsid w:val="00EA4D5B"/>
    <w:rsid w:val="00EA4DF0"/>
    <w:rsid w:val="00EA5618"/>
    <w:rsid w:val="00EA5941"/>
    <w:rsid w:val="00EA5E81"/>
    <w:rsid w:val="00EA5FC0"/>
    <w:rsid w:val="00EA6137"/>
    <w:rsid w:val="00EA6407"/>
    <w:rsid w:val="00EA64F0"/>
    <w:rsid w:val="00EA6808"/>
    <w:rsid w:val="00EA7B00"/>
    <w:rsid w:val="00EA7D7E"/>
    <w:rsid w:val="00EA7ECA"/>
    <w:rsid w:val="00EB02C1"/>
    <w:rsid w:val="00EB0728"/>
    <w:rsid w:val="00EB0895"/>
    <w:rsid w:val="00EB0B17"/>
    <w:rsid w:val="00EB0C33"/>
    <w:rsid w:val="00EB0DAA"/>
    <w:rsid w:val="00EB10A2"/>
    <w:rsid w:val="00EB1BB6"/>
    <w:rsid w:val="00EB2350"/>
    <w:rsid w:val="00EB272F"/>
    <w:rsid w:val="00EB2D2C"/>
    <w:rsid w:val="00EB33C8"/>
    <w:rsid w:val="00EB3A4D"/>
    <w:rsid w:val="00EB4476"/>
    <w:rsid w:val="00EB4569"/>
    <w:rsid w:val="00EB49A1"/>
    <w:rsid w:val="00EB4B81"/>
    <w:rsid w:val="00EB4D9D"/>
    <w:rsid w:val="00EB5212"/>
    <w:rsid w:val="00EB5768"/>
    <w:rsid w:val="00EB57F1"/>
    <w:rsid w:val="00EB624D"/>
    <w:rsid w:val="00EB652E"/>
    <w:rsid w:val="00EB6E5F"/>
    <w:rsid w:val="00EB7436"/>
    <w:rsid w:val="00EB793A"/>
    <w:rsid w:val="00EB7A24"/>
    <w:rsid w:val="00EB7C50"/>
    <w:rsid w:val="00EB7CD3"/>
    <w:rsid w:val="00EC0143"/>
    <w:rsid w:val="00EC0B69"/>
    <w:rsid w:val="00EC0C53"/>
    <w:rsid w:val="00EC1222"/>
    <w:rsid w:val="00EC15A6"/>
    <w:rsid w:val="00EC1E81"/>
    <w:rsid w:val="00EC26B0"/>
    <w:rsid w:val="00EC297D"/>
    <w:rsid w:val="00EC2EB1"/>
    <w:rsid w:val="00EC2FC3"/>
    <w:rsid w:val="00EC38BE"/>
    <w:rsid w:val="00EC3CAB"/>
    <w:rsid w:val="00EC3E09"/>
    <w:rsid w:val="00EC411D"/>
    <w:rsid w:val="00EC41FF"/>
    <w:rsid w:val="00EC4383"/>
    <w:rsid w:val="00EC4720"/>
    <w:rsid w:val="00EC4B09"/>
    <w:rsid w:val="00EC4CCB"/>
    <w:rsid w:val="00EC4F62"/>
    <w:rsid w:val="00EC5342"/>
    <w:rsid w:val="00EC553B"/>
    <w:rsid w:val="00EC6289"/>
    <w:rsid w:val="00EC67F7"/>
    <w:rsid w:val="00EC69C0"/>
    <w:rsid w:val="00EC6D0B"/>
    <w:rsid w:val="00EC7213"/>
    <w:rsid w:val="00EC733C"/>
    <w:rsid w:val="00EC747A"/>
    <w:rsid w:val="00EC7631"/>
    <w:rsid w:val="00EC778A"/>
    <w:rsid w:val="00EC7CA6"/>
    <w:rsid w:val="00EC7F08"/>
    <w:rsid w:val="00ED0498"/>
    <w:rsid w:val="00ED0938"/>
    <w:rsid w:val="00ED1149"/>
    <w:rsid w:val="00ED1600"/>
    <w:rsid w:val="00ED1F19"/>
    <w:rsid w:val="00ED27FF"/>
    <w:rsid w:val="00ED2B1A"/>
    <w:rsid w:val="00ED2F9A"/>
    <w:rsid w:val="00ED35F0"/>
    <w:rsid w:val="00ED3A19"/>
    <w:rsid w:val="00ED3D33"/>
    <w:rsid w:val="00ED40C3"/>
    <w:rsid w:val="00ED447D"/>
    <w:rsid w:val="00ED55AF"/>
    <w:rsid w:val="00ED5B7C"/>
    <w:rsid w:val="00ED5DBA"/>
    <w:rsid w:val="00ED5DC1"/>
    <w:rsid w:val="00ED655F"/>
    <w:rsid w:val="00ED6CC6"/>
    <w:rsid w:val="00ED6DDC"/>
    <w:rsid w:val="00ED70D9"/>
    <w:rsid w:val="00ED74A3"/>
    <w:rsid w:val="00ED7703"/>
    <w:rsid w:val="00ED7726"/>
    <w:rsid w:val="00ED78C3"/>
    <w:rsid w:val="00ED7E1E"/>
    <w:rsid w:val="00EE0543"/>
    <w:rsid w:val="00EE0ACE"/>
    <w:rsid w:val="00EE0B6B"/>
    <w:rsid w:val="00EE0C84"/>
    <w:rsid w:val="00EE1005"/>
    <w:rsid w:val="00EE159C"/>
    <w:rsid w:val="00EE1959"/>
    <w:rsid w:val="00EE20FF"/>
    <w:rsid w:val="00EE22BC"/>
    <w:rsid w:val="00EE237F"/>
    <w:rsid w:val="00EE28EB"/>
    <w:rsid w:val="00EE2DEB"/>
    <w:rsid w:val="00EE2DF4"/>
    <w:rsid w:val="00EE2F78"/>
    <w:rsid w:val="00EE346D"/>
    <w:rsid w:val="00EE34DF"/>
    <w:rsid w:val="00EE397A"/>
    <w:rsid w:val="00EE399F"/>
    <w:rsid w:val="00EE3A7C"/>
    <w:rsid w:val="00EE432E"/>
    <w:rsid w:val="00EE47BA"/>
    <w:rsid w:val="00EE4ACC"/>
    <w:rsid w:val="00EE5057"/>
    <w:rsid w:val="00EE5382"/>
    <w:rsid w:val="00EE53FA"/>
    <w:rsid w:val="00EE567F"/>
    <w:rsid w:val="00EE56F1"/>
    <w:rsid w:val="00EE5847"/>
    <w:rsid w:val="00EE5884"/>
    <w:rsid w:val="00EE5890"/>
    <w:rsid w:val="00EE59D8"/>
    <w:rsid w:val="00EE5A76"/>
    <w:rsid w:val="00EE5EC2"/>
    <w:rsid w:val="00EE62C9"/>
    <w:rsid w:val="00EE6AC0"/>
    <w:rsid w:val="00EE724D"/>
    <w:rsid w:val="00EE7695"/>
    <w:rsid w:val="00EF0703"/>
    <w:rsid w:val="00EF0A60"/>
    <w:rsid w:val="00EF10F3"/>
    <w:rsid w:val="00EF120E"/>
    <w:rsid w:val="00EF2004"/>
    <w:rsid w:val="00EF2140"/>
    <w:rsid w:val="00EF249D"/>
    <w:rsid w:val="00EF268D"/>
    <w:rsid w:val="00EF2ABC"/>
    <w:rsid w:val="00EF2FE3"/>
    <w:rsid w:val="00EF32B1"/>
    <w:rsid w:val="00EF342E"/>
    <w:rsid w:val="00EF35F1"/>
    <w:rsid w:val="00EF3C44"/>
    <w:rsid w:val="00EF3DC6"/>
    <w:rsid w:val="00EF4278"/>
    <w:rsid w:val="00EF4719"/>
    <w:rsid w:val="00EF4B84"/>
    <w:rsid w:val="00EF4C1B"/>
    <w:rsid w:val="00EF5510"/>
    <w:rsid w:val="00EF56D1"/>
    <w:rsid w:val="00EF58EB"/>
    <w:rsid w:val="00EF5BAC"/>
    <w:rsid w:val="00EF60A7"/>
    <w:rsid w:val="00EF66D2"/>
    <w:rsid w:val="00EF69DB"/>
    <w:rsid w:val="00EF6B5C"/>
    <w:rsid w:val="00EF6CC4"/>
    <w:rsid w:val="00EF70EE"/>
    <w:rsid w:val="00EF73AB"/>
    <w:rsid w:val="00EF75DE"/>
    <w:rsid w:val="00EF786C"/>
    <w:rsid w:val="00EF79D0"/>
    <w:rsid w:val="00EF7A8A"/>
    <w:rsid w:val="00EF7C91"/>
    <w:rsid w:val="00F00163"/>
    <w:rsid w:val="00F00229"/>
    <w:rsid w:val="00F00AE3"/>
    <w:rsid w:val="00F00CAF"/>
    <w:rsid w:val="00F00CD6"/>
    <w:rsid w:val="00F0108B"/>
    <w:rsid w:val="00F01F1A"/>
    <w:rsid w:val="00F0307D"/>
    <w:rsid w:val="00F0321B"/>
    <w:rsid w:val="00F032D8"/>
    <w:rsid w:val="00F034F7"/>
    <w:rsid w:val="00F036E5"/>
    <w:rsid w:val="00F03A8F"/>
    <w:rsid w:val="00F044FB"/>
    <w:rsid w:val="00F04B4C"/>
    <w:rsid w:val="00F04B98"/>
    <w:rsid w:val="00F04C0C"/>
    <w:rsid w:val="00F04E95"/>
    <w:rsid w:val="00F05257"/>
    <w:rsid w:val="00F05FDC"/>
    <w:rsid w:val="00F06168"/>
    <w:rsid w:val="00F06367"/>
    <w:rsid w:val="00F06A79"/>
    <w:rsid w:val="00F06C68"/>
    <w:rsid w:val="00F06D27"/>
    <w:rsid w:val="00F06EA0"/>
    <w:rsid w:val="00F077C3"/>
    <w:rsid w:val="00F078FF"/>
    <w:rsid w:val="00F07D15"/>
    <w:rsid w:val="00F1015D"/>
    <w:rsid w:val="00F1024B"/>
    <w:rsid w:val="00F10797"/>
    <w:rsid w:val="00F10D1E"/>
    <w:rsid w:val="00F11252"/>
    <w:rsid w:val="00F116AB"/>
    <w:rsid w:val="00F118DA"/>
    <w:rsid w:val="00F11F04"/>
    <w:rsid w:val="00F12952"/>
    <w:rsid w:val="00F129DB"/>
    <w:rsid w:val="00F129E5"/>
    <w:rsid w:val="00F13E10"/>
    <w:rsid w:val="00F13F9E"/>
    <w:rsid w:val="00F141E0"/>
    <w:rsid w:val="00F1449B"/>
    <w:rsid w:val="00F15182"/>
    <w:rsid w:val="00F153D9"/>
    <w:rsid w:val="00F157A6"/>
    <w:rsid w:val="00F158AC"/>
    <w:rsid w:val="00F159A6"/>
    <w:rsid w:val="00F16293"/>
    <w:rsid w:val="00F16322"/>
    <w:rsid w:val="00F16506"/>
    <w:rsid w:val="00F1672F"/>
    <w:rsid w:val="00F167D8"/>
    <w:rsid w:val="00F169D4"/>
    <w:rsid w:val="00F17691"/>
    <w:rsid w:val="00F178B7"/>
    <w:rsid w:val="00F17A57"/>
    <w:rsid w:val="00F202C8"/>
    <w:rsid w:val="00F207A1"/>
    <w:rsid w:val="00F20A33"/>
    <w:rsid w:val="00F20AEE"/>
    <w:rsid w:val="00F20D59"/>
    <w:rsid w:val="00F20DA5"/>
    <w:rsid w:val="00F211E2"/>
    <w:rsid w:val="00F21A56"/>
    <w:rsid w:val="00F21A5E"/>
    <w:rsid w:val="00F21C99"/>
    <w:rsid w:val="00F21F23"/>
    <w:rsid w:val="00F21F2A"/>
    <w:rsid w:val="00F22065"/>
    <w:rsid w:val="00F220A6"/>
    <w:rsid w:val="00F22627"/>
    <w:rsid w:val="00F22CC3"/>
    <w:rsid w:val="00F2375B"/>
    <w:rsid w:val="00F23D27"/>
    <w:rsid w:val="00F24051"/>
    <w:rsid w:val="00F24153"/>
    <w:rsid w:val="00F247A3"/>
    <w:rsid w:val="00F248C6"/>
    <w:rsid w:val="00F24D22"/>
    <w:rsid w:val="00F25074"/>
    <w:rsid w:val="00F250AB"/>
    <w:rsid w:val="00F251C7"/>
    <w:rsid w:val="00F251F9"/>
    <w:rsid w:val="00F255D7"/>
    <w:rsid w:val="00F25807"/>
    <w:rsid w:val="00F25CFE"/>
    <w:rsid w:val="00F25DB0"/>
    <w:rsid w:val="00F261D9"/>
    <w:rsid w:val="00F26285"/>
    <w:rsid w:val="00F262D1"/>
    <w:rsid w:val="00F268BC"/>
    <w:rsid w:val="00F26A19"/>
    <w:rsid w:val="00F272C3"/>
    <w:rsid w:val="00F27332"/>
    <w:rsid w:val="00F2754C"/>
    <w:rsid w:val="00F27611"/>
    <w:rsid w:val="00F2770D"/>
    <w:rsid w:val="00F27C82"/>
    <w:rsid w:val="00F303E6"/>
    <w:rsid w:val="00F30423"/>
    <w:rsid w:val="00F3063D"/>
    <w:rsid w:val="00F30938"/>
    <w:rsid w:val="00F30CB0"/>
    <w:rsid w:val="00F30E3C"/>
    <w:rsid w:val="00F31308"/>
    <w:rsid w:val="00F317DB"/>
    <w:rsid w:val="00F31F13"/>
    <w:rsid w:val="00F3206B"/>
    <w:rsid w:val="00F32414"/>
    <w:rsid w:val="00F32B7C"/>
    <w:rsid w:val="00F32CFD"/>
    <w:rsid w:val="00F33AFD"/>
    <w:rsid w:val="00F33BC9"/>
    <w:rsid w:val="00F33C02"/>
    <w:rsid w:val="00F33D23"/>
    <w:rsid w:val="00F33F80"/>
    <w:rsid w:val="00F348D1"/>
    <w:rsid w:val="00F348E8"/>
    <w:rsid w:val="00F34C6B"/>
    <w:rsid w:val="00F35116"/>
    <w:rsid w:val="00F356A6"/>
    <w:rsid w:val="00F3591C"/>
    <w:rsid w:val="00F359DF"/>
    <w:rsid w:val="00F35DFD"/>
    <w:rsid w:val="00F35F4B"/>
    <w:rsid w:val="00F36844"/>
    <w:rsid w:val="00F36D3B"/>
    <w:rsid w:val="00F37163"/>
    <w:rsid w:val="00F378D0"/>
    <w:rsid w:val="00F37DEA"/>
    <w:rsid w:val="00F37F5C"/>
    <w:rsid w:val="00F40613"/>
    <w:rsid w:val="00F40B2F"/>
    <w:rsid w:val="00F40B56"/>
    <w:rsid w:val="00F40FDF"/>
    <w:rsid w:val="00F41633"/>
    <w:rsid w:val="00F41CCF"/>
    <w:rsid w:val="00F42403"/>
    <w:rsid w:val="00F42797"/>
    <w:rsid w:val="00F42B74"/>
    <w:rsid w:val="00F42F48"/>
    <w:rsid w:val="00F4368B"/>
    <w:rsid w:val="00F43D73"/>
    <w:rsid w:val="00F43FBC"/>
    <w:rsid w:val="00F4433C"/>
    <w:rsid w:val="00F4438B"/>
    <w:rsid w:val="00F446D1"/>
    <w:rsid w:val="00F4472F"/>
    <w:rsid w:val="00F447C9"/>
    <w:rsid w:val="00F449F4"/>
    <w:rsid w:val="00F44A7F"/>
    <w:rsid w:val="00F450A5"/>
    <w:rsid w:val="00F451AC"/>
    <w:rsid w:val="00F4521B"/>
    <w:rsid w:val="00F456C9"/>
    <w:rsid w:val="00F45B3C"/>
    <w:rsid w:val="00F45B87"/>
    <w:rsid w:val="00F45F6A"/>
    <w:rsid w:val="00F45F89"/>
    <w:rsid w:val="00F46190"/>
    <w:rsid w:val="00F46859"/>
    <w:rsid w:val="00F46C65"/>
    <w:rsid w:val="00F47581"/>
    <w:rsid w:val="00F47A47"/>
    <w:rsid w:val="00F47B55"/>
    <w:rsid w:val="00F47C17"/>
    <w:rsid w:val="00F50417"/>
    <w:rsid w:val="00F50A42"/>
    <w:rsid w:val="00F50AE5"/>
    <w:rsid w:val="00F50CC9"/>
    <w:rsid w:val="00F510EC"/>
    <w:rsid w:val="00F51128"/>
    <w:rsid w:val="00F51477"/>
    <w:rsid w:val="00F514C7"/>
    <w:rsid w:val="00F51FA8"/>
    <w:rsid w:val="00F52247"/>
    <w:rsid w:val="00F52746"/>
    <w:rsid w:val="00F52774"/>
    <w:rsid w:val="00F53309"/>
    <w:rsid w:val="00F5383F"/>
    <w:rsid w:val="00F53ECA"/>
    <w:rsid w:val="00F54086"/>
    <w:rsid w:val="00F5436D"/>
    <w:rsid w:val="00F5477F"/>
    <w:rsid w:val="00F552BF"/>
    <w:rsid w:val="00F553CD"/>
    <w:rsid w:val="00F55563"/>
    <w:rsid w:val="00F55748"/>
    <w:rsid w:val="00F5625F"/>
    <w:rsid w:val="00F5677C"/>
    <w:rsid w:val="00F56F69"/>
    <w:rsid w:val="00F57A7B"/>
    <w:rsid w:val="00F57CBE"/>
    <w:rsid w:val="00F60007"/>
    <w:rsid w:val="00F60377"/>
    <w:rsid w:val="00F60C12"/>
    <w:rsid w:val="00F61102"/>
    <w:rsid w:val="00F61325"/>
    <w:rsid w:val="00F614EE"/>
    <w:rsid w:val="00F618F7"/>
    <w:rsid w:val="00F6227F"/>
    <w:rsid w:val="00F627E0"/>
    <w:rsid w:val="00F62D8C"/>
    <w:rsid w:val="00F63054"/>
    <w:rsid w:val="00F633B6"/>
    <w:rsid w:val="00F635A9"/>
    <w:rsid w:val="00F639E3"/>
    <w:rsid w:val="00F63B30"/>
    <w:rsid w:val="00F6471F"/>
    <w:rsid w:val="00F64732"/>
    <w:rsid w:val="00F64901"/>
    <w:rsid w:val="00F64EC5"/>
    <w:rsid w:val="00F65180"/>
    <w:rsid w:val="00F65A63"/>
    <w:rsid w:val="00F65DEF"/>
    <w:rsid w:val="00F65E99"/>
    <w:rsid w:val="00F6606F"/>
    <w:rsid w:val="00F66995"/>
    <w:rsid w:val="00F66B53"/>
    <w:rsid w:val="00F672C8"/>
    <w:rsid w:val="00F700C8"/>
    <w:rsid w:val="00F700E9"/>
    <w:rsid w:val="00F706F4"/>
    <w:rsid w:val="00F7100C"/>
    <w:rsid w:val="00F71253"/>
    <w:rsid w:val="00F71F5B"/>
    <w:rsid w:val="00F72396"/>
    <w:rsid w:val="00F72873"/>
    <w:rsid w:val="00F72BB8"/>
    <w:rsid w:val="00F72CFA"/>
    <w:rsid w:val="00F73185"/>
    <w:rsid w:val="00F733FD"/>
    <w:rsid w:val="00F73451"/>
    <w:rsid w:val="00F73564"/>
    <w:rsid w:val="00F73A19"/>
    <w:rsid w:val="00F73C20"/>
    <w:rsid w:val="00F73EEA"/>
    <w:rsid w:val="00F743DD"/>
    <w:rsid w:val="00F7450E"/>
    <w:rsid w:val="00F74818"/>
    <w:rsid w:val="00F748F0"/>
    <w:rsid w:val="00F7515C"/>
    <w:rsid w:val="00F75209"/>
    <w:rsid w:val="00F752D5"/>
    <w:rsid w:val="00F75557"/>
    <w:rsid w:val="00F755DA"/>
    <w:rsid w:val="00F761E8"/>
    <w:rsid w:val="00F76660"/>
    <w:rsid w:val="00F76A7B"/>
    <w:rsid w:val="00F76BD8"/>
    <w:rsid w:val="00F76D86"/>
    <w:rsid w:val="00F80180"/>
    <w:rsid w:val="00F8039D"/>
    <w:rsid w:val="00F8097A"/>
    <w:rsid w:val="00F80B35"/>
    <w:rsid w:val="00F80FFF"/>
    <w:rsid w:val="00F81017"/>
    <w:rsid w:val="00F8113F"/>
    <w:rsid w:val="00F811C4"/>
    <w:rsid w:val="00F8142D"/>
    <w:rsid w:val="00F8203C"/>
    <w:rsid w:val="00F82261"/>
    <w:rsid w:val="00F822FB"/>
    <w:rsid w:val="00F8238E"/>
    <w:rsid w:val="00F82699"/>
    <w:rsid w:val="00F82906"/>
    <w:rsid w:val="00F829B4"/>
    <w:rsid w:val="00F82E84"/>
    <w:rsid w:val="00F83CBA"/>
    <w:rsid w:val="00F84714"/>
    <w:rsid w:val="00F847CD"/>
    <w:rsid w:val="00F847E2"/>
    <w:rsid w:val="00F8490F"/>
    <w:rsid w:val="00F861EE"/>
    <w:rsid w:val="00F86608"/>
    <w:rsid w:val="00F86A08"/>
    <w:rsid w:val="00F8762D"/>
    <w:rsid w:val="00F87B43"/>
    <w:rsid w:val="00F900D9"/>
    <w:rsid w:val="00F9054B"/>
    <w:rsid w:val="00F91FA3"/>
    <w:rsid w:val="00F923EF"/>
    <w:rsid w:val="00F92779"/>
    <w:rsid w:val="00F93020"/>
    <w:rsid w:val="00F9331C"/>
    <w:rsid w:val="00F933D7"/>
    <w:rsid w:val="00F935C3"/>
    <w:rsid w:val="00F93FB7"/>
    <w:rsid w:val="00F9423E"/>
    <w:rsid w:val="00F943A2"/>
    <w:rsid w:val="00F94877"/>
    <w:rsid w:val="00F94B0E"/>
    <w:rsid w:val="00F94C69"/>
    <w:rsid w:val="00F94E17"/>
    <w:rsid w:val="00F95058"/>
    <w:rsid w:val="00F9568F"/>
    <w:rsid w:val="00F95792"/>
    <w:rsid w:val="00F95799"/>
    <w:rsid w:val="00F959C0"/>
    <w:rsid w:val="00F95AF4"/>
    <w:rsid w:val="00F95D38"/>
    <w:rsid w:val="00F96161"/>
    <w:rsid w:val="00F96239"/>
    <w:rsid w:val="00F96717"/>
    <w:rsid w:val="00F9676B"/>
    <w:rsid w:val="00F96CBE"/>
    <w:rsid w:val="00F96D35"/>
    <w:rsid w:val="00F96E1B"/>
    <w:rsid w:val="00F972D9"/>
    <w:rsid w:val="00F97468"/>
    <w:rsid w:val="00F974B8"/>
    <w:rsid w:val="00F97574"/>
    <w:rsid w:val="00F978B2"/>
    <w:rsid w:val="00F97CFA"/>
    <w:rsid w:val="00FA015C"/>
    <w:rsid w:val="00FA0274"/>
    <w:rsid w:val="00FA028E"/>
    <w:rsid w:val="00FA05BC"/>
    <w:rsid w:val="00FA0818"/>
    <w:rsid w:val="00FA09CB"/>
    <w:rsid w:val="00FA0A47"/>
    <w:rsid w:val="00FA0DCD"/>
    <w:rsid w:val="00FA0EB2"/>
    <w:rsid w:val="00FA14A5"/>
    <w:rsid w:val="00FA1780"/>
    <w:rsid w:val="00FA18A1"/>
    <w:rsid w:val="00FA18A8"/>
    <w:rsid w:val="00FA19D0"/>
    <w:rsid w:val="00FA1A4A"/>
    <w:rsid w:val="00FA1D9C"/>
    <w:rsid w:val="00FA1E29"/>
    <w:rsid w:val="00FA1ED9"/>
    <w:rsid w:val="00FA1FAE"/>
    <w:rsid w:val="00FA206A"/>
    <w:rsid w:val="00FA2219"/>
    <w:rsid w:val="00FA2885"/>
    <w:rsid w:val="00FA29DF"/>
    <w:rsid w:val="00FA38D7"/>
    <w:rsid w:val="00FA402C"/>
    <w:rsid w:val="00FA4252"/>
    <w:rsid w:val="00FA486F"/>
    <w:rsid w:val="00FA4F74"/>
    <w:rsid w:val="00FA5384"/>
    <w:rsid w:val="00FA5B08"/>
    <w:rsid w:val="00FA5D92"/>
    <w:rsid w:val="00FA64CD"/>
    <w:rsid w:val="00FA66A9"/>
    <w:rsid w:val="00FA7153"/>
    <w:rsid w:val="00FA73A5"/>
    <w:rsid w:val="00FA7E46"/>
    <w:rsid w:val="00FB0C9C"/>
    <w:rsid w:val="00FB0D5C"/>
    <w:rsid w:val="00FB0E58"/>
    <w:rsid w:val="00FB0EFC"/>
    <w:rsid w:val="00FB0F90"/>
    <w:rsid w:val="00FB16C0"/>
    <w:rsid w:val="00FB1905"/>
    <w:rsid w:val="00FB21E7"/>
    <w:rsid w:val="00FB22A1"/>
    <w:rsid w:val="00FB2448"/>
    <w:rsid w:val="00FB2709"/>
    <w:rsid w:val="00FB2F8F"/>
    <w:rsid w:val="00FB3561"/>
    <w:rsid w:val="00FB3ECD"/>
    <w:rsid w:val="00FB3F71"/>
    <w:rsid w:val="00FB4A3C"/>
    <w:rsid w:val="00FB4B91"/>
    <w:rsid w:val="00FB4DDE"/>
    <w:rsid w:val="00FB500E"/>
    <w:rsid w:val="00FB53E9"/>
    <w:rsid w:val="00FB54D3"/>
    <w:rsid w:val="00FB56B5"/>
    <w:rsid w:val="00FB59E1"/>
    <w:rsid w:val="00FB5C7B"/>
    <w:rsid w:val="00FB5D3C"/>
    <w:rsid w:val="00FB604C"/>
    <w:rsid w:val="00FB6B51"/>
    <w:rsid w:val="00FB73C7"/>
    <w:rsid w:val="00FB7476"/>
    <w:rsid w:val="00FB7B62"/>
    <w:rsid w:val="00FC0264"/>
    <w:rsid w:val="00FC06E6"/>
    <w:rsid w:val="00FC07A2"/>
    <w:rsid w:val="00FC084F"/>
    <w:rsid w:val="00FC0A44"/>
    <w:rsid w:val="00FC0B4F"/>
    <w:rsid w:val="00FC0B9F"/>
    <w:rsid w:val="00FC10C8"/>
    <w:rsid w:val="00FC2480"/>
    <w:rsid w:val="00FC24F7"/>
    <w:rsid w:val="00FC29E5"/>
    <w:rsid w:val="00FC33EB"/>
    <w:rsid w:val="00FC3647"/>
    <w:rsid w:val="00FC3A58"/>
    <w:rsid w:val="00FC3EC4"/>
    <w:rsid w:val="00FC49F4"/>
    <w:rsid w:val="00FC4BF6"/>
    <w:rsid w:val="00FC4F58"/>
    <w:rsid w:val="00FC4FA2"/>
    <w:rsid w:val="00FC5001"/>
    <w:rsid w:val="00FC5490"/>
    <w:rsid w:val="00FC5DDA"/>
    <w:rsid w:val="00FC5EF4"/>
    <w:rsid w:val="00FC6330"/>
    <w:rsid w:val="00FC6357"/>
    <w:rsid w:val="00FC63E7"/>
    <w:rsid w:val="00FC6525"/>
    <w:rsid w:val="00FC67EA"/>
    <w:rsid w:val="00FC6930"/>
    <w:rsid w:val="00FC6C22"/>
    <w:rsid w:val="00FC6CFA"/>
    <w:rsid w:val="00FC70F4"/>
    <w:rsid w:val="00FC7F16"/>
    <w:rsid w:val="00FD08AA"/>
    <w:rsid w:val="00FD0E44"/>
    <w:rsid w:val="00FD0E4A"/>
    <w:rsid w:val="00FD0FFF"/>
    <w:rsid w:val="00FD10E8"/>
    <w:rsid w:val="00FD1130"/>
    <w:rsid w:val="00FD13BF"/>
    <w:rsid w:val="00FD1960"/>
    <w:rsid w:val="00FD1AD1"/>
    <w:rsid w:val="00FD1BCF"/>
    <w:rsid w:val="00FD1F13"/>
    <w:rsid w:val="00FD26D2"/>
    <w:rsid w:val="00FD26D7"/>
    <w:rsid w:val="00FD2807"/>
    <w:rsid w:val="00FD2C7F"/>
    <w:rsid w:val="00FD31D6"/>
    <w:rsid w:val="00FD3214"/>
    <w:rsid w:val="00FD3684"/>
    <w:rsid w:val="00FD368B"/>
    <w:rsid w:val="00FD3732"/>
    <w:rsid w:val="00FD3B25"/>
    <w:rsid w:val="00FD3B9A"/>
    <w:rsid w:val="00FD3CC4"/>
    <w:rsid w:val="00FD4207"/>
    <w:rsid w:val="00FD479C"/>
    <w:rsid w:val="00FD4EB4"/>
    <w:rsid w:val="00FD4FF2"/>
    <w:rsid w:val="00FD5C16"/>
    <w:rsid w:val="00FD5C19"/>
    <w:rsid w:val="00FD60DD"/>
    <w:rsid w:val="00FD6221"/>
    <w:rsid w:val="00FD62B2"/>
    <w:rsid w:val="00FD647C"/>
    <w:rsid w:val="00FD64CF"/>
    <w:rsid w:val="00FD66EF"/>
    <w:rsid w:val="00FD6D6A"/>
    <w:rsid w:val="00FD74F4"/>
    <w:rsid w:val="00FE08E4"/>
    <w:rsid w:val="00FE0986"/>
    <w:rsid w:val="00FE1147"/>
    <w:rsid w:val="00FE11F9"/>
    <w:rsid w:val="00FE1337"/>
    <w:rsid w:val="00FE17C5"/>
    <w:rsid w:val="00FE1A49"/>
    <w:rsid w:val="00FE1B8E"/>
    <w:rsid w:val="00FE1CEF"/>
    <w:rsid w:val="00FE1E37"/>
    <w:rsid w:val="00FE305F"/>
    <w:rsid w:val="00FE317E"/>
    <w:rsid w:val="00FE31EC"/>
    <w:rsid w:val="00FE3209"/>
    <w:rsid w:val="00FE3519"/>
    <w:rsid w:val="00FE36CE"/>
    <w:rsid w:val="00FE3ADC"/>
    <w:rsid w:val="00FE427B"/>
    <w:rsid w:val="00FE4524"/>
    <w:rsid w:val="00FE4A8C"/>
    <w:rsid w:val="00FE4CF1"/>
    <w:rsid w:val="00FE514F"/>
    <w:rsid w:val="00FE5626"/>
    <w:rsid w:val="00FE58C4"/>
    <w:rsid w:val="00FE5907"/>
    <w:rsid w:val="00FE5B25"/>
    <w:rsid w:val="00FE5BC2"/>
    <w:rsid w:val="00FE5C4F"/>
    <w:rsid w:val="00FE5CEF"/>
    <w:rsid w:val="00FE5E09"/>
    <w:rsid w:val="00FE6529"/>
    <w:rsid w:val="00FE6B12"/>
    <w:rsid w:val="00FE6F08"/>
    <w:rsid w:val="00FE738A"/>
    <w:rsid w:val="00FE738F"/>
    <w:rsid w:val="00FE7444"/>
    <w:rsid w:val="00FE75F2"/>
    <w:rsid w:val="00FE7CF9"/>
    <w:rsid w:val="00FF02BE"/>
    <w:rsid w:val="00FF044E"/>
    <w:rsid w:val="00FF05ED"/>
    <w:rsid w:val="00FF072E"/>
    <w:rsid w:val="00FF10F6"/>
    <w:rsid w:val="00FF156C"/>
    <w:rsid w:val="00FF2142"/>
    <w:rsid w:val="00FF2273"/>
    <w:rsid w:val="00FF2628"/>
    <w:rsid w:val="00FF2829"/>
    <w:rsid w:val="00FF3024"/>
    <w:rsid w:val="00FF3C92"/>
    <w:rsid w:val="00FF4521"/>
    <w:rsid w:val="00FF4901"/>
    <w:rsid w:val="00FF4981"/>
    <w:rsid w:val="00FF4C45"/>
    <w:rsid w:val="00FF4FE3"/>
    <w:rsid w:val="00FF57A3"/>
    <w:rsid w:val="00FF59E4"/>
    <w:rsid w:val="00FF5DE8"/>
    <w:rsid w:val="00FF5FD4"/>
    <w:rsid w:val="00FF672E"/>
    <w:rsid w:val="00FF6789"/>
    <w:rsid w:val="00FF69D4"/>
    <w:rsid w:val="00FF73BD"/>
    <w:rsid w:val="00FF770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60f,#7ba0cd,#39f,black"/>
    </o:shapedefaults>
    <o:shapelayout v:ext="edit">
      <o:idmap v:ext="edit" data="2"/>
    </o:shapelayout>
  </w:shapeDefaults>
  <w:decimalSymbol w:val="."/>
  <w:listSeparator w:val=","/>
  <w14:docId w14:val="6128EA28"/>
  <w15:docId w15:val="{26AA2753-39FF-4D4D-A6EA-EECDC4427A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nhideWhenUsed="1"/>
    <w:lsdException w:name="header" w:semiHidden="1" w:uiPriority="99" w:unhideWhenUsed="1"/>
    <w:lsdException w:name="footer" w:semiHidden="1" w:uiPriority="99"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9293C"/>
    <w:pPr>
      <w:widowControl w:val="0"/>
      <w:spacing w:before="120" w:after="120"/>
      <w:jc w:val="both"/>
    </w:pPr>
    <w:rPr>
      <w:sz w:val="24"/>
      <w:szCs w:val="22"/>
      <w:lang w:val="sr-Cyrl-CS" w:eastAsia="en-US"/>
    </w:rPr>
  </w:style>
  <w:style w:type="paragraph" w:styleId="Heading1">
    <w:name w:val="heading 1"/>
    <w:basedOn w:val="Normal"/>
    <w:next w:val="Normal"/>
    <w:link w:val="Heading1Char"/>
    <w:autoRedefine/>
    <w:qFormat/>
    <w:rsid w:val="004E1112"/>
    <w:pPr>
      <w:keepNext/>
      <w:spacing w:before="0"/>
      <w:outlineLvl w:val="0"/>
    </w:pPr>
    <w:rPr>
      <w:rFonts w:cs="Arial"/>
      <w:b/>
      <w:bCs/>
      <w:caps/>
      <w:w w:val="80"/>
      <w:sz w:val="28"/>
      <w:szCs w:val="48"/>
      <w:lang w:val="sr-Cyrl-RS"/>
    </w:rPr>
  </w:style>
  <w:style w:type="paragraph" w:styleId="Heading2">
    <w:name w:val="heading 2"/>
    <w:basedOn w:val="Normal"/>
    <w:next w:val="Normal"/>
    <w:link w:val="Heading2Char"/>
    <w:autoRedefine/>
    <w:qFormat/>
    <w:rsid w:val="008F470D"/>
    <w:pPr>
      <w:keepNext/>
      <w:numPr>
        <w:ilvl w:val="1"/>
        <w:numId w:val="2"/>
      </w:numPr>
      <w:tabs>
        <w:tab w:val="left" w:pos="720"/>
      </w:tabs>
      <w:spacing w:after="240"/>
      <w:jc w:val="left"/>
      <w:outlineLvl w:val="1"/>
    </w:pPr>
    <w:rPr>
      <w:rFonts w:cs="Arial"/>
      <w:b/>
      <w:bCs/>
      <w:iCs/>
      <w:caps/>
      <w:color w:val="000000" w:themeColor="text1"/>
      <w:szCs w:val="28"/>
    </w:rPr>
  </w:style>
  <w:style w:type="paragraph" w:styleId="Heading3">
    <w:name w:val="heading 3"/>
    <w:basedOn w:val="Heading2"/>
    <w:next w:val="Normal"/>
    <w:link w:val="Heading3Char"/>
    <w:qFormat/>
    <w:rsid w:val="001B14AA"/>
    <w:pPr>
      <w:numPr>
        <w:ilvl w:val="2"/>
      </w:numPr>
      <w:spacing w:after="120"/>
      <w:outlineLvl w:val="2"/>
    </w:pPr>
    <w:rPr>
      <w:bCs w:val="0"/>
      <w:caps w:val="0"/>
      <w:szCs w:val="24"/>
    </w:rPr>
  </w:style>
  <w:style w:type="paragraph" w:styleId="Heading4">
    <w:name w:val="heading 4"/>
    <w:basedOn w:val="Heading3"/>
    <w:next w:val="Normal"/>
    <w:qFormat/>
    <w:rsid w:val="00A95980"/>
    <w:pPr>
      <w:numPr>
        <w:ilvl w:val="3"/>
      </w:numPr>
      <w:tabs>
        <w:tab w:val="clear" w:pos="720"/>
        <w:tab w:val="left" w:pos="794"/>
      </w:tabs>
      <w:outlineLvl w:val="3"/>
    </w:pPr>
    <w:rPr>
      <w:bCs/>
      <w:szCs w:val="22"/>
    </w:rPr>
  </w:style>
  <w:style w:type="paragraph" w:styleId="Heading5">
    <w:name w:val="heading 5"/>
    <w:basedOn w:val="Normal"/>
    <w:next w:val="Normal"/>
    <w:qFormat/>
    <w:rsid w:val="00792A41"/>
    <w:pPr>
      <w:numPr>
        <w:ilvl w:val="4"/>
        <w:numId w:val="2"/>
      </w:numPr>
      <w:tabs>
        <w:tab w:val="left" w:pos="794"/>
      </w:tabs>
      <w:spacing w:before="480"/>
      <w:jc w:val="left"/>
      <w:outlineLvl w:val="4"/>
    </w:pPr>
    <w:rPr>
      <w:bCs/>
      <w:i/>
      <w:iCs/>
      <w:smallCaps/>
      <w:color w:val="7BA0CD"/>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815451"/>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brajanjebrojeva">
    <w:name w:val="nabrajanje brojeva"/>
    <w:basedOn w:val="Normal"/>
    <w:rsid w:val="00EA42E8"/>
    <w:pPr>
      <w:numPr>
        <w:numId w:val="3"/>
      </w:numPr>
    </w:pPr>
    <w:rPr>
      <w:rFonts w:cs="Arial"/>
    </w:rPr>
  </w:style>
  <w:style w:type="paragraph" w:styleId="Header">
    <w:name w:val="header"/>
    <w:basedOn w:val="Normal"/>
    <w:link w:val="HeaderChar"/>
    <w:uiPriority w:val="99"/>
    <w:rsid w:val="00DB336E"/>
    <w:pPr>
      <w:tabs>
        <w:tab w:val="right" w:pos="8789"/>
      </w:tabs>
      <w:spacing w:after="0"/>
    </w:pPr>
    <w:rPr>
      <w:i/>
      <w:color w:val="7BA0CD"/>
      <w:sz w:val="20"/>
      <w:szCs w:val="20"/>
    </w:rPr>
  </w:style>
  <w:style w:type="paragraph" w:customStyle="1" w:styleId="nabrajanjebulet4">
    <w:name w:val="nabrajanje bulet4"/>
    <w:basedOn w:val="Normal"/>
    <w:rsid w:val="00EF268D"/>
    <w:pPr>
      <w:numPr>
        <w:numId w:val="9"/>
      </w:numPr>
      <w:tabs>
        <w:tab w:val="left" w:pos="227"/>
      </w:tabs>
    </w:pPr>
  </w:style>
  <w:style w:type="paragraph" w:customStyle="1" w:styleId="nabrajanjebulet5">
    <w:name w:val="nabrajanje bulet5"/>
    <w:basedOn w:val="Normal"/>
    <w:rsid w:val="00242E59"/>
    <w:pPr>
      <w:numPr>
        <w:numId w:val="10"/>
      </w:numPr>
      <w:tabs>
        <w:tab w:val="left" w:pos="227"/>
      </w:tabs>
    </w:pPr>
  </w:style>
  <w:style w:type="paragraph" w:customStyle="1" w:styleId="Literatura">
    <w:name w:val="Literatura"/>
    <w:basedOn w:val="Normal"/>
    <w:qFormat/>
    <w:rsid w:val="00EA42E8"/>
    <w:pPr>
      <w:numPr>
        <w:numId w:val="1"/>
      </w:numPr>
    </w:pPr>
    <w:rPr>
      <w:rFonts w:cs="Arial"/>
      <w:sz w:val="20"/>
      <w:szCs w:val="20"/>
    </w:rPr>
  </w:style>
  <w:style w:type="character" w:customStyle="1" w:styleId="nabrajanjebulet3Char">
    <w:name w:val="nabrajanje bulet3 Char"/>
    <w:link w:val="nabrajanjebulet3"/>
    <w:rsid w:val="0015186A"/>
    <w:rPr>
      <w:sz w:val="24"/>
      <w:szCs w:val="22"/>
      <w:lang w:val="sr-Cyrl-CS" w:eastAsia="en-US"/>
    </w:rPr>
  </w:style>
  <w:style w:type="paragraph" w:customStyle="1" w:styleId="nabrajanjeslova">
    <w:name w:val="nabrajanje slova"/>
    <w:basedOn w:val="Normal"/>
    <w:rsid w:val="00EA42E8"/>
    <w:pPr>
      <w:numPr>
        <w:numId w:val="8"/>
      </w:numPr>
      <w:tabs>
        <w:tab w:val="left" w:pos="301"/>
      </w:tabs>
    </w:pPr>
    <w:rPr>
      <w:rFonts w:cs="Arial"/>
    </w:rPr>
  </w:style>
  <w:style w:type="paragraph" w:customStyle="1" w:styleId="naslovtabele">
    <w:name w:val="naslov tabele"/>
    <w:basedOn w:val="Normal"/>
    <w:qFormat/>
    <w:rsid w:val="00815451"/>
    <w:pPr>
      <w:keepNext/>
      <w:keepLines/>
      <w:spacing w:before="240"/>
      <w:jc w:val="center"/>
    </w:pPr>
    <w:rPr>
      <w:i/>
      <w:sz w:val="20"/>
      <w:szCs w:val="20"/>
    </w:rPr>
  </w:style>
  <w:style w:type="character" w:styleId="PageNumber">
    <w:name w:val="page number"/>
    <w:rsid w:val="00DB336E"/>
    <w:rPr>
      <w:rFonts w:ascii="Times New Roman" w:hAnsi="Times New Roman"/>
      <w:color w:val="7BA0CD"/>
      <w:sz w:val="24"/>
      <w:szCs w:val="24"/>
      <w:lang w:val="sr-Latn-CS"/>
    </w:rPr>
  </w:style>
  <w:style w:type="paragraph" w:customStyle="1" w:styleId="Podaci">
    <w:name w:val="Podaci"/>
    <w:basedOn w:val="Normal"/>
    <w:rsid w:val="00F45B3C"/>
    <w:pPr>
      <w:spacing w:after="0"/>
      <w:jc w:val="center"/>
    </w:pPr>
    <w:rPr>
      <w:sz w:val="20"/>
      <w:szCs w:val="20"/>
    </w:rPr>
  </w:style>
  <w:style w:type="paragraph" w:customStyle="1" w:styleId="Potpisslike">
    <w:name w:val="Potpis slike"/>
    <w:basedOn w:val="Normal"/>
    <w:rsid w:val="00D22527"/>
    <w:pPr>
      <w:spacing w:after="240"/>
      <w:jc w:val="center"/>
    </w:pPr>
    <w:rPr>
      <w:i/>
      <w:sz w:val="20"/>
      <w:szCs w:val="20"/>
      <w:lang w:eastAsia="sr-Latn-CS"/>
    </w:rPr>
  </w:style>
  <w:style w:type="paragraph" w:customStyle="1" w:styleId="Slika">
    <w:name w:val="Slika"/>
    <w:basedOn w:val="Normal"/>
    <w:rsid w:val="00D22527"/>
    <w:pPr>
      <w:spacing w:before="240"/>
      <w:jc w:val="center"/>
    </w:pPr>
  </w:style>
  <w:style w:type="paragraph" w:customStyle="1" w:styleId="formulabezbroja">
    <w:name w:val="formula bez broja"/>
    <w:basedOn w:val="Normal"/>
    <w:rsid w:val="00983798"/>
    <w:pPr>
      <w:spacing w:before="160" w:after="160"/>
      <w:jc w:val="center"/>
    </w:pPr>
  </w:style>
  <w:style w:type="paragraph" w:styleId="FootnoteText">
    <w:name w:val="footnote text"/>
    <w:aliases w:val="single space,FOOTNOTES,fn,Fußnotentext Char,ADB,Footnote text,Footnote Text Char Char Char,Footnote Text Char Char,Footnote Text Char1 Char,Footnote Text Char Char Char Char Char,Footnote Text Char Char Char1 Char,Char Char Char,Fußnote,f"/>
    <w:basedOn w:val="Normal"/>
    <w:link w:val="FootnoteTextChar"/>
    <w:uiPriority w:val="99"/>
    <w:qFormat/>
    <w:rsid w:val="00D22527"/>
    <w:pPr>
      <w:tabs>
        <w:tab w:val="left" w:pos="340"/>
      </w:tabs>
      <w:ind w:left="340" w:hanging="340"/>
    </w:pPr>
    <w:rPr>
      <w:sz w:val="18"/>
      <w:szCs w:val="18"/>
    </w:rPr>
  </w:style>
  <w:style w:type="character" w:styleId="FootnoteReference">
    <w:name w:val="footnote reference"/>
    <w:aliases w:val="ftref,BVI fnr,16 Point,Superscript 6 Point,Footnote Reference Number,ftref Char,BVI fnr Char,Footnotes refss,nota pié di pagina,Times 10 Point,Exposant 3 Point,Footnote symbol,Footnote reference number,EN Footnote Reference,note TESI"/>
    <w:link w:val="Ref"/>
    <w:uiPriority w:val="99"/>
    <w:qFormat/>
    <w:rsid w:val="00FA0818"/>
    <w:rPr>
      <w:rFonts w:ascii="Cambria" w:hAnsi="Cambria"/>
      <w:vertAlign w:val="superscript"/>
      <w:lang w:val="sr-Cyrl-CS"/>
    </w:rPr>
  </w:style>
  <w:style w:type="paragraph" w:customStyle="1" w:styleId="formulesabrojem">
    <w:name w:val="formule sa brojem"/>
    <w:rsid w:val="000E5DD2"/>
    <w:pPr>
      <w:widowControl w:val="0"/>
      <w:tabs>
        <w:tab w:val="center" w:pos="3402"/>
        <w:tab w:val="right" w:pos="7201"/>
      </w:tabs>
      <w:spacing w:before="160" w:after="160"/>
      <w:jc w:val="right"/>
    </w:pPr>
    <w:rPr>
      <w:rFonts w:ascii="Cambria" w:hAnsi="Cambria"/>
      <w:sz w:val="22"/>
      <w:szCs w:val="22"/>
      <w:lang w:val="sr-Latn-CS" w:eastAsia="en-US"/>
    </w:rPr>
  </w:style>
  <w:style w:type="paragraph" w:customStyle="1" w:styleId="nabrajanjebulet1">
    <w:name w:val="nabrajanje bulet1"/>
    <w:basedOn w:val="Normal"/>
    <w:rsid w:val="00316F75"/>
    <w:pPr>
      <w:numPr>
        <w:numId w:val="4"/>
      </w:numPr>
      <w:tabs>
        <w:tab w:val="left" w:pos="227"/>
      </w:tabs>
    </w:pPr>
    <w:rPr>
      <w:rFonts w:cs="Arial"/>
    </w:rPr>
  </w:style>
  <w:style w:type="paragraph" w:customStyle="1" w:styleId="nabrajanjebulet2">
    <w:name w:val="nabrajanje bulet2"/>
    <w:basedOn w:val="Normal"/>
    <w:rsid w:val="00316F75"/>
    <w:pPr>
      <w:numPr>
        <w:numId w:val="5"/>
      </w:numPr>
      <w:tabs>
        <w:tab w:val="left" w:pos="227"/>
      </w:tabs>
    </w:pPr>
  </w:style>
  <w:style w:type="paragraph" w:customStyle="1" w:styleId="nabrajanjebulet3">
    <w:name w:val="nabrajanje bulet3"/>
    <w:basedOn w:val="Normal"/>
    <w:link w:val="nabrajanjebulet3Char"/>
    <w:rsid w:val="00242E59"/>
    <w:pPr>
      <w:numPr>
        <w:numId w:val="6"/>
      </w:numPr>
      <w:tabs>
        <w:tab w:val="left" w:pos="227"/>
      </w:tabs>
    </w:pPr>
  </w:style>
  <w:style w:type="paragraph" w:customStyle="1" w:styleId="nabrajanjebulet6">
    <w:name w:val="nabrajanje bulet6"/>
    <w:basedOn w:val="Normal"/>
    <w:rsid w:val="00D708D8"/>
    <w:pPr>
      <w:numPr>
        <w:numId w:val="11"/>
      </w:numPr>
      <w:tabs>
        <w:tab w:val="left" w:pos="227"/>
      </w:tabs>
    </w:pPr>
  </w:style>
  <w:style w:type="paragraph" w:customStyle="1" w:styleId="nabrajanjecrtice">
    <w:name w:val="nabrajanje crtice"/>
    <w:basedOn w:val="Normal"/>
    <w:rsid w:val="00242E59"/>
    <w:pPr>
      <w:numPr>
        <w:numId w:val="7"/>
      </w:numPr>
      <w:tabs>
        <w:tab w:val="left" w:pos="227"/>
      </w:tabs>
    </w:pPr>
    <w:rPr>
      <w:rFonts w:cs="Arial"/>
    </w:rPr>
  </w:style>
  <w:style w:type="paragraph" w:styleId="Footer">
    <w:name w:val="footer"/>
    <w:aliases w:val="Char Char Char Char,Char,Char Char Char Char Char Char Char,Char Char Char Char Char Char Char Char Char,Char Char Char Char Char Char Char Char Char Char Char Char Char,Char Char Char Char Char Char,Char1,Char Cha, Char"/>
    <w:basedOn w:val="Normal"/>
    <w:link w:val="FooterChar"/>
    <w:uiPriority w:val="99"/>
    <w:qFormat/>
    <w:rsid w:val="00FA0818"/>
    <w:rPr>
      <w:sz w:val="20"/>
      <w:szCs w:val="20"/>
    </w:rPr>
  </w:style>
  <w:style w:type="paragraph" w:styleId="TOC1">
    <w:name w:val="toc 1"/>
    <w:basedOn w:val="Normal"/>
    <w:next w:val="Normal"/>
    <w:uiPriority w:val="39"/>
    <w:rsid w:val="00DC3652"/>
    <w:pPr>
      <w:spacing w:before="240"/>
      <w:jc w:val="left"/>
    </w:pPr>
    <w:rPr>
      <w:rFonts w:cs="Calibri"/>
      <w:bCs/>
      <w:sz w:val="22"/>
      <w:szCs w:val="20"/>
    </w:rPr>
  </w:style>
  <w:style w:type="paragraph" w:styleId="TOC2">
    <w:name w:val="toc 2"/>
    <w:basedOn w:val="Normal"/>
    <w:next w:val="Normal"/>
    <w:uiPriority w:val="39"/>
    <w:rsid w:val="00184513"/>
    <w:pPr>
      <w:ind w:left="220"/>
      <w:jc w:val="left"/>
    </w:pPr>
    <w:rPr>
      <w:rFonts w:cs="Calibri"/>
      <w:i/>
      <w:iCs/>
      <w:sz w:val="20"/>
      <w:szCs w:val="20"/>
    </w:rPr>
  </w:style>
  <w:style w:type="paragraph" w:styleId="TOC3">
    <w:name w:val="toc 3"/>
    <w:basedOn w:val="Normal"/>
    <w:next w:val="Normal"/>
    <w:uiPriority w:val="39"/>
    <w:rsid w:val="00A73CC6"/>
    <w:pPr>
      <w:ind w:left="440"/>
      <w:jc w:val="left"/>
    </w:pPr>
    <w:rPr>
      <w:rFonts w:ascii="Calibri" w:hAnsi="Calibri" w:cs="Calibri"/>
      <w:sz w:val="20"/>
      <w:szCs w:val="20"/>
    </w:rPr>
  </w:style>
  <w:style w:type="paragraph" w:styleId="TOC4">
    <w:name w:val="toc 4"/>
    <w:basedOn w:val="Normal"/>
    <w:next w:val="Normal"/>
    <w:uiPriority w:val="39"/>
    <w:rsid w:val="00A73CC6"/>
    <w:pPr>
      <w:ind w:left="660"/>
      <w:jc w:val="left"/>
    </w:pPr>
    <w:rPr>
      <w:rFonts w:ascii="Calibri" w:hAnsi="Calibri" w:cs="Calibri"/>
      <w:sz w:val="20"/>
      <w:szCs w:val="20"/>
    </w:rPr>
  </w:style>
  <w:style w:type="paragraph" w:styleId="TOC5">
    <w:name w:val="toc 5"/>
    <w:basedOn w:val="Normal"/>
    <w:next w:val="Normal"/>
    <w:uiPriority w:val="39"/>
    <w:rsid w:val="00A73CC6"/>
    <w:pPr>
      <w:ind w:left="880"/>
      <w:jc w:val="left"/>
    </w:pPr>
    <w:rPr>
      <w:rFonts w:ascii="Calibri" w:hAnsi="Calibri" w:cs="Calibri"/>
      <w:sz w:val="20"/>
      <w:szCs w:val="20"/>
    </w:rPr>
  </w:style>
  <w:style w:type="paragraph" w:customStyle="1" w:styleId="Default">
    <w:name w:val="Default"/>
    <w:rsid w:val="00E336DC"/>
    <w:pPr>
      <w:autoSpaceDE w:val="0"/>
      <w:autoSpaceDN w:val="0"/>
      <w:adjustRightInd w:val="0"/>
    </w:pPr>
    <w:rPr>
      <w:color w:val="000000"/>
      <w:szCs w:val="24"/>
      <w:lang w:val="sr-Latn-CS" w:eastAsia="sr-Latn-CS"/>
    </w:rPr>
  </w:style>
  <w:style w:type="paragraph" w:customStyle="1" w:styleId="potpisdijagrami">
    <w:name w:val="potpis dijagrami"/>
    <w:basedOn w:val="Podaci"/>
    <w:qFormat/>
    <w:rsid w:val="002B0123"/>
    <w:pPr>
      <w:spacing w:after="240"/>
    </w:pPr>
    <w:rPr>
      <w:i/>
    </w:rPr>
  </w:style>
  <w:style w:type="character" w:customStyle="1" w:styleId="podijagram">
    <w:name w:val="po dijagram"/>
    <w:qFormat/>
    <w:rsid w:val="00502C5F"/>
    <w:rPr>
      <w:rFonts w:ascii="Cambria" w:hAnsi="Cambria"/>
      <w:noProof/>
      <w:sz w:val="20"/>
      <w:bdr w:val="single" w:sz="12" w:space="0" w:color="auto"/>
      <w:lang w:val="en-US"/>
    </w:rPr>
  </w:style>
  <w:style w:type="paragraph" w:styleId="TOCHeading">
    <w:name w:val="TOC Heading"/>
    <w:basedOn w:val="Heading1"/>
    <w:next w:val="Normal"/>
    <w:uiPriority w:val="39"/>
    <w:unhideWhenUsed/>
    <w:qFormat/>
    <w:rsid w:val="003C6F0B"/>
    <w:pPr>
      <w:keepLines/>
      <w:widowControl/>
      <w:spacing w:before="480" w:after="0" w:line="276" w:lineRule="auto"/>
      <w:outlineLvl w:val="9"/>
    </w:pPr>
    <w:rPr>
      <w:rFonts w:ascii="Cambria" w:eastAsia="MS Gothic" w:hAnsi="Cambria" w:cs="Times New Roman"/>
      <w:b w:val="0"/>
      <w:caps w:val="0"/>
      <w:color w:val="365F91"/>
      <w:w w:val="100"/>
      <w:szCs w:val="28"/>
      <w:lang w:val="en-US" w:eastAsia="ja-JP"/>
    </w:rPr>
  </w:style>
  <w:style w:type="character" w:styleId="Hyperlink">
    <w:name w:val="Hyperlink"/>
    <w:uiPriority w:val="99"/>
    <w:unhideWhenUsed/>
    <w:rsid w:val="003C6F0B"/>
    <w:rPr>
      <w:color w:val="0000FF"/>
      <w:u w:val="single"/>
    </w:rPr>
  </w:style>
  <w:style w:type="paragraph" w:styleId="TOC6">
    <w:name w:val="toc 6"/>
    <w:basedOn w:val="Normal"/>
    <w:next w:val="Normal"/>
    <w:autoRedefine/>
    <w:uiPriority w:val="39"/>
    <w:unhideWhenUsed/>
    <w:rsid w:val="003C6F0B"/>
    <w:pPr>
      <w:ind w:left="1100"/>
      <w:jc w:val="left"/>
    </w:pPr>
    <w:rPr>
      <w:rFonts w:ascii="Calibri" w:hAnsi="Calibri" w:cs="Calibri"/>
      <w:sz w:val="20"/>
      <w:szCs w:val="20"/>
    </w:rPr>
  </w:style>
  <w:style w:type="paragraph" w:styleId="TOC7">
    <w:name w:val="toc 7"/>
    <w:basedOn w:val="Normal"/>
    <w:next w:val="Normal"/>
    <w:autoRedefine/>
    <w:uiPriority w:val="39"/>
    <w:unhideWhenUsed/>
    <w:rsid w:val="003C6F0B"/>
    <w:pPr>
      <w:ind w:left="1320"/>
      <w:jc w:val="left"/>
    </w:pPr>
    <w:rPr>
      <w:rFonts w:ascii="Calibri" w:hAnsi="Calibri" w:cs="Calibri"/>
      <w:sz w:val="20"/>
      <w:szCs w:val="20"/>
    </w:rPr>
  </w:style>
  <w:style w:type="paragraph" w:styleId="TOC8">
    <w:name w:val="toc 8"/>
    <w:basedOn w:val="Normal"/>
    <w:next w:val="Normal"/>
    <w:autoRedefine/>
    <w:uiPriority w:val="39"/>
    <w:unhideWhenUsed/>
    <w:rsid w:val="003C6F0B"/>
    <w:pPr>
      <w:ind w:left="1540"/>
      <w:jc w:val="left"/>
    </w:pPr>
    <w:rPr>
      <w:rFonts w:ascii="Calibri" w:hAnsi="Calibri" w:cs="Calibri"/>
      <w:sz w:val="20"/>
      <w:szCs w:val="20"/>
    </w:rPr>
  </w:style>
  <w:style w:type="paragraph" w:styleId="TOC9">
    <w:name w:val="toc 9"/>
    <w:basedOn w:val="Normal"/>
    <w:next w:val="Normal"/>
    <w:autoRedefine/>
    <w:uiPriority w:val="39"/>
    <w:unhideWhenUsed/>
    <w:rsid w:val="003C6F0B"/>
    <w:pPr>
      <w:ind w:left="1760"/>
      <w:jc w:val="left"/>
    </w:pPr>
    <w:rPr>
      <w:rFonts w:ascii="Calibri" w:hAnsi="Calibri" w:cs="Calibri"/>
      <w:sz w:val="20"/>
      <w:szCs w:val="20"/>
    </w:rPr>
  </w:style>
  <w:style w:type="character" w:customStyle="1" w:styleId="HeaderChar">
    <w:name w:val="Header Char"/>
    <w:link w:val="Header"/>
    <w:uiPriority w:val="99"/>
    <w:rsid w:val="00880572"/>
    <w:rPr>
      <w:rFonts w:ascii="Cambria" w:hAnsi="Cambria"/>
      <w:i/>
      <w:color w:val="7BA0CD"/>
      <w:lang w:val="sr-Cyrl-CS"/>
    </w:rPr>
  </w:style>
  <w:style w:type="character" w:customStyle="1" w:styleId="FooterChar">
    <w:name w:val="Footer Char"/>
    <w:aliases w:val="Char Char Char Char Char,Char Char,Char Char Char Char Char Char Char Char,Char Char Char Char Char Char Char Char Char Char,Char Char Char Char Char Char Char Char Char Char Char Char Char Char,Char Char Char Char Char Char Char1,Char1 Char"/>
    <w:link w:val="Footer"/>
    <w:uiPriority w:val="99"/>
    <w:qFormat/>
    <w:rsid w:val="00880572"/>
    <w:rPr>
      <w:rFonts w:ascii="Cambria" w:hAnsi="Cambria"/>
      <w:lang w:val="sr-Cyrl-CS"/>
    </w:rPr>
  </w:style>
  <w:style w:type="paragraph" w:styleId="BalloonText">
    <w:name w:val="Balloon Text"/>
    <w:basedOn w:val="Normal"/>
    <w:link w:val="BalloonTextChar"/>
    <w:rsid w:val="00C9350F"/>
    <w:rPr>
      <w:rFonts w:ascii="Segoe UI" w:hAnsi="Segoe UI" w:cs="Segoe UI"/>
      <w:sz w:val="18"/>
      <w:szCs w:val="18"/>
    </w:rPr>
  </w:style>
  <w:style w:type="character" w:customStyle="1" w:styleId="BalloonTextChar">
    <w:name w:val="Balloon Text Char"/>
    <w:link w:val="BalloonText"/>
    <w:rsid w:val="00C9350F"/>
    <w:rPr>
      <w:rFonts w:ascii="Segoe UI" w:hAnsi="Segoe UI" w:cs="Segoe UI"/>
      <w:sz w:val="18"/>
      <w:szCs w:val="18"/>
      <w:lang w:val="sr-Cyrl-CS" w:eastAsia="en-US"/>
    </w:rPr>
  </w:style>
  <w:style w:type="character" w:styleId="FollowedHyperlink">
    <w:name w:val="FollowedHyperlink"/>
    <w:rsid w:val="009038E1"/>
    <w:rPr>
      <w:color w:val="954F72"/>
      <w:u w:val="single"/>
    </w:rPr>
  </w:style>
  <w:style w:type="character" w:customStyle="1" w:styleId="Heading1Char">
    <w:name w:val="Heading 1 Char"/>
    <w:link w:val="Heading1"/>
    <w:rsid w:val="004E1112"/>
    <w:rPr>
      <w:rFonts w:cs="Arial"/>
      <w:b/>
      <w:bCs/>
      <w:caps/>
      <w:w w:val="80"/>
      <w:sz w:val="28"/>
      <w:szCs w:val="48"/>
      <w:lang w:val="sr-Cyrl-RS" w:eastAsia="en-US"/>
    </w:rPr>
  </w:style>
  <w:style w:type="character" w:customStyle="1" w:styleId="dijagram">
    <w:name w:val="dijagram"/>
    <w:qFormat/>
    <w:rsid w:val="00761AAD"/>
    <w:rPr>
      <w:rFonts w:ascii="Cambria" w:hAnsi="Cambria"/>
      <w:noProof/>
      <w:sz w:val="20"/>
      <w:bdr w:val="single" w:sz="4" w:space="0" w:color="auto"/>
      <w:lang w:val="en-US"/>
    </w:rPr>
  </w:style>
  <w:style w:type="paragraph" w:styleId="Caption">
    <w:name w:val="caption"/>
    <w:aliases w:val="ПОТПИС ДИЈАГРАМА"/>
    <w:basedOn w:val="Normal"/>
    <w:next w:val="Normal"/>
    <w:uiPriority w:val="35"/>
    <w:unhideWhenUsed/>
    <w:qFormat/>
    <w:rsid w:val="005076B5"/>
    <w:rPr>
      <w:b/>
      <w:bCs/>
      <w:sz w:val="20"/>
      <w:szCs w:val="20"/>
    </w:rPr>
  </w:style>
  <w:style w:type="paragraph" w:customStyle="1" w:styleId="a0">
    <w:name w:val="дијаграм упоредна"/>
    <w:basedOn w:val="Normal"/>
    <w:qFormat/>
    <w:rsid w:val="005C4A13"/>
    <w:pPr>
      <w:jc w:val="center"/>
    </w:pPr>
  </w:style>
  <w:style w:type="character" w:customStyle="1" w:styleId="Heading2Char">
    <w:name w:val="Heading 2 Char"/>
    <w:link w:val="Heading2"/>
    <w:rsid w:val="008F470D"/>
    <w:rPr>
      <w:rFonts w:cs="Arial"/>
      <w:b/>
      <w:bCs/>
      <w:iCs/>
      <w:caps/>
      <w:color w:val="000000" w:themeColor="text1"/>
      <w:sz w:val="24"/>
      <w:szCs w:val="28"/>
      <w:lang w:val="sr-Cyrl-CS" w:eastAsia="en-US"/>
    </w:rPr>
  </w:style>
  <w:style w:type="character" w:customStyle="1" w:styleId="Heading3Char">
    <w:name w:val="Heading 3 Char"/>
    <w:link w:val="Heading3"/>
    <w:rsid w:val="001B14AA"/>
    <w:rPr>
      <w:rFonts w:cs="Arial"/>
      <w:b/>
      <w:iCs/>
      <w:color w:val="7BA0CD"/>
      <w:sz w:val="24"/>
      <w:szCs w:val="24"/>
      <w:lang w:val="sr-Cyrl-CS" w:eastAsia="en-US"/>
    </w:rPr>
  </w:style>
  <w:style w:type="paragraph" w:styleId="NormalWeb">
    <w:name w:val="Normal (Web)"/>
    <w:basedOn w:val="Normal"/>
    <w:uiPriority w:val="99"/>
    <w:unhideWhenUsed/>
    <w:qFormat/>
    <w:rsid w:val="00F95058"/>
    <w:pPr>
      <w:widowControl/>
      <w:spacing w:before="100" w:beforeAutospacing="1" w:after="100" w:afterAutospacing="1"/>
      <w:jc w:val="left"/>
    </w:pPr>
    <w:rPr>
      <w:szCs w:val="24"/>
      <w:lang w:val="en-US"/>
    </w:rPr>
  </w:style>
  <w:style w:type="character" w:styleId="CommentReference">
    <w:name w:val="annotation reference"/>
    <w:rsid w:val="00F95058"/>
    <w:rPr>
      <w:sz w:val="16"/>
      <w:szCs w:val="16"/>
    </w:rPr>
  </w:style>
  <w:style w:type="paragraph" w:styleId="CommentText">
    <w:name w:val="annotation text"/>
    <w:basedOn w:val="Normal"/>
    <w:link w:val="CommentTextChar"/>
    <w:rsid w:val="00F95058"/>
    <w:rPr>
      <w:sz w:val="20"/>
      <w:szCs w:val="20"/>
    </w:rPr>
  </w:style>
  <w:style w:type="character" w:customStyle="1" w:styleId="CommentTextChar">
    <w:name w:val="Comment Text Char"/>
    <w:link w:val="CommentText"/>
    <w:rsid w:val="00F95058"/>
    <w:rPr>
      <w:rFonts w:ascii="Cambria" w:hAnsi="Cambria"/>
      <w:lang w:val="sr-Cyrl-CS" w:eastAsia="en-US"/>
    </w:rPr>
  </w:style>
  <w:style w:type="paragraph" w:styleId="CommentSubject">
    <w:name w:val="annotation subject"/>
    <w:basedOn w:val="CommentText"/>
    <w:next w:val="CommentText"/>
    <w:link w:val="CommentSubjectChar"/>
    <w:rsid w:val="00F95058"/>
    <w:rPr>
      <w:b/>
      <w:bCs/>
    </w:rPr>
  </w:style>
  <w:style w:type="character" w:customStyle="1" w:styleId="CommentSubjectChar">
    <w:name w:val="Comment Subject Char"/>
    <w:link w:val="CommentSubject"/>
    <w:rsid w:val="00F95058"/>
    <w:rPr>
      <w:rFonts w:ascii="Cambria" w:hAnsi="Cambria"/>
      <w:b/>
      <w:bCs/>
      <w:lang w:val="sr-Cyrl-CS" w:eastAsia="en-US"/>
    </w:rPr>
  </w:style>
  <w:style w:type="character" w:styleId="Emphasis">
    <w:name w:val="Emphasis"/>
    <w:uiPriority w:val="20"/>
    <w:qFormat/>
    <w:rsid w:val="00F95058"/>
    <w:rPr>
      <w:i/>
      <w:iCs/>
    </w:rPr>
  </w:style>
  <w:style w:type="paragraph" w:styleId="ListParagraph">
    <w:name w:val="List Paragraph"/>
    <w:basedOn w:val="Normal"/>
    <w:link w:val="ListParagraphChar"/>
    <w:uiPriority w:val="34"/>
    <w:qFormat/>
    <w:rsid w:val="00F95058"/>
    <w:pPr>
      <w:widowControl/>
      <w:ind w:left="720"/>
      <w:contextualSpacing/>
    </w:pPr>
    <w:rPr>
      <w:rFonts w:ascii="Calibri" w:eastAsia="Calibri" w:hAnsi="Calibri"/>
      <w:lang w:val="sr-Latn-RS"/>
    </w:rPr>
  </w:style>
  <w:style w:type="character" w:customStyle="1" w:styleId="readon">
    <w:name w:val="readon"/>
    <w:rsid w:val="00F95058"/>
  </w:style>
  <w:style w:type="character" w:customStyle="1" w:styleId="apple-converted-space">
    <w:name w:val="apple-converted-space"/>
    <w:rsid w:val="00F95058"/>
  </w:style>
  <w:style w:type="paragraph" w:styleId="BodyText">
    <w:name w:val="Body Text"/>
    <w:basedOn w:val="Normal"/>
    <w:link w:val="BodyTextChar"/>
    <w:uiPriority w:val="1"/>
    <w:qFormat/>
    <w:rsid w:val="00474CFF"/>
    <w:pPr>
      <w:autoSpaceDE w:val="0"/>
      <w:autoSpaceDN w:val="0"/>
      <w:spacing w:before="0" w:after="0"/>
      <w:jc w:val="left"/>
    </w:pPr>
    <w:rPr>
      <w:rFonts w:ascii="Tahoma" w:eastAsia="Tahoma" w:hAnsi="Tahoma" w:cs="Tahoma"/>
      <w:sz w:val="22"/>
      <w:lang w:val="en-US"/>
    </w:rPr>
  </w:style>
  <w:style w:type="character" w:customStyle="1" w:styleId="BodyTextChar">
    <w:name w:val="Body Text Char"/>
    <w:link w:val="BodyText"/>
    <w:uiPriority w:val="1"/>
    <w:rsid w:val="00474CFF"/>
    <w:rPr>
      <w:rFonts w:ascii="Tahoma" w:eastAsia="Tahoma" w:hAnsi="Tahoma" w:cs="Tahoma"/>
      <w:sz w:val="22"/>
      <w:szCs w:val="22"/>
      <w:lang w:val="en-US" w:eastAsia="en-US"/>
    </w:rPr>
  </w:style>
  <w:style w:type="paragraph" w:styleId="Revision">
    <w:name w:val="Revision"/>
    <w:hidden/>
    <w:uiPriority w:val="99"/>
    <w:semiHidden/>
    <w:rsid w:val="00515334"/>
    <w:rPr>
      <w:rFonts w:ascii="Cambria" w:hAnsi="Cambria"/>
      <w:sz w:val="24"/>
      <w:szCs w:val="22"/>
      <w:lang w:val="sr-Cyrl-CS" w:eastAsia="en-US"/>
    </w:rPr>
  </w:style>
  <w:style w:type="character" w:customStyle="1" w:styleId="UnresolvedMention1">
    <w:name w:val="Unresolved Mention1"/>
    <w:uiPriority w:val="99"/>
    <w:semiHidden/>
    <w:unhideWhenUsed/>
    <w:rsid w:val="00B05033"/>
    <w:rPr>
      <w:color w:val="605E5C"/>
      <w:shd w:val="clear" w:color="auto" w:fill="E1DFDD"/>
    </w:rPr>
  </w:style>
  <w:style w:type="character" w:customStyle="1" w:styleId="fontstyle01">
    <w:name w:val="fontstyle01"/>
    <w:rsid w:val="00651539"/>
    <w:rPr>
      <w:rFonts w:ascii="TimesNewRomanPSMT" w:hAnsi="TimesNewRomanPSMT" w:hint="default"/>
      <w:b w:val="0"/>
      <w:bCs w:val="0"/>
      <w:i w:val="0"/>
      <w:iCs w:val="0"/>
      <w:color w:val="242021"/>
      <w:sz w:val="18"/>
      <w:szCs w:val="18"/>
    </w:rPr>
  </w:style>
  <w:style w:type="character" w:customStyle="1" w:styleId="FootnoteTextChar">
    <w:name w:val="Footnote Text Char"/>
    <w:aliases w:val="single space Char1,FOOTNOTES Char1,fn Char1,Fußnotentext Char Char1,ADB Char1,Footnote text Char1,Footnote Text Char Char Char Char1,Footnote Text Char Char Char2,Footnote Text Char1 Char Char1,Footnote Text Char Char Char1 Char Char"/>
    <w:link w:val="FootnoteText"/>
    <w:rsid w:val="00651539"/>
    <w:rPr>
      <w:rFonts w:ascii="Cambria" w:hAnsi="Cambria"/>
      <w:sz w:val="18"/>
      <w:szCs w:val="18"/>
      <w:lang w:val="sr-Cyrl-CS"/>
    </w:rPr>
  </w:style>
  <w:style w:type="paragraph" w:customStyle="1" w:styleId="a1">
    <w:name w:val="Текст"/>
    <w:basedOn w:val="Normal"/>
    <w:link w:val="Char"/>
    <w:qFormat/>
    <w:rsid w:val="00651539"/>
    <w:pPr>
      <w:keepNext/>
      <w:widowControl/>
      <w:tabs>
        <w:tab w:val="left" w:pos="7769"/>
      </w:tabs>
      <w:spacing w:before="0" w:after="0"/>
    </w:pPr>
    <w:rPr>
      <w:rFonts w:eastAsia="Calibri"/>
      <w:noProof/>
      <w:spacing w:val="-1"/>
      <w:szCs w:val="24"/>
      <w:lang w:val="sr-Cyrl-BA"/>
    </w:rPr>
  </w:style>
  <w:style w:type="character" w:customStyle="1" w:styleId="Char">
    <w:name w:val="Текст Char"/>
    <w:link w:val="a1"/>
    <w:rsid w:val="00651539"/>
    <w:rPr>
      <w:rFonts w:eastAsia="Calibri"/>
      <w:noProof/>
      <w:spacing w:val="-1"/>
      <w:sz w:val="24"/>
      <w:szCs w:val="24"/>
      <w:lang w:val="sr-Cyrl-BA"/>
    </w:rPr>
  </w:style>
  <w:style w:type="character" w:styleId="Strong">
    <w:name w:val="Strong"/>
    <w:uiPriority w:val="22"/>
    <w:qFormat/>
    <w:rsid w:val="000B4AD5"/>
    <w:rPr>
      <w:b/>
      <w:bCs/>
    </w:rPr>
  </w:style>
  <w:style w:type="paragraph" w:customStyle="1" w:styleId="1">
    <w:name w:val="Навођење 1"/>
    <w:basedOn w:val="Normal"/>
    <w:link w:val="1Char"/>
    <w:qFormat/>
    <w:rsid w:val="002E1CB5"/>
    <w:pPr>
      <w:widowControl/>
      <w:numPr>
        <w:numId w:val="13"/>
      </w:numPr>
      <w:spacing w:before="0" w:after="60"/>
      <w:ind w:left="851" w:hanging="567"/>
    </w:pPr>
    <w:rPr>
      <w:rFonts w:eastAsia="Calibri"/>
      <w:lang w:val="en-US"/>
    </w:rPr>
  </w:style>
  <w:style w:type="character" w:customStyle="1" w:styleId="1Char">
    <w:name w:val="Навођење 1 Char"/>
    <w:link w:val="1"/>
    <w:rsid w:val="002E1CB5"/>
    <w:rPr>
      <w:rFonts w:eastAsia="Calibri"/>
      <w:sz w:val="24"/>
      <w:szCs w:val="22"/>
      <w:lang w:val="en-US" w:eastAsia="en-US"/>
    </w:rPr>
  </w:style>
  <w:style w:type="paragraph" w:customStyle="1" w:styleId="01">
    <w:name w:val="01. Проблем"/>
    <w:basedOn w:val="ListParagraph"/>
    <w:link w:val="01Char"/>
    <w:qFormat/>
    <w:rsid w:val="00CA6898"/>
    <w:pPr>
      <w:numPr>
        <w:numId w:val="15"/>
      </w:numPr>
      <w:spacing w:before="0" w:after="160" w:line="259" w:lineRule="auto"/>
      <w:ind w:left="426" w:hanging="426"/>
    </w:pPr>
    <w:rPr>
      <w:rFonts w:ascii="Times New Roman" w:hAnsi="Times New Roman"/>
      <w:sz w:val="22"/>
      <w:lang w:val="sr-Cyrl-RS"/>
    </w:rPr>
  </w:style>
  <w:style w:type="paragraph" w:customStyle="1" w:styleId="02">
    <w:name w:val="02. Задатак"/>
    <w:basedOn w:val="Normal"/>
    <w:link w:val="02Char"/>
    <w:qFormat/>
    <w:rsid w:val="00CA6898"/>
    <w:pPr>
      <w:widowControl/>
      <w:numPr>
        <w:numId w:val="14"/>
      </w:numPr>
      <w:spacing w:before="0"/>
      <w:ind w:left="851" w:hanging="425"/>
    </w:pPr>
    <w:rPr>
      <w:rFonts w:eastAsia="Calibri"/>
      <w:sz w:val="22"/>
      <w:lang w:val="sr-Cyrl-RS"/>
    </w:rPr>
  </w:style>
  <w:style w:type="character" w:customStyle="1" w:styleId="ListParagraphChar">
    <w:name w:val="List Paragraph Char"/>
    <w:link w:val="ListParagraph"/>
    <w:uiPriority w:val="34"/>
    <w:rsid w:val="00CA6898"/>
    <w:rPr>
      <w:rFonts w:ascii="Calibri" w:eastAsia="Calibri" w:hAnsi="Calibri"/>
      <w:sz w:val="24"/>
      <w:szCs w:val="22"/>
      <w:lang w:eastAsia="en-US"/>
    </w:rPr>
  </w:style>
  <w:style w:type="character" w:customStyle="1" w:styleId="01Char">
    <w:name w:val="01. Проблем Char"/>
    <w:link w:val="01"/>
    <w:rsid w:val="00CA6898"/>
    <w:rPr>
      <w:rFonts w:eastAsia="Calibri"/>
      <w:sz w:val="22"/>
      <w:szCs w:val="22"/>
      <w:lang w:val="sr-Cyrl-RS" w:eastAsia="en-US"/>
    </w:rPr>
  </w:style>
  <w:style w:type="character" w:customStyle="1" w:styleId="02Char">
    <w:name w:val="02. Задатак Char"/>
    <w:link w:val="02"/>
    <w:rsid w:val="00CA6898"/>
    <w:rPr>
      <w:rFonts w:eastAsia="Calibri"/>
      <w:sz w:val="22"/>
      <w:szCs w:val="22"/>
      <w:lang w:val="sr-Cyrl-RS" w:eastAsia="en-US"/>
    </w:rPr>
  </w:style>
  <w:style w:type="paragraph" w:customStyle="1" w:styleId="a">
    <w:name w:val="Литература"/>
    <w:basedOn w:val="Normal"/>
    <w:link w:val="Char0"/>
    <w:qFormat/>
    <w:rsid w:val="00DD5F92"/>
    <w:pPr>
      <w:widowControl/>
      <w:numPr>
        <w:numId w:val="16"/>
      </w:numPr>
      <w:spacing w:before="0" w:after="0"/>
    </w:pPr>
    <w:rPr>
      <w:sz w:val="18"/>
      <w:szCs w:val="18"/>
      <w:lang w:val="en-US"/>
    </w:rPr>
  </w:style>
  <w:style w:type="character" w:customStyle="1" w:styleId="Char0">
    <w:name w:val="Литература Char"/>
    <w:link w:val="a"/>
    <w:rsid w:val="00DD5F92"/>
    <w:rPr>
      <w:sz w:val="18"/>
      <w:szCs w:val="18"/>
      <w:lang w:val="en-US" w:eastAsia="en-US"/>
    </w:rPr>
  </w:style>
  <w:style w:type="character" w:styleId="HTMLTypewriter">
    <w:name w:val="HTML Typewriter"/>
    <w:rsid w:val="00DD5F92"/>
    <w:rPr>
      <w:rFonts w:ascii="Courier New" w:hAnsi="Courier New" w:cs="Courier New"/>
      <w:sz w:val="20"/>
      <w:szCs w:val="20"/>
    </w:rPr>
  </w:style>
  <w:style w:type="paragraph" w:customStyle="1" w:styleId="01Tekst">
    <w:name w:val="01. Tekst"/>
    <w:basedOn w:val="Normal"/>
    <w:link w:val="01TekstChar"/>
    <w:autoRedefine/>
    <w:qFormat/>
    <w:rsid w:val="00DA5174"/>
    <w:pPr>
      <w:widowControl/>
      <w:spacing w:before="0"/>
    </w:pPr>
    <w:rPr>
      <w:rFonts w:eastAsia="Calibri"/>
      <w:szCs w:val="24"/>
      <w:lang w:val="sr-Latn-RS"/>
    </w:rPr>
  </w:style>
  <w:style w:type="character" w:customStyle="1" w:styleId="01TekstChar">
    <w:name w:val="01. Tekst Char"/>
    <w:link w:val="01Tekst"/>
    <w:rsid w:val="00DA5174"/>
    <w:rPr>
      <w:rFonts w:eastAsia="Calibri"/>
      <w:sz w:val="24"/>
      <w:szCs w:val="24"/>
      <w:lang w:val="sr-Latn-RS" w:eastAsia="en-US"/>
    </w:rPr>
  </w:style>
  <w:style w:type="paragraph" w:customStyle="1" w:styleId="1Glava">
    <w:name w:val="1. Glava"/>
    <w:basedOn w:val="Heading1"/>
    <w:link w:val="1GlavaChar"/>
    <w:autoRedefine/>
    <w:qFormat/>
    <w:rsid w:val="008F470D"/>
    <w:pPr>
      <w:numPr>
        <w:numId w:val="17"/>
      </w:numPr>
      <w:spacing w:before="240"/>
      <w:ind w:left="567" w:hanging="567"/>
    </w:pPr>
  </w:style>
  <w:style w:type="paragraph" w:customStyle="1" w:styleId="00Nabrajanja">
    <w:name w:val="00. Nabrajanja"/>
    <w:basedOn w:val="Normal"/>
    <w:link w:val="00NabrajanjaChar"/>
    <w:qFormat/>
    <w:rsid w:val="00AE3453"/>
    <w:pPr>
      <w:numPr>
        <w:numId w:val="18"/>
      </w:numPr>
      <w:spacing w:before="0" w:after="60"/>
      <w:ind w:left="567" w:hanging="425"/>
    </w:pPr>
    <w:rPr>
      <w:lang w:val="sr-Cyrl-RS"/>
    </w:rPr>
  </w:style>
  <w:style w:type="character" w:customStyle="1" w:styleId="1GlavaChar">
    <w:name w:val="1. Glava Char"/>
    <w:basedOn w:val="Heading1Char"/>
    <w:link w:val="1Glava"/>
    <w:rsid w:val="008F470D"/>
    <w:rPr>
      <w:rFonts w:cs="Arial"/>
      <w:b/>
      <w:bCs/>
      <w:caps/>
      <w:w w:val="80"/>
      <w:sz w:val="28"/>
      <w:szCs w:val="48"/>
      <w:lang w:val="sr-Cyrl-RS" w:eastAsia="en-US"/>
    </w:rPr>
  </w:style>
  <w:style w:type="paragraph" w:customStyle="1" w:styleId="02Glava1">
    <w:name w:val="02. Glava 1"/>
    <w:basedOn w:val="ListParagraph"/>
    <w:autoRedefine/>
    <w:qFormat/>
    <w:rsid w:val="00DA5174"/>
    <w:pPr>
      <w:numPr>
        <w:numId w:val="21"/>
      </w:numPr>
      <w:tabs>
        <w:tab w:val="num" w:pos="1021"/>
      </w:tabs>
      <w:spacing w:before="240" w:after="240"/>
      <w:ind w:left="567" w:hanging="567"/>
      <w:contextualSpacing w:val="0"/>
      <w:jc w:val="left"/>
    </w:pPr>
    <w:rPr>
      <w:rFonts w:ascii="Arial" w:hAnsi="Arial" w:cs="Arial"/>
      <w:b/>
      <w:caps/>
      <w:color w:val="2F5496"/>
      <w:sz w:val="28"/>
      <w:szCs w:val="28"/>
      <w:lang w:val="sr-Cyrl-RS"/>
    </w:rPr>
  </w:style>
  <w:style w:type="character" w:customStyle="1" w:styleId="00NabrajanjaChar">
    <w:name w:val="00. Nabrajanja Char"/>
    <w:link w:val="00Nabrajanja"/>
    <w:rsid w:val="00AE3453"/>
    <w:rPr>
      <w:sz w:val="24"/>
      <w:szCs w:val="22"/>
      <w:lang w:val="sr-Cyrl-RS" w:eastAsia="en-US"/>
    </w:rPr>
  </w:style>
  <w:style w:type="paragraph" w:customStyle="1" w:styleId="03Glava11">
    <w:name w:val="03. Glava 1.1."/>
    <w:basedOn w:val="ListParagraph"/>
    <w:autoRedefine/>
    <w:qFormat/>
    <w:rsid w:val="00DA5174"/>
    <w:pPr>
      <w:numPr>
        <w:ilvl w:val="1"/>
        <w:numId w:val="21"/>
      </w:numPr>
      <w:tabs>
        <w:tab w:val="num" w:pos="2160"/>
      </w:tabs>
      <w:spacing w:before="240" w:after="240"/>
      <w:ind w:left="567" w:hanging="567"/>
      <w:contextualSpacing w:val="0"/>
    </w:pPr>
    <w:rPr>
      <w:rFonts w:ascii="Arial" w:hAnsi="Arial" w:cs="Arial"/>
      <w:b/>
      <w:szCs w:val="24"/>
      <w:lang w:val="sr-Cyrl-RS"/>
    </w:rPr>
  </w:style>
  <w:style w:type="paragraph" w:customStyle="1" w:styleId="04Glava111">
    <w:name w:val="04. Glava 1.1.1."/>
    <w:basedOn w:val="ListParagraph"/>
    <w:autoRedefine/>
    <w:qFormat/>
    <w:rsid w:val="00DA5174"/>
    <w:pPr>
      <w:numPr>
        <w:ilvl w:val="2"/>
        <w:numId w:val="21"/>
      </w:numPr>
      <w:tabs>
        <w:tab w:val="num" w:pos="2520"/>
      </w:tabs>
      <w:spacing w:before="240" w:after="240"/>
      <w:ind w:left="709" w:hanging="709"/>
      <w:contextualSpacing w:val="0"/>
    </w:pPr>
    <w:rPr>
      <w:rFonts w:ascii="Arial" w:hAnsi="Arial" w:cs="Arial"/>
      <w:szCs w:val="24"/>
      <w:lang w:val="sr-Cyrl-RS"/>
    </w:rPr>
  </w:style>
  <w:style w:type="paragraph" w:customStyle="1" w:styleId="Radni">
    <w:name w:val="Radni"/>
    <w:basedOn w:val="Normal"/>
    <w:link w:val="RadniChar"/>
    <w:qFormat/>
    <w:rsid w:val="006A3F6E"/>
    <w:pPr>
      <w:adjustRightInd w:val="0"/>
      <w:spacing w:before="0" w:after="0"/>
      <w:textAlignment w:val="baseline"/>
    </w:pPr>
    <w:rPr>
      <w:noProof/>
      <w:sz w:val="20"/>
      <w:szCs w:val="24"/>
      <w:lang w:val="en-US"/>
    </w:rPr>
  </w:style>
  <w:style w:type="paragraph" w:customStyle="1" w:styleId="bullets">
    <w:name w:val="bullets"/>
    <w:basedOn w:val="Radni"/>
    <w:qFormat/>
    <w:rsid w:val="006A3F6E"/>
    <w:pPr>
      <w:numPr>
        <w:numId w:val="22"/>
      </w:numPr>
      <w:tabs>
        <w:tab w:val="num" w:pos="0"/>
        <w:tab w:val="num" w:pos="1021"/>
      </w:tabs>
      <w:ind w:left="947" w:hanging="227"/>
    </w:pPr>
  </w:style>
  <w:style w:type="character" w:customStyle="1" w:styleId="RadniChar">
    <w:name w:val="Radni Char"/>
    <w:link w:val="Radni"/>
    <w:rsid w:val="006A3F6E"/>
    <w:rPr>
      <w:noProof/>
      <w:szCs w:val="24"/>
      <w:lang w:val="en-US" w:eastAsia="en-US"/>
    </w:rPr>
  </w:style>
  <w:style w:type="table" w:customStyle="1" w:styleId="TableGrid7">
    <w:name w:val="Table Grid7"/>
    <w:basedOn w:val="TableNormal"/>
    <w:next w:val="TableGrid"/>
    <w:uiPriority w:val="39"/>
    <w:rsid w:val="00B141C2"/>
    <w:rPr>
      <w:rFonts w:ascii="Calibri" w:eastAsia="Calibri" w:hAnsi="Calibri"/>
      <w:sz w:val="22"/>
      <w:szCs w:val="22"/>
      <w:lang w:val="sr-Cyrl-R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f01">
    <w:name w:val="cf01"/>
    <w:basedOn w:val="DefaultParagraphFont"/>
    <w:rsid w:val="00D049C3"/>
    <w:rPr>
      <w:rFonts w:ascii="Segoe UI" w:hAnsi="Segoe UI" w:cs="Segoe UI" w:hint="default"/>
      <w:sz w:val="18"/>
      <w:szCs w:val="18"/>
    </w:rPr>
  </w:style>
  <w:style w:type="character" w:customStyle="1" w:styleId="UnresolvedMention2">
    <w:name w:val="Unresolved Mention2"/>
    <w:basedOn w:val="DefaultParagraphFont"/>
    <w:uiPriority w:val="99"/>
    <w:semiHidden/>
    <w:unhideWhenUsed/>
    <w:rsid w:val="00D049C3"/>
    <w:rPr>
      <w:color w:val="605E5C"/>
      <w:shd w:val="clear" w:color="auto" w:fill="E1DFDD"/>
    </w:rPr>
  </w:style>
  <w:style w:type="character" w:customStyle="1" w:styleId="FootnoteTextChar1">
    <w:name w:val="Footnote Text Char1"/>
    <w:aliases w:val="single space Char,FOOTNOTES Char,fn Char,Fußnotentext Char Char,ADB Char,Footnote text Char,Footnote Text Char Char Char Char,Footnote Text Char Char Char1,Footnote Text Char1 Char Char,Footnote Text Char Char Char Char Char Char"/>
    <w:uiPriority w:val="99"/>
    <w:qFormat/>
    <w:locked/>
    <w:rsid w:val="000C7217"/>
    <w:rPr>
      <w:rFonts w:ascii="Times New Roman" w:eastAsia="Times New Roman" w:hAnsi="Times New Roman" w:cs="Times New Roman"/>
      <w:noProof/>
      <w:kern w:val="3"/>
      <w:sz w:val="20"/>
      <w:szCs w:val="20"/>
      <w:lang w:val="sl-SI" w:eastAsia="zh-CN" w:bidi="hi-IN"/>
    </w:rPr>
  </w:style>
  <w:style w:type="paragraph" w:customStyle="1" w:styleId="Ref">
    <w:name w:val="Ref"/>
    <w:aliases w:val="Footnotes refs"/>
    <w:basedOn w:val="Normal"/>
    <w:link w:val="FootnoteReference"/>
    <w:uiPriority w:val="99"/>
    <w:qFormat/>
    <w:rsid w:val="000C7217"/>
    <w:pPr>
      <w:widowControl/>
      <w:suppressAutoHyphens/>
      <w:autoSpaceDN w:val="0"/>
      <w:spacing w:after="60" w:line="240" w:lineRule="exact"/>
      <w:ind w:firstLine="357"/>
      <w:textAlignment w:val="baseline"/>
    </w:pPr>
    <w:rPr>
      <w:rFonts w:ascii="Cambria" w:hAnsi="Cambria"/>
      <w:sz w:val="20"/>
      <w:szCs w:val="20"/>
      <w:vertAlign w:val="superscript"/>
      <w:lang w:eastAsia="en-GB"/>
    </w:rPr>
  </w:style>
  <w:style w:type="paragraph" w:customStyle="1" w:styleId="Prilozi">
    <w:name w:val="Prilozi"/>
    <w:basedOn w:val="1Glava"/>
    <w:qFormat/>
    <w:rsid w:val="008929B4"/>
    <w:pPr>
      <w:numPr>
        <w:numId w:val="0"/>
      </w:numPr>
    </w:pPr>
  </w:style>
  <w:style w:type="paragraph" w:customStyle="1" w:styleId="basic-paragraph">
    <w:name w:val="basic-paragraph"/>
    <w:basedOn w:val="Normal"/>
    <w:rsid w:val="008F470D"/>
    <w:pPr>
      <w:widowControl/>
      <w:spacing w:before="100" w:beforeAutospacing="1" w:after="100" w:afterAutospacing="1"/>
      <w:jc w:val="left"/>
    </w:pPr>
    <w:rPr>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64101">
      <w:bodyDiv w:val="1"/>
      <w:marLeft w:val="0"/>
      <w:marRight w:val="0"/>
      <w:marTop w:val="0"/>
      <w:marBottom w:val="0"/>
      <w:divBdr>
        <w:top w:val="none" w:sz="0" w:space="0" w:color="auto"/>
        <w:left w:val="none" w:sz="0" w:space="0" w:color="auto"/>
        <w:bottom w:val="none" w:sz="0" w:space="0" w:color="auto"/>
        <w:right w:val="none" w:sz="0" w:space="0" w:color="auto"/>
      </w:divBdr>
    </w:div>
    <w:div w:id="23139279">
      <w:bodyDiv w:val="1"/>
      <w:marLeft w:val="0"/>
      <w:marRight w:val="0"/>
      <w:marTop w:val="0"/>
      <w:marBottom w:val="0"/>
      <w:divBdr>
        <w:top w:val="none" w:sz="0" w:space="0" w:color="auto"/>
        <w:left w:val="none" w:sz="0" w:space="0" w:color="auto"/>
        <w:bottom w:val="none" w:sz="0" w:space="0" w:color="auto"/>
        <w:right w:val="none" w:sz="0" w:space="0" w:color="auto"/>
      </w:divBdr>
    </w:div>
    <w:div w:id="23363095">
      <w:bodyDiv w:val="1"/>
      <w:marLeft w:val="0"/>
      <w:marRight w:val="0"/>
      <w:marTop w:val="0"/>
      <w:marBottom w:val="0"/>
      <w:divBdr>
        <w:top w:val="none" w:sz="0" w:space="0" w:color="auto"/>
        <w:left w:val="none" w:sz="0" w:space="0" w:color="auto"/>
        <w:bottom w:val="none" w:sz="0" w:space="0" w:color="auto"/>
        <w:right w:val="none" w:sz="0" w:space="0" w:color="auto"/>
      </w:divBdr>
    </w:div>
    <w:div w:id="26181464">
      <w:bodyDiv w:val="1"/>
      <w:marLeft w:val="0"/>
      <w:marRight w:val="0"/>
      <w:marTop w:val="0"/>
      <w:marBottom w:val="0"/>
      <w:divBdr>
        <w:top w:val="none" w:sz="0" w:space="0" w:color="auto"/>
        <w:left w:val="none" w:sz="0" w:space="0" w:color="auto"/>
        <w:bottom w:val="none" w:sz="0" w:space="0" w:color="auto"/>
        <w:right w:val="none" w:sz="0" w:space="0" w:color="auto"/>
      </w:divBdr>
    </w:div>
    <w:div w:id="28535789">
      <w:bodyDiv w:val="1"/>
      <w:marLeft w:val="0"/>
      <w:marRight w:val="0"/>
      <w:marTop w:val="0"/>
      <w:marBottom w:val="0"/>
      <w:divBdr>
        <w:top w:val="none" w:sz="0" w:space="0" w:color="auto"/>
        <w:left w:val="none" w:sz="0" w:space="0" w:color="auto"/>
        <w:bottom w:val="none" w:sz="0" w:space="0" w:color="auto"/>
        <w:right w:val="none" w:sz="0" w:space="0" w:color="auto"/>
      </w:divBdr>
    </w:div>
    <w:div w:id="32658628">
      <w:bodyDiv w:val="1"/>
      <w:marLeft w:val="0"/>
      <w:marRight w:val="0"/>
      <w:marTop w:val="0"/>
      <w:marBottom w:val="0"/>
      <w:divBdr>
        <w:top w:val="none" w:sz="0" w:space="0" w:color="auto"/>
        <w:left w:val="none" w:sz="0" w:space="0" w:color="auto"/>
        <w:bottom w:val="none" w:sz="0" w:space="0" w:color="auto"/>
        <w:right w:val="none" w:sz="0" w:space="0" w:color="auto"/>
      </w:divBdr>
    </w:div>
    <w:div w:id="34503778">
      <w:bodyDiv w:val="1"/>
      <w:marLeft w:val="0"/>
      <w:marRight w:val="0"/>
      <w:marTop w:val="0"/>
      <w:marBottom w:val="0"/>
      <w:divBdr>
        <w:top w:val="none" w:sz="0" w:space="0" w:color="auto"/>
        <w:left w:val="none" w:sz="0" w:space="0" w:color="auto"/>
        <w:bottom w:val="none" w:sz="0" w:space="0" w:color="auto"/>
        <w:right w:val="none" w:sz="0" w:space="0" w:color="auto"/>
      </w:divBdr>
    </w:div>
    <w:div w:id="35862444">
      <w:bodyDiv w:val="1"/>
      <w:marLeft w:val="0"/>
      <w:marRight w:val="0"/>
      <w:marTop w:val="0"/>
      <w:marBottom w:val="0"/>
      <w:divBdr>
        <w:top w:val="none" w:sz="0" w:space="0" w:color="auto"/>
        <w:left w:val="none" w:sz="0" w:space="0" w:color="auto"/>
        <w:bottom w:val="none" w:sz="0" w:space="0" w:color="auto"/>
        <w:right w:val="none" w:sz="0" w:space="0" w:color="auto"/>
      </w:divBdr>
    </w:div>
    <w:div w:id="45296547">
      <w:bodyDiv w:val="1"/>
      <w:marLeft w:val="0"/>
      <w:marRight w:val="0"/>
      <w:marTop w:val="0"/>
      <w:marBottom w:val="0"/>
      <w:divBdr>
        <w:top w:val="none" w:sz="0" w:space="0" w:color="auto"/>
        <w:left w:val="none" w:sz="0" w:space="0" w:color="auto"/>
        <w:bottom w:val="none" w:sz="0" w:space="0" w:color="auto"/>
        <w:right w:val="none" w:sz="0" w:space="0" w:color="auto"/>
      </w:divBdr>
    </w:div>
    <w:div w:id="52705892">
      <w:bodyDiv w:val="1"/>
      <w:marLeft w:val="0"/>
      <w:marRight w:val="0"/>
      <w:marTop w:val="0"/>
      <w:marBottom w:val="0"/>
      <w:divBdr>
        <w:top w:val="none" w:sz="0" w:space="0" w:color="auto"/>
        <w:left w:val="none" w:sz="0" w:space="0" w:color="auto"/>
        <w:bottom w:val="none" w:sz="0" w:space="0" w:color="auto"/>
        <w:right w:val="none" w:sz="0" w:space="0" w:color="auto"/>
      </w:divBdr>
    </w:div>
    <w:div w:id="69039748">
      <w:bodyDiv w:val="1"/>
      <w:marLeft w:val="0"/>
      <w:marRight w:val="0"/>
      <w:marTop w:val="0"/>
      <w:marBottom w:val="0"/>
      <w:divBdr>
        <w:top w:val="none" w:sz="0" w:space="0" w:color="auto"/>
        <w:left w:val="none" w:sz="0" w:space="0" w:color="auto"/>
        <w:bottom w:val="none" w:sz="0" w:space="0" w:color="auto"/>
        <w:right w:val="none" w:sz="0" w:space="0" w:color="auto"/>
      </w:divBdr>
    </w:div>
    <w:div w:id="69665759">
      <w:bodyDiv w:val="1"/>
      <w:marLeft w:val="0"/>
      <w:marRight w:val="0"/>
      <w:marTop w:val="0"/>
      <w:marBottom w:val="0"/>
      <w:divBdr>
        <w:top w:val="none" w:sz="0" w:space="0" w:color="auto"/>
        <w:left w:val="none" w:sz="0" w:space="0" w:color="auto"/>
        <w:bottom w:val="none" w:sz="0" w:space="0" w:color="auto"/>
        <w:right w:val="none" w:sz="0" w:space="0" w:color="auto"/>
      </w:divBdr>
    </w:div>
    <w:div w:id="75440203">
      <w:bodyDiv w:val="1"/>
      <w:marLeft w:val="0"/>
      <w:marRight w:val="0"/>
      <w:marTop w:val="0"/>
      <w:marBottom w:val="0"/>
      <w:divBdr>
        <w:top w:val="none" w:sz="0" w:space="0" w:color="auto"/>
        <w:left w:val="none" w:sz="0" w:space="0" w:color="auto"/>
        <w:bottom w:val="none" w:sz="0" w:space="0" w:color="auto"/>
        <w:right w:val="none" w:sz="0" w:space="0" w:color="auto"/>
      </w:divBdr>
    </w:div>
    <w:div w:id="96993510">
      <w:bodyDiv w:val="1"/>
      <w:marLeft w:val="0"/>
      <w:marRight w:val="0"/>
      <w:marTop w:val="0"/>
      <w:marBottom w:val="0"/>
      <w:divBdr>
        <w:top w:val="none" w:sz="0" w:space="0" w:color="auto"/>
        <w:left w:val="none" w:sz="0" w:space="0" w:color="auto"/>
        <w:bottom w:val="none" w:sz="0" w:space="0" w:color="auto"/>
        <w:right w:val="none" w:sz="0" w:space="0" w:color="auto"/>
      </w:divBdr>
    </w:div>
    <w:div w:id="112405295">
      <w:bodyDiv w:val="1"/>
      <w:marLeft w:val="0"/>
      <w:marRight w:val="0"/>
      <w:marTop w:val="0"/>
      <w:marBottom w:val="0"/>
      <w:divBdr>
        <w:top w:val="none" w:sz="0" w:space="0" w:color="auto"/>
        <w:left w:val="none" w:sz="0" w:space="0" w:color="auto"/>
        <w:bottom w:val="none" w:sz="0" w:space="0" w:color="auto"/>
        <w:right w:val="none" w:sz="0" w:space="0" w:color="auto"/>
      </w:divBdr>
    </w:div>
    <w:div w:id="114376811">
      <w:bodyDiv w:val="1"/>
      <w:marLeft w:val="0"/>
      <w:marRight w:val="0"/>
      <w:marTop w:val="0"/>
      <w:marBottom w:val="0"/>
      <w:divBdr>
        <w:top w:val="none" w:sz="0" w:space="0" w:color="auto"/>
        <w:left w:val="none" w:sz="0" w:space="0" w:color="auto"/>
        <w:bottom w:val="none" w:sz="0" w:space="0" w:color="auto"/>
        <w:right w:val="none" w:sz="0" w:space="0" w:color="auto"/>
      </w:divBdr>
    </w:div>
    <w:div w:id="114914892">
      <w:bodyDiv w:val="1"/>
      <w:marLeft w:val="0"/>
      <w:marRight w:val="0"/>
      <w:marTop w:val="0"/>
      <w:marBottom w:val="0"/>
      <w:divBdr>
        <w:top w:val="none" w:sz="0" w:space="0" w:color="auto"/>
        <w:left w:val="none" w:sz="0" w:space="0" w:color="auto"/>
        <w:bottom w:val="none" w:sz="0" w:space="0" w:color="auto"/>
        <w:right w:val="none" w:sz="0" w:space="0" w:color="auto"/>
      </w:divBdr>
    </w:div>
    <w:div w:id="149684290">
      <w:bodyDiv w:val="1"/>
      <w:marLeft w:val="0"/>
      <w:marRight w:val="0"/>
      <w:marTop w:val="0"/>
      <w:marBottom w:val="0"/>
      <w:divBdr>
        <w:top w:val="none" w:sz="0" w:space="0" w:color="auto"/>
        <w:left w:val="none" w:sz="0" w:space="0" w:color="auto"/>
        <w:bottom w:val="none" w:sz="0" w:space="0" w:color="auto"/>
        <w:right w:val="none" w:sz="0" w:space="0" w:color="auto"/>
      </w:divBdr>
    </w:div>
    <w:div w:id="154956412">
      <w:bodyDiv w:val="1"/>
      <w:marLeft w:val="0"/>
      <w:marRight w:val="0"/>
      <w:marTop w:val="0"/>
      <w:marBottom w:val="0"/>
      <w:divBdr>
        <w:top w:val="none" w:sz="0" w:space="0" w:color="auto"/>
        <w:left w:val="none" w:sz="0" w:space="0" w:color="auto"/>
        <w:bottom w:val="none" w:sz="0" w:space="0" w:color="auto"/>
        <w:right w:val="none" w:sz="0" w:space="0" w:color="auto"/>
      </w:divBdr>
    </w:div>
    <w:div w:id="163935932">
      <w:bodyDiv w:val="1"/>
      <w:marLeft w:val="0"/>
      <w:marRight w:val="0"/>
      <w:marTop w:val="0"/>
      <w:marBottom w:val="0"/>
      <w:divBdr>
        <w:top w:val="none" w:sz="0" w:space="0" w:color="auto"/>
        <w:left w:val="none" w:sz="0" w:space="0" w:color="auto"/>
        <w:bottom w:val="none" w:sz="0" w:space="0" w:color="auto"/>
        <w:right w:val="none" w:sz="0" w:space="0" w:color="auto"/>
      </w:divBdr>
    </w:div>
    <w:div w:id="190070015">
      <w:bodyDiv w:val="1"/>
      <w:marLeft w:val="0"/>
      <w:marRight w:val="0"/>
      <w:marTop w:val="0"/>
      <w:marBottom w:val="0"/>
      <w:divBdr>
        <w:top w:val="none" w:sz="0" w:space="0" w:color="auto"/>
        <w:left w:val="none" w:sz="0" w:space="0" w:color="auto"/>
        <w:bottom w:val="none" w:sz="0" w:space="0" w:color="auto"/>
        <w:right w:val="none" w:sz="0" w:space="0" w:color="auto"/>
      </w:divBdr>
    </w:div>
    <w:div w:id="190534769">
      <w:bodyDiv w:val="1"/>
      <w:marLeft w:val="0"/>
      <w:marRight w:val="0"/>
      <w:marTop w:val="0"/>
      <w:marBottom w:val="0"/>
      <w:divBdr>
        <w:top w:val="none" w:sz="0" w:space="0" w:color="auto"/>
        <w:left w:val="none" w:sz="0" w:space="0" w:color="auto"/>
        <w:bottom w:val="none" w:sz="0" w:space="0" w:color="auto"/>
        <w:right w:val="none" w:sz="0" w:space="0" w:color="auto"/>
      </w:divBdr>
    </w:div>
    <w:div w:id="191890087">
      <w:bodyDiv w:val="1"/>
      <w:marLeft w:val="0"/>
      <w:marRight w:val="0"/>
      <w:marTop w:val="0"/>
      <w:marBottom w:val="0"/>
      <w:divBdr>
        <w:top w:val="none" w:sz="0" w:space="0" w:color="auto"/>
        <w:left w:val="none" w:sz="0" w:space="0" w:color="auto"/>
        <w:bottom w:val="none" w:sz="0" w:space="0" w:color="auto"/>
        <w:right w:val="none" w:sz="0" w:space="0" w:color="auto"/>
      </w:divBdr>
    </w:div>
    <w:div w:id="193811433">
      <w:bodyDiv w:val="1"/>
      <w:marLeft w:val="0"/>
      <w:marRight w:val="0"/>
      <w:marTop w:val="0"/>
      <w:marBottom w:val="0"/>
      <w:divBdr>
        <w:top w:val="none" w:sz="0" w:space="0" w:color="auto"/>
        <w:left w:val="none" w:sz="0" w:space="0" w:color="auto"/>
        <w:bottom w:val="none" w:sz="0" w:space="0" w:color="auto"/>
        <w:right w:val="none" w:sz="0" w:space="0" w:color="auto"/>
      </w:divBdr>
    </w:div>
    <w:div w:id="195899430">
      <w:bodyDiv w:val="1"/>
      <w:marLeft w:val="0"/>
      <w:marRight w:val="0"/>
      <w:marTop w:val="0"/>
      <w:marBottom w:val="0"/>
      <w:divBdr>
        <w:top w:val="none" w:sz="0" w:space="0" w:color="auto"/>
        <w:left w:val="none" w:sz="0" w:space="0" w:color="auto"/>
        <w:bottom w:val="none" w:sz="0" w:space="0" w:color="auto"/>
        <w:right w:val="none" w:sz="0" w:space="0" w:color="auto"/>
      </w:divBdr>
    </w:div>
    <w:div w:id="231670621">
      <w:bodyDiv w:val="1"/>
      <w:marLeft w:val="0"/>
      <w:marRight w:val="0"/>
      <w:marTop w:val="0"/>
      <w:marBottom w:val="0"/>
      <w:divBdr>
        <w:top w:val="none" w:sz="0" w:space="0" w:color="auto"/>
        <w:left w:val="none" w:sz="0" w:space="0" w:color="auto"/>
        <w:bottom w:val="none" w:sz="0" w:space="0" w:color="auto"/>
        <w:right w:val="none" w:sz="0" w:space="0" w:color="auto"/>
      </w:divBdr>
    </w:div>
    <w:div w:id="234780299">
      <w:bodyDiv w:val="1"/>
      <w:marLeft w:val="0"/>
      <w:marRight w:val="0"/>
      <w:marTop w:val="0"/>
      <w:marBottom w:val="0"/>
      <w:divBdr>
        <w:top w:val="none" w:sz="0" w:space="0" w:color="auto"/>
        <w:left w:val="none" w:sz="0" w:space="0" w:color="auto"/>
        <w:bottom w:val="none" w:sz="0" w:space="0" w:color="auto"/>
        <w:right w:val="none" w:sz="0" w:space="0" w:color="auto"/>
      </w:divBdr>
    </w:div>
    <w:div w:id="238101393">
      <w:bodyDiv w:val="1"/>
      <w:marLeft w:val="0"/>
      <w:marRight w:val="0"/>
      <w:marTop w:val="0"/>
      <w:marBottom w:val="0"/>
      <w:divBdr>
        <w:top w:val="none" w:sz="0" w:space="0" w:color="auto"/>
        <w:left w:val="none" w:sz="0" w:space="0" w:color="auto"/>
        <w:bottom w:val="none" w:sz="0" w:space="0" w:color="auto"/>
        <w:right w:val="none" w:sz="0" w:space="0" w:color="auto"/>
      </w:divBdr>
    </w:div>
    <w:div w:id="241716592">
      <w:bodyDiv w:val="1"/>
      <w:marLeft w:val="0"/>
      <w:marRight w:val="0"/>
      <w:marTop w:val="0"/>
      <w:marBottom w:val="0"/>
      <w:divBdr>
        <w:top w:val="none" w:sz="0" w:space="0" w:color="auto"/>
        <w:left w:val="none" w:sz="0" w:space="0" w:color="auto"/>
        <w:bottom w:val="none" w:sz="0" w:space="0" w:color="auto"/>
        <w:right w:val="none" w:sz="0" w:space="0" w:color="auto"/>
      </w:divBdr>
    </w:div>
    <w:div w:id="243340214">
      <w:bodyDiv w:val="1"/>
      <w:marLeft w:val="0"/>
      <w:marRight w:val="0"/>
      <w:marTop w:val="0"/>
      <w:marBottom w:val="0"/>
      <w:divBdr>
        <w:top w:val="none" w:sz="0" w:space="0" w:color="auto"/>
        <w:left w:val="none" w:sz="0" w:space="0" w:color="auto"/>
        <w:bottom w:val="none" w:sz="0" w:space="0" w:color="auto"/>
        <w:right w:val="none" w:sz="0" w:space="0" w:color="auto"/>
      </w:divBdr>
    </w:div>
    <w:div w:id="249855302">
      <w:bodyDiv w:val="1"/>
      <w:marLeft w:val="0"/>
      <w:marRight w:val="0"/>
      <w:marTop w:val="0"/>
      <w:marBottom w:val="0"/>
      <w:divBdr>
        <w:top w:val="none" w:sz="0" w:space="0" w:color="auto"/>
        <w:left w:val="none" w:sz="0" w:space="0" w:color="auto"/>
        <w:bottom w:val="none" w:sz="0" w:space="0" w:color="auto"/>
        <w:right w:val="none" w:sz="0" w:space="0" w:color="auto"/>
      </w:divBdr>
    </w:div>
    <w:div w:id="284894444">
      <w:bodyDiv w:val="1"/>
      <w:marLeft w:val="0"/>
      <w:marRight w:val="0"/>
      <w:marTop w:val="0"/>
      <w:marBottom w:val="0"/>
      <w:divBdr>
        <w:top w:val="none" w:sz="0" w:space="0" w:color="auto"/>
        <w:left w:val="none" w:sz="0" w:space="0" w:color="auto"/>
        <w:bottom w:val="none" w:sz="0" w:space="0" w:color="auto"/>
        <w:right w:val="none" w:sz="0" w:space="0" w:color="auto"/>
      </w:divBdr>
    </w:div>
    <w:div w:id="292103545">
      <w:bodyDiv w:val="1"/>
      <w:marLeft w:val="0"/>
      <w:marRight w:val="0"/>
      <w:marTop w:val="0"/>
      <w:marBottom w:val="0"/>
      <w:divBdr>
        <w:top w:val="none" w:sz="0" w:space="0" w:color="auto"/>
        <w:left w:val="none" w:sz="0" w:space="0" w:color="auto"/>
        <w:bottom w:val="none" w:sz="0" w:space="0" w:color="auto"/>
        <w:right w:val="none" w:sz="0" w:space="0" w:color="auto"/>
      </w:divBdr>
    </w:div>
    <w:div w:id="296568815">
      <w:bodyDiv w:val="1"/>
      <w:marLeft w:val="0"/>
      <w:marRight w:val="0"/>
      <w:marTop w:val="0"/>
      <w:marBottom w:val="0"/>
      <w:divBdr>
        <w:top w:val="none" w:sz="0" w:space="0" w:color="auto"/>
        <w:left w:val="none" w:sz="0" w:space="0" w:color="auto"/>
        <w:bottom w:val="none" w:sz="0" w:space="0" w:color="auto"/>
        <w:right w:val="none" w:sz="0" w:space="0" w:color="auto"/>
      </w:divBdr>
    </w:div>
    <w:div w:id="307129331">
      <w:bodyDiv w:val="1"/>
      <w:marLeft w:val="0"/>
      <w:marRight w:val="0"/>
      <w:marTop w:val="0"/>
      <w:marBottom w:val="0"/>
      <w:divBdr>
        <w:top w:val="none" w:sz="0" w:space="0" w:color="auto"/>
        <w:left w:val="none" w:sz="0" w:space="0" w:color="auto"/>
        <w:bottom w:val="none" w:sz="0" w:space="0" w:color="auto"/>
        <w:right w:val="none" w:sz="0" w:space="0" w:color="auto"/>
      </w:divBdr>
    </w:div>
    <w:div w:id="309942746">
      <w:bodyDiv w:val="1"/>
      <w:marLeft w:val="0"/>
      <w:marRight w:val="0"/>
      <w:marTop w:val="0"/>
      <w:marBottom w:val="0"/>
      <w:divBdr>
        <w:top w:val="none" w:sz="0" w:space="0" w:color="auto"/>
        <w:left w:val="none" w:sz="0" w:space="0" w:color="auto"/>
        <w:bottom w:val="none" w:sz="0" w:space="0" w:color="auto"/>
        <w:right w:val="none" w:sz="0" w:space="0" w:color="auto"/>
      </w:divBdr>
    </w:div>
    <w:div w:id="336270300">
      <w:bodyDiv w:val="1"/>
      <w:marLeft w:val="0"/>
      <w:marRight w:val="0"/>
      <w:marTop w:val="0"/>
      <w:marBottom w:val="0"/>
      <w:divBdr>
        <w:top w:val="none" w:sz="0" w:space="0" w:color="auto"/>
        <w:left w:val="none" w:sz="0" w:space="0" w:color="auto"/>
        <w:bottom w:val="none" w:sz="0" w:space="0" w:color="auto"/>
        <w:right w:val="none" w:sz="0" w:space="0" w:color="auto"/>
      </w:divBdr>
    </w:div>
    <w:div w:id="345138658">
      <w:bodyDiv w:val="1"/>
      <w:marLeft w:val="0"/>
      <w:marRight w:val="0"/>
      <w:marTop w:val="0"/>
      <w:marBottom w:val="0"/>
      <w:divBdr>
        <w:top w:val="none" w:sz="0" w:space="0" w:color="auto"/>
        <w:left w:val="none" w:sz="0" w:space="0" w:color="auto"/>
        <w:bottom w:val="none" w:sz="0" w:space="0" w:color="auto"/>
        <w:right w:val="none" w:sz="0" w:space="0" w:color="auto"/>
      </w:divBdr>
    </w:div>
    <w:div w:id="345248509">
      <w:bodyDiv w:val="1"/>
      <w:marLeft w:val="0"/>
      <w:marRight w:val="0"/>
      <w:marTop w:val="0"/>
      <w:marBottom w:val="0"/>
      <w:divBdr>
        <w:top w:val="none" w:sz="0" w:space="0" w:color="auto"/>
        <w:left w:val="none" w:sz="0" w:space="0" w:color="auto"/>
        <w:bottom w:val="none" w:sz="0" w:space="0" w:color="auto"/>
        <w:right w:val="none" w:sz="0" w:space="0" w:color="auto"/>
      </w:divBdr>
    </w:div>
    <w:div w:id="351731757">
      <w:bodyDiv w:val="1"/>
      <w:marLeft w:val="0"/>
      <w:marRight w:val="0"/>
      <w:marTop w:val="0"/>
      <w:marBottom w:val="0"/>
      <w:divBdr>
        <w:top w:val="none" w:sz="0" w:space="0" w:color="auto"/>
        <w:left w:val="none" w:sz="0" w:space="0" w:color="auto"/>
        <w:bottom w:val="none" w:sz="0" w:space="0" w:color="auto"/>
        <w:right w:val="none" w:sz="0" w:space="0" w:color="auto"/>
      </w:divBdr>
    </w:div>
    <w:div w:id="361904237">
      <w:bodyDiv w:val="1"/>
      <w:marLeft w:val="0"/>
      <w:marRight w:val="0"/>
      <w:marTop w:val="0"/>
      <w:marBottom w:val="0"/>
      <w:divBdr>
        <w:top w:val="none" w:sz="0" w:space="0" w:color="auto"/>
        <w:left w:val="none" w:sz="0" w:space="0" w:color="auto"/>
        <w:bottom w:val="none" w:sz="0" w:space="0" w:color="auto"/>
        <w:right w:val="none" w:sz="0" w:space="0" w:color="auto"/>
      </w:divBdr>
    </w:div>
    <w:div w:id="367996416">
      <w:bodyDiv w:val="1"/>
      <w:marLeft w:val="0"/>
      <w:marRight w:val="0"/>
      <w:marTop w:val="0"/>
      <w:marBottom w:val="0"/>
      <w:divBdr>
        <w:top w:val="none" w:sz="0" w:space="0" w:color="auto"/>
        <w:left w:val="none" w:sz="0" w:space="0" w:color="auto"/>
        <w:bottom w:val="none" w:sz="0" w:space="0" w:color="auto"/>
        <w:right w:val="none" w:sz="0" w:space="0" w:color="auto"/>
      </w:divBdr>
    </w:div>
    <w:div w:id="372849422">
      <w:bodyDiv w:val="1"/>
      <w:marLeft w:val="0"/>
      <w:marRight w:val="0"/>
      <w:marTop w:val="0"/>
      <w:marBottom w:val="0"/>
      <w:divBdr>
        <w:top w:val="none" w:sz="0" w:space="0" w:color="auto"/>
        <w:left w:val="none" w:sz="0" w:space="0" w:color="auto"/>
        <w:bottom w:val="none" w:sz="0" w:space="0" w:color="auto"/>
        <w:right w:val="none" w:sz="0" w:space="0" w:color="auto"/>
      </w:divBdr>
    </w:div>
    <w:div w:id="380832800">
      <w:bodyDiv w:val="1"/>
      <w:marLeft w:val="0"/>
      <w:marRight w:val="0"/>
      <w:marTop w:val="0"/>
      <w:marBottom w:val="0"/>
      <w:divBdr>
        <w:top w:val="none" w:sz="0" w:space="0" w:color="auto"/>
        <w:left w:val="none" w:sz="0" w:space="0" w:color="auto"/>
        <w:bottom w:val="none" w:sz="0" w:space="0" w:color="auto"/>
        <w:right w:val="none" w:sz="0" w:space="0" w:color="auto"/>
      </w:divBdr>
    </w:div>
    <w:div w:id="394670368">
      <w:bodyDiv w:val="1"/>
      <w:marLeft w:val="0"/>
      <w:marRight w:val="0"/>
      <w:marTop w:val="0"/>
      <w:marBottom w:val="0"/>
      <w:divBdr>
        <w:top w:val="none" w:sz="0" w:space="0" w:color="auto"/>
        <w:left w:val="none" w:sz="0" w:space="0" w:color="auto"/>
        <w:bottom w:val="none" w:sz="0" w:space="0" w:color="auto"/>
        <w:right w:val="none" w:sz="0" w:space="0" w:color="auto"/>
      </w:divBdr>
    </w:div>
    <w:div w:id="399400098">
      <w:bodyDiv w:val="1"/>
      <w:marLeft w:val="0"/>
      <w:marRight w:val="0"/>
      <w:marTop w:val="0"/>
      <w:marBottom w:val="0"/>
      <w:divBdr>
        <w:top w:val="none" w:sz="0" w:space="0" w:color="auto"/>
        <w:left w:val="none" w:sz="0" w:space="0" w:color="auto"/>
        <w:bottom w:val="none" w:sz="0" w:space="0" w:color="auto"/>
        <w:right w:val="none" w:sz="0" w:space="0" w:color="auto"/>
      </w:divBdr>
    </w:div>
    <w:div w:id="400828778">
      <w:bodyDiv w:val="1"/>
      <w:marLeft w:val="0"/>
      <w:marRight w:val="0"/>
      <w:marTop w:val="0"/>
      <w:marBottom w:val="0"/>
      <w:divBdr>
        <w:top w:val="none" w:sz="0" w:space="0" w:color="auto"/>
        <w:left w:val="none" w:sz="0" w:space="0" w:color="auto"/>
        <w:bottom w:val="none" w:sz="0" w:space="0" w:color="auto"/>
        <w:right w:val="none" w:sz="0" w:space="0" w:color="auto"/>
      </w:divBdr>
    </w:div>
    <w:div w:id="407775706">
      <w:bodyDiv w:val="1"/>
      <w:marLeft w:val="0"/>
      <w:marRight w:val="0"/>
      <w:marTop w:val="0"/>
      <w:marBottom w:val="0"/>
      <w:divBdr>
        <w:top w:val="none" w:sz="0" w:space="0" w:color="auto"/>
        <w:left w:val="none" w:sz="0" w:space="0" w:color="auto"/>
        <w:bottom w:val="none" w:sz="0" w:space="0" w:color="auto"/>
        <w:right w:val="none" w:sz="0" w:space="0" w:color="auto"/>
      </w:divBdr>
    </w:div>
    <w:div w:id="427849623">
      <w:bodyDiv w:val="1"/>
      <w:marLeft w:val="0"/>
      <w:marRight w:val="0"/>
      <w:marTop w:val="0"/>
      <w:marBottom w:val="0"/>
      <w:divBdr>
        <w:top w:val="none" w:sz="0" w:space="0" w:color="auto"/>
        <w:left w:val="none" w:sz="0" w:space="0" w:color="auto"/>
        <w:bottom w:val="none" w:sz="0" w:space="0" w:color="auto"/>
        <w:right w:val="none" w:sz="0" w:space="0" w:color="auto"/>
      </w:divBdr>
    </w:div>
    <w:div w:id="432555567">
      <w:bodyDiv w:val="1"/>
      <w:marLeft w:val="0"/>
      <w:marRight w:val="0"/>
      <w:marTop w:val="0"/>
      <w:marBottom w:val="0"/>
      <w:divBdr>
        <w:top w:val="none" w:sz="0" w:space="0" w:color="auto"/>
        <w:left w:val="none" w:sz="0" w:space="0" w:color="auto"/>
        <w:bottom w:val="none" w:sz="0" w:space="0" w:color="auto"/>
        <w:right w:val="none" w:sz="0" w:space="0" w:color="auto"/>
      </w:divBdr>
    </w:div>
    <w:div w:id="441606817">
      <w:bodyDiv w:val="1"/>
      <w:marLeft w:val="0"/>
      <w:marRight w:val="0"/>
      <w:marTop w:val="0"/>
      <w:marBottom w:val="0"/>
      <w:divBdr>
        <w:top w:val="none" w:sz="0" w:space="0" w:color="auto"/>
        <w:left w:val="none" w:sz="0" w:space="0" w:color="auto"/>
        <w:bottom w:val="none" w:sz="0" w:space="0" w:color="auto"/>
        <w:right w:val="none" w:sz="0" w:space="0" w:color="auto"/>
      </w:divBdr>
    </w:div>
    <w:div w:id="444618196">
      <w:bodyDiv w:val="1"/>
      <w:marLeft w:val="0"/>
      <w:marRight w:val="0"/>
      <w:marTop w:val="0"/>
      <w:marBottom w:val="0"/>
      <w:divBdr>
        <w:top w:val="none" w:sz="0" w:space="0" w:color="auto"/>
        <w:left w:val="none" w:sz="0" w:space="0" w:color="auto"/>
        <w:bottom w:val="none" w:sz="0" w:space="0" w:color="auto"/>
        <w:right w:val="none" w:sz="0" w:space="0" w:color="auto"/>
      </w:divBdr>
    </w:div>
    <w:div w:id="456804065">
      <w:bodyDiv w:val="1"/>
      <w:marLeft w:val="0"/>
      <w:marRight w:val="0"/>
      <w:marTop w:val="0"/>
      <w:marBottom w:val="0"/>
      <w:divBdr>
        <w:top w:val="none" w:sz="0" w:space="0" w:color="auto"/>
        <w:left w:val="none" w:sz="0" w:space="0" w:color="auto"/>
        <w:bottom w:val="none" w:sz="0" w:space="0" w:color="auto"/>
        <w:right w:val="none" w:sz="0" w:space="0" w:color="auto"/>
      </w:divBdr>
    </w:div>
    <w:div w:id="466044364">
      <w:bodyDiv w:val="1"/>
      <w:marLeft w:val="0"/>
      <w:marRight w:val="0"/>
      <w:marTop w:val="0"/>
      <w:marBottom w:val="0"/>
      <w:divBdr>
        <w:top w:val="none" w:sz="0" w:space="0" w:color="auto"/>
        <w:left w:val="none" w:sz="0" w:space="0" w:color="auto"/>
        <w:bottom w:val="none" w:sz="0" w:space="0" w:color="auto"/>
        <w:right w:val="none" w:sz="0" w:space="0" w:color="auto"/>
      </w:divBdr>
    </w:div>
    <w:div w:id="468206676">
      <w:bodyDiv w:val="1"/>
      <w:marLeft w:val="0"/>
      <w:marRight w:val="0"/>
      <w:marTop w:val="0"/>
      <w:marBottom w:val="0"/>
      <w:divBdr>
        <w:top w:val="none" w:sz="0" w:space="0" w:color="auto"/>
        <w:left w:val="none" w:sz="0" w:space="0" w:color="auto"/>
        <w:bottom w:val="none" w:sz="0" w:space="0" w:color="auto"/>
        <w:right w:val="none" w:sz="0" w:space="0" w:color="auto"/>
      </w:divBdr>
    </w:div>
    <w:div w:id="469828011">
      <w:bodyDiv w:val="1"/>
      <w:marLeft w:val="0"/>
      <w:marRight w:val="0"/>
      <w:marTop w:val="0"/>
      <w:marBottom w:val="0"/>
      <w:divBdr>
        <w:top w:val="none" w:sz="0" w:space="0" w:color="auto"/>
        <w:left w:val="none" w:sz="0" w:space="0" w:color="auto"/>
        <w:bottom w:val="none" w:sz="0" w:space="0" w:color="auto"/>
        <w:right w:val="none" w:sz="0" w:space="0" w:color="auto"/>
      </w:divBdr>
    </w:div>
    <w:div w:id="474831539">
      <w:bodyDiv w:val="1"/>
      <w:marLeft w:val="0"/>
      <w:marRight w:val="0"/>
      <w:marTop w:val="0"/>
      <w:marBottom w:val="0"/>
      <w:divBdr>
        <w:top w:val="none" w:sz="0" w:space="0" w:color="auto"/>
        <w:left w:val="none" w:sz="0" w:space="0" w:color="auto"/>
        <w:bottom w:val="none" w:sz="0" w:space="0" w:color="auto"/>
        <w:right w:val="none" w:sz="0" w:space="0" w:color="auto"/>
      </w:divBdr>
    </w:div>
    <w:div w:id="484132461">
      <w:bodyDiv w:val="1"/>
      <w:marLeft w:val="0"/>
      <w:marRight w:val="0"/>
      <w:marTop w:val="0"/>
      <w:marBottom w:val="0"/>
      <w:divBdr>
        <w:top w:val="none" w:sz="0" w:space="0" w:color="auto"/>
        <w:left w:val="none" w:sz="0" w:space="0" w:color="auto"/>
        <w:bottom w:val="none" w:sz="0" w:space="0" w:color="auto"/>
        <w:right w:val="none" w:sz="0" w:space="0" w:color="auto"/>
      </w:divBdr>
    </w:div>
    <w:div w:id="485779734">
      <w:bodyDiv w:val="1"/>
      <w:marLeft w:val="0"/>
      <w:marRight w:val="0"/>
      <w:marTop w:val="0"/>
      <w:marBottom w:val="0"/>
      <w:divBdr>
        <w:top w:val="none" w:sz="0" w:space="0" w:color="auto"/>
        <w:left w:val="none" w:sz="0" w:space="0" w:color="auto"/>
        <w:bottom w:val="none" w:sz="0" w:space="0" w:color="auto"/>
        <w:right w:val="none" w:sz="0" w:space="0" w:color="auto"/>
      </w:divBdr>
    </w:div>
    <w:div w:id="493687064">
      <w:bodyDiv w:val="1"/>
      <w:marLeft w:val="0"/>
      <w:marRight w:val="0"/>
      <w:marTop w:val="0"/>
      <w:marBottom w:val="0"/>
      <w:divBdr>
        <w:top w:val="none" w:sz="0" w:space="0" w:color="auto"/>
        <w:left w:val="none" w:sz="0" w:space="0" w:color="auto"/>
        <w:bottom w:val="none" w:sz="0" w:space="0" w:color="auto"/>
        <w:right w:val="none" w:sz="0" w:space="0" w:color="auto"/>
      </w:divBdr>
    </w:div>
    <w:div w:id="495925920">
      <w:bodyDiv w:val="1"/>
      <w:marLeft w:val="0"/>
      <w:marRight w:val="0"/>
      <w:marTop w:val="0"/>
      <w:marBottom w:val="0"/>
      <w:divBdr>
        <w:top w:val="none" w:sz="0" w:space="0" w:color="auto"/>
        <w:left w:val="none" w:sz="0" w:space="0" w:color="auto"/>
        <w:bottom w:val="none" w:sz="0" w:space="0" w:color="auto"/>
        <w:right w:val="none" w:sz="0" w:space="0" w:color="auto"/>
      </w:divBdr>
    </w:div>
    <w:div w:id="505562666">
      <w:bodyDiv w:val="1"/>
      <w:marLeft w:val="0"/>
      <w:marRight w:val="0"/>
      <w:marTop w:val="0"/>
      <w:marBottom w:val="0"/>
      <w:divBdr>
        <w:top w:val="none" w:sz="0" w:space="0" w:color="auto"/>
        <w:left w:val="none" w:sz="0" w:space="0" w:color="auto"/>
        <w:bottom w:val="none" w:sz="0" w:space="0" w:color="auto"/>
        <w:right w:val="none" w:sz="0" w:space="0" w:color="auto"/>
      </w:divBdr>
    </w:div>
    <w:div w:id="521091178">
      <w:bodyDiv w:val="1"/>
      <w:marLeft w:val="0"/>
      <w:marRight w:val="0"/>
      <w:marTop w:val="0"/>
      <w:marBottom w:val="0"/>
      <w:divBdr>
        <w:top w:val="none" w:sz="0" w:space="0" w:color="auto"/>
        <w:left w:val="none" w:sz="0" w:space="0" w:color="auto"/>
        <w:bottom w:val="none" w:sz="0" w:space="0" w:color="auto"/>
        <w:right w:val="none" w:sz="0" w:space="0" w:color="auto"/>
      </w:divBdr>
    </w:div>
    <w:div w:id="523439423">
      <w:bodyDiv w:val="1"/>
      <w:marLeft w:val="0"/>
      <w:marRight w:val="0"/>
      <w:marTop w:val="0"/>
      <w:marBottom w:val="0"/>
      <w:divBdr>
        <w:top w:val="none" w:sz="0" w:space="0" w:color="auto"/>
        <w:left w:val="none" w:sz="0" w:space="0" w:color="auto"/>
        <w:bottom w:val="none" w:sz="0" w:space="0" w:color="auto"/>
        <w:right w:val="none" w:sz="0" w:space="0" w:color="auto"/>
      </w:divBdr>
    </w:div>
    <w:div w:id="525101744">
      <w:bodyDiv w:val="1"/>
      <w:marLeft w:val="0"/>
      <w:marRight w:val="0"/>
      <w:marTop w:val="0"/>
      <w:marBottom w:val="0"/>
      <w:divBdr>
        <w:top w:val="none" w:sz="0" w:space="0" w:color="auto"/>
        <w:left w:val="none" w:sz="0" w:space="0" w:color="auto"/>
        <w:bottom w:val="none" w:sz="0" w:space="0" w:color="auto"/>
        <w:right w:val="none" w:sz="0" w:space="0" w:color="auto"/>
      </w:divBdr>
    </w:div>
    <w:div w:id="547378488">
      <w:bodyDiv w:val="1"/>
      <w:marLeft w:val="0"/>
      <w:marRight w:val="0"/>
      <w:marTop w:val="0"/>
      <w:marBottom w:val="0"/>
      <w:divBdr>
        <w:top w:val="none" w:sz="0" w:space="0" w:color="auto"/>
        <w:left w:val="none" w:sz="0" w:space="0" w:color="auto"/>
        <w:bottom w:val="none" w:sz="0" w:space="0" w:color="auto"/>
        <w:right w:val="none" w:sz="0" w:space="0" w:color="auto"/>
      </w:divBdr>
    </w:div>
    <w:div w:id="548304097">
      <w:bodyDiv w:val="1"/>
      <w:marLeft w:val="0"/>
      <w:marRight w:val="0"/>
      <w:marTop w:val="0"/>
      <w:marBottom w:val="0"/>
      <w:divBdr>
        <w:top w:val="none" w:sz="0" w:space="0" w:color="auto"/>
        <w:left w:val="none" w:sz="0" w:space="0" w:color="auto"/>
        <w:bottom w:val="none" w:sz="0" w:space="0" w:color="auto"/>
        <w:right w:val="none" w:sz="0" w:space="0" w:color="auto"/>
      </w:divBdr>
    </w:div>
    <w:div w:id="579022372">
      <w:bodyDiv w:val="1"/>
      <w:marLeft w:val="0"/>
      <w:marRight w:val="0"/>
      <w:marTop w:val="0"/>
      <w:marBottom w:val="0"/>
      <w:divBdr>
        <w:top w:val="none" w:sz="0" w:space="0" w:color="auto"/>
        <w:left w:val="none" w:sz="0" w:space="0" w:color="auto"/>
        <w:bottom w:val="none" w:sz="0" w:space="0" w:color="auto"/>
        <w:right w:val="none" w:sz="0" w:space="0" w:color="auto"/>
      </w:divBdr>
    </w:div>
    <w:div w:id="590506306">
      <w:bodyDiv w:val="1"/>
      <w:marLeft w:val="0"/>
      <w:marRight w:val="0"/>
      <w:marTop w:val="0"/>
      <w:marBottom w:val="0"/>
      <w:divBdr>
        <w:top w:val="none" w:sz="0" w:space="0" w:color="auto"/>
        <w:left w:val="none" w:sz="0" w:space="0" w:color="auto"/>
        <w:bottom w:val="none" w:sz="0" w:space="0" w:color="auto"/>
        <w:right w:val="none" w:sz="0" w:space="0" w:color="auto"/>
      </w:divBdr>
    </w:div>
    <w:div w:id="597250560">
      <w:bodyDiv w:val="1"/>
      <w:marLeft w:val="0"/>
      <w:marRight w:val="0"/>
      <w:marTop w:val="0"/>
      <w:marBottom w:val="0"/>
      <w:divBdr>
        <w:top w:val="none" w:sz="0" w:space="0" w:color="auto"/>
        <w:left w:val="none" w:sz="0" w:space="0" w:color="auto"/>
        <w:bottom w:val="none" w:sz="0" w:space="0" w:color="auto"/>
        <w:right w:val="none" w:sz="0" w:space="0" w:color="auto"/>
      </w:divBdr>
    </w:div>
    <w:div w:id="599409068">
      <w:bodyDiv w:val="1"/>
      <w:marLeft w:val="0"/>
      <w:marRight w:val="0"/>
      <w:marTop w:val="0"/>
      <w:marBottom w:val="0"/>
      <w:divBdr>
        <w:top w:val="none" w:sz="0" w:space="0" w:color="auto"/>
        <w:left w:val="none" w:sz="0" w:space="0" w:color="auto"/>
        <w:bottom w:val="none" w:sz="0" w:space="0" w:color="auto"/>
        <w:right w:val="none" w:sz="0" w:space="0" w:color="auto"/>
      </w:divBdr>
    </w:div>
    <w:div w:id="604925477">
      <w:bodyDiv w:val="1"/>
      <w:marLeft w:val="0"/>
      <w:marRight w:val="0"/>
      <w:marTop w:val="0"/>
      <w:marBottom w:val="0"/>
      <w:divBdr>
        <w:top w:val="none" w:sz="0" w:space="0" w:color="auto"/>
        <w:left w:val="none" w:sz="0" w:space="0" w:color="auto"/>
        <w:bottom w:val="none" w:sz="0" w:space="0" w:color="auto"/>
        <w:right w:val="none" w:sz="0" w:space="0" w:color="auto"/>
      </w:divBdr>
    </w:div>
    <w:div w:id="610433055">
      <w:bodyDiv w:val="1"/>
      <w:marLeft w:val="0"/>
      <w:marRight w:val="0"/>
      <w:marTop w:val="0"/>
      <w:marBottom w:val="0"/>
      <w:divBdr>
        <w:top w:val="none" w:sz="0" w:space="0" w:color="auto"/>
        <w:left w:val="none" w:sz="0" w:space="0" w:color="auto"/>
        <w:bottom w:val="none" w:sz="0" w:space="0" w:color="auto"/>
        <w:right w:val="none" w:sz="0" w:space="0" w:color="auto"/>
      </w:divBdr>
    </w:div>
    <w:div w:id="615990909">
      <w:bodyDiv w:val="1"/>
      <w:marLeft w:val="0"/>
      <w:marRight w:val="0"/>
      <w:marTop w:val="0"/>
      <w:marBottom w:val="0"/>
      <w:divBdr>
        <w:top w:val="none" w:sz="0" w:space="0" w:color="auto"/>
        <w:left w:val="none" w:sz="0" w:space="0" w:color="auto"/>
        <w:bottom w:val="none" w:sz="0" w:space="0" w:color="auto"/>
        <w:right w:val="none" w:sz="0" w:space="0" w:color="auto"/>
      </w:divBdr>
    </w:div>
    <w:div w:id="620038157">
      <w:bodyDiv w:val="1"/>
      <w:marLeft w:val="0"/>
      <w:marRight w:val="0"/>
      <w:marTop w:val="0"/>
      <w:marBottom w:val="0"/>
      <w:divBdr>
        <w:top w:val="none" w:sz="0" w:space="0" w:color="auto"/>
        <w:left w:val="none" w:sz="0" w:space="0" w:color="auto"/>
        <w:bottom w:val="none" w:sz="0" w:space="0" w:color="auto"/>
        <w:right w:val="none" w:sz="0" w:space="0" w:color="auto"/>
      </w:divBdr>
    </w:div>
    <w:div w:id="620458626">
      <w:bodyDiv w:val="1"/>
      <w:marLeft w:val="0"/>
      <w:marRight w:val="0"/>
      <w:marTop w:val="0"/>
      <w:marBottom w:val="0"/>
      <w:divBdr>
        <w:top w:val="none" w:sz="0" w:space="0" w:color="auto"/>
        <w:left w:val="none" w:sz="0" w:space="0" w:color="auto"/>
        <w:bottom w:val="none" w:sz="0" w:space="0" w:color="auto"/>
        <w:right w:val="none" w:sz="0" w:space="0" w:color="auto"/>
      </w:divBdr>
    </w:div>
    <w:div w:id="627711288">
      <w:bodyDiv w:val="1"/>
      <w:marLeft w:val="0"/>
      <w:marRight w:val="0"/>
      <w:marTop w:val="0"/>
      <w:marBottom w:val="0"/>
      <w:divBdr>
        <w:top w:val="none" w:sz="0" w:space="0" w:color="auto"/>
        <w:left w:val="none" w:sz="0" w:space="0" w:color="auto"/>
        <w:bottom w:val="none" w:sz="0" w:space="0" w:color="auto"/>
        <w:right w:val="none" w:sz="0" w:space="0" w:color="auto"/>
      </w:divBdr>
    </w:div>
    <w:div w:id="632827356">
      <w:bodyDiv w:val="1"/>
      <w:marLeft w:val="0"/>
      <w:marRight w:val="0"/>
      <w:marTop w:val="0"/>
      <w:marBottom w:val="0"/>
      <w:divBdr>
        <w:top w:val="none" w:sz="0" w:space="0" w:color="auto"/>
        <w:left w:val="none" w:sz="0" w:space="0" w:color="auto"/>
        <w:bottom w:val="none" w:sz="0" w:space="0" w:color="auto"/>
        <w:right w:val="none" w:sz="0" w:space="0" w:color="auto"/>
      </w:divBdr>
    </w:div>
    <w:div w:id="633412600">
      <w:bodyDiv w:val="1"/>
      <w:marLeft w:val="0"/>
      <w:marRight w:val="0"/>
      <w:marTop w:val="0"/>
      <w:marBottom w:val="0"/>
      <w:divBdr>
        <w:top w:val="none" w:sz="0" w:space="0" w:color="auto"/>
        <w:left w:val="none" w:sz="0" w:space="0" w:color="auto"/>
        <w:bottom w:val="none" w:sz="0" w:space="0" w:color="auto"/>
        <w:right w:val="none" w:sz="0" w:space="0" w:color="auto"/>
      </w:divBdr>
    </w:div>
    <w:div w:id="646938019">
      <w:bodyDiv w:val="1"/>
      <w:marLeft w:val="0"/>
      <w:marRight w:val="0"/>
      <w:marTop w:val="0"/>
      <w:marBottom w:val="0"/>
      <w:divBdr>
        <w:top w:val="none" w:sz="0" w:space="0" w:color="auto"/>
        <w:left w:val="none" w:sz="0" w:space="0" w:color="auto"/>
        <w:bottom w:val="none" w:sz="0" w:space="0" w:color="auto"/>
        <w:right w:val="none" w:sz="0" w:space="0" w:color="auto"/>
      </w:divBdr>
    </w:div>
    <w:div w:id="659431063">
      <w:bodyDiv w:val="1"/>
      <w:marLeft w:val="0"/>
      <w:marRight w:val="0"/>
      <w:marTop w:val="0"/>
      <w:marBottom w:val="0"/>
      <w:divBdr>
        <w:top w:val="none" w:sz="0" w:space="0" w:color="auto"/>
        <w:left w:val="none" w:sz="0" w:space="0" w:color="auto"/>
        <w:bottom w:val="none" w:sz="0" w:space="0" w:color="auto"/>
        <w:right w:val="none" w:sz="0" w:space="0" w:color="auto"/>
      </w:divBdr>
    </w:div>
    <w:div w:id="667754234">
      <w:bodyDiv w:val="1"/>
      <w:marLeft w:val="0"/>
      <w:marRight w:val="0"/>
      <w:marTop w:val="0"/>
      <w:marBottom w:val="0"/>
      <w:divBdr>
        <w:top w:val="none" w:sz="0" w:space="0" w:color="auto"/>
        <w:left w:val="none" w:sz="0" w:space="0" w:color="auto"/>
        <w:bottom w:val="none" w:sz="0" w:space="0" w:color="auto"/>
        <w:right w:val="none" w:sz="0" w:space="0" w:color="auto"/>
      </w:divBdr>
    </w:div>
    <w:div w:id="680207146">
      <w:bodyDiv w:val="1"/>
      <w:marLeft w:val="0"/>
      <w:marRight w:val="0"/>
      <w:marTop w:val="0"/>
      <w:marBottom w:val="0"/>
      <w:divBdr>
        <w:top w:val="none" w:sz="0" w:space="0" w:color="auto"/>
        <w:left w:val="none" w:sz="0" w:space="0" w:color="auto"/>
        <w:bottom w:val="none" w:sz="0" w:space="0" w:color="auto"/>
        <w:right w:val="none" w:sz="0" w:space="0" w:color="auto"/>
      </w:divBdr>
    </w:div>
    <w:div w:id="699547871">
      <w:bodyDiv w:val="1"/>
      <w:marLeft w:val="0"/>
      <w:marRight w:val="0"/>
      <w:marTop w:val="0"/>
      <w:marBottom w:val="0"/>
      <w:divBdr>
        <w:top w:val="none" w:sz="0" w:space="0" w:color="auto"/>
        <w:left w:val="none" w:sz="0" w:space="0" w:color="auto"/>
        <w:bottom w:val="none" w:sz="0" w:space="0" w:color="auto"/>
        <w:right w:val="none" w:sz="0" w:space="0" w:color="auto"/>
      </w:divBdr>
    </w:div>
    <w:div w:id="709260788">
      <w:bodyDiv w:val="1"/>
      <w:marLeft w:val="0"/>
      <w:marRight w:val="0"/>
      <w:marTop w:val="0"/>
      <w:marBottom w:val="0"/>
      <w:divBdr>
        <w:top w:val="none" w:sz="0" w:space="0" w:color="auto"/>
        <w:left w:val="none" w:sz="0" w:space="0" w:color="auto"/>
        <w:bottom w:val="none" w:sz="0" w:space="0" w:color="auto"/>
        <w:right w:val="none" w:sz="0" w:space="0" w:color="auto"/>
      </w:divBdr>
    </w:div>
    <w:div w:id="715549974">
      <w:bodyDiv w:val="1"/>
      <w:marLeft w:val="0"/>
      <w:marRight w:val="0"/>
      <w:marTop w:val="0"/>
      <w:marBottom w:val="0"/>
      <w:divBdr>
        <w:top w:val="none" w:sz="0" w:space="0" w:color="auto"/>
        <w:left w:val="none" w:sz="0" w:space="0" w:color="auto"/>
        <w:bottom w:val="none" w:sz="0" w:space="0" w:color="auto"/>
        <w:right w:val="none" w:sz="0" w:space="0" w:color="auto"/>
      </w:divBdr>
    </w:div>
    <w:div w:id="715742047">
      <w:bodyDiv w:val="1"/>
      <w:marLeft w:val="0"/>
      <w:marRight w:val="0"/>
      <w:marTop w:val="0"/>
      <w:marBottom w:val="0"/>
      <w:divBdr>
        <w:top w:val="none" w:sz="0" w:space="0" w:color="auto"/>
        <w:left w:val="none" w:sz="0" w:space="0" w:color="auto"/>
        <w:bottom w:val="none" w:sz="0" w:space="0" w:color="auto"/>
        <w:right w:val="none" w:sz="0" w:space="0" w:color="auto"/>
      </w:divBdr>
    </w:div>
    <w:div w:id="723455226">
      <w:bodyDiv w:val="1"/>
      <w:marLeft w:val="0"/>
      <w:marRight w:val="0"/>
      <w:marTop w:val="0"/>
      <w:marBottom w:val="0"/>
      <w:divBdr>
        <w:top w:val="none" w:sz="0" w:space="0" w:color="auto"/>
        <w:left w:val="none" w:sz="0" w:space="0" w:color="auto"/>
        <w:bottom w:val="none" w:sz="0" w:space="0" w:color="auto"/>
        <w:right w:val="none" w:sz="0" w:space="0" w:color="auto"/>
      </w:divBdr>
    </w:div>
    <w:div w:id="746421869">
      <w:bodyDiv w:val="1"/>
      <w:marLeft w:val="0"/>
      <w:marRight w:val="0"/>
      <w:marTop w:val="0"/>
      <w:marBottom w:val="0"/>
      <w:divBdr>
        <w:top w:val="none" w:sz="0" w:space="0" w:color="auto"/>
        <w:left w:val="none" w:sz="0" w:space="0" w:color="auto"/>
        <w:bottom w:val="none" w:sz="0" w:space="0" w:color="auto"/>
        <w:right w:val="none" w:sz="0" w:space="0" w:color="auto"/>
      </w:divBdr>
    </w:div>
    <w:div w:id="761027852">
      <w:bodyDiv w:val="1"/>
      <w:marLeft w:val="0"/>
      <w:marRight w:val="0"/>
      <w:marTop w:val="0"/>
      <w:marBottom w:val="0"/>
      <w:divBdr>
        <w:top w:val="none" w:sz="0" w:space="0" w:color="auto"/>
        <w:left w:val="none" w:sz="0" w:space="0" w:color="auto"/>
        <w:bottom w:val="none" w:sz="0" w:space="0" w:color="auto"/>
        <w:right w:val="none" w:sz="0" w:space="0" w:color="auto"/>
      </w:divBdr>
    </w:div>
    <w:div w:id="775255256">
      <w:bodyDiv w:val="1"/>
      <w:marLeft w:val="0"/>
      <w:marRight w:val="0"/>
      <w:marTop w:val="0"/>
      <w:marBottom w:val="0"/>
      <w:divBdr>
        <w:top w:val="none" w:sz="0" w:space="0" w:color="auto"/>
        <w:left w:val="none" w:sz="0" w:space="0" w:color="auto"/>
        <w:bottom w:val="none" w:sz="0" w:space="0" w:color="auto"/>
        <w:right w:val="none" w:sz="0" w:space="0" w:color="auto"/>
      </w:divBdr>
    </w:div>
    <w:div w:id="775515156">
      <w:bodyDiv w:val="1"/>
      <w:marLeft w:val="0"/>
      <w:marRight w:val="0"/>
      <w:marTop w:val="0"/>
      <w:marBottom w:val="0"/>
      <w:divBdr>
        <w:top w:val="none" w:sz="0" w:space="0" w:color="auto"/>
        <w:left w:val="none" w:sz="0" w:space="0" w:color="auto"/>
        <w:bottom w:val="none" w:sz="0" w:space="0" w:color="auto"/>
        <w:right w:val="none" w:sz="0" w:space="0" w:color="auto"/>
      </w:divBdr>
    </w:div>
    <w:div w:id="779181052">
      <w:bodyDiv w:val="1"/>
      <w:marLeft w:val="0"/>
      <w:marRight w:val="0"/>
      <w:marTop w:val="0"/>
      <w:marBottom w:val="0"/>
      <w:divBdr>
        <w:top w:val="none" w:sz="0" w:space="0" w:color="auto"/>
        <w:left w:val="none" w:sz="0" w:space="0" w:color="auto"/>
        <w:bottom w:val="none" w:sz="0" w:space="0" w:color="auto"/>
        <w:right w:val="none" w:sz="0" w:space="0" w:color="auto"/>
      </w:divBdr>
    </w:div>
    <w:div w:id="784347898">
      <w:bodyDiv w:val="1"/>
      <w:marLeft w:val="0"/>
      <w:marRight w:val="0"/>
      <w:marTop w:val="0"/>
      <w:marBottom w:val="0"/>
      <w:divBdr>
        <w:top w:val="none" w:sz="0" w:space="0" w:color="auto"/>
        <w:left w:val="none" w:sz="0" w:space="0" w:color="auto"/>
        <w:bottom w:val="none" w:sz="0" w:space="0" w:color="auto"/>
        <w:right w:val="none" w:sz="0" w:space="0" w:color="auto"/>
      </w:divBdr>
    </w:div>
    <w:div w:id="787816743">
      <w:bodyDiv w:val="1"/>
      <w:marLeft w:val="0"/>
      <w:marRight w:val="0"/>
      <w:marTop w:val="0"/>
      <w:marBottom w:val="0"/>
      <w:divBdr>
        <w:top w:val="none" w:sz="0" w:space="0" w:color="auto"/>
        <w:left w:val="none" w:sz="0" w:space="0" w:color="auto"/>
        <w:bottom w:val="none" w:sz="0" w:space="0" w:color="auto"/>
        <w:right w:val="none" w:sz="0" w:space="0" w:color="auto"/>
      </w:divBdr>
    </w:div>
    <w:div w:id="808203450">
      <w:bodyDiv w:val="1"/>
      <w:marLeft w:val="0"/>
      <w:marRight w:val="0"/>
      <w:marTop w:val="0"/>
      <w:marBottom w:val="0"/>
      <w:divBdr>
        <w:top w:val="none" w:sz="0" w:space="0" w:color="auto"/>
        <w:left w:val="none" w:sz="0" w:space="0" w:color="auto"/>
        <w:bottom w:val="none" w:sz="0" w:space="0" w:color="auto"/>
        <w:right w:val="none" w:sz="0" w:space="0" w:color="auto"/>
      </w:divBdr>
    </w:div>
    <w:div w:id="808399168">
      <w:bodyDiv w:val="1"/>
      <w:marLeft w:val="0"/>
      <w:marRight w:val="0"/>
      <w:marTop w:val="0"/>
      <w:marBottom w:val="0"/>
      <w:divBdr>
        <w:top w:val="none" w:sz="0" w:space="0" w:color="auto"/>
        <w:left w:val="none" w:sz="0" w:space="0" w:color="auto"/>
        <w:bottom w:val="none" w:sz="0" w:space="0" w:color="auto"/>
        <w:right w:val="none" w:sz="0" w:space="0" w:color="auto"/>
      </w:divBdr>
    </w:div>
    <w:div w:id="821695909">
      <w:bodyDiv w:val="1"/>
      <w:marLeft w:val="0"/>
      <w:marRight w:val="0"/>
      <w:marTop w:val="0"/>
      <w:marBottom w:val="0"/>
      <w:divBdr>
        <w:top w:val="none" w:sz="0" w:space="0" w:color="auto"/>
        <w:left w:val="none" w:sz="0" w:space="0" w:color="auto"/>
        <w:bottom w:val="none" w:sz="0" w:space="0" w:color="auto"/>
        <w:right w:val="none" w:sz="0" w:space="0" w:color="auto"/>
      </w:divBdr>
    </w:div>
    <w:div w:id="822038833">
      <w:bodyDiv w:val="1"/>
      <w:marLeft w:val="0"/>
      <w:marRight w:val="0"/>
      <w:marTop w:val="0"/>
      <w:marBottom w:val="0"/>
      <w:divBdr>
        <w:top w:val="none" w:sz="0" w:space="0" w:color="auto"/>
        <w:left w:val="none" w:sz="0" w:space="0" w:color="auto"/>
        <w:bottom w:val="none" w:sz="0" w:space="0" w:color="auto"/>
        <w:right w:val="none" w:sz="0" w:space="0" w:color="auto"/>
      </w:divBdr>
    </w:div>
    <w:div w:id="832181667">
      <w:bodyDiv w:val="1"/>
      <w:marLeft w:val="0"/>
      <w:marRight w:val="0"/>
      <w:marTop w:val="0"/>
      <w:marBottom w:val="0"/>
      <w:divBdr>
        <w:top w:val="none" w:sz="0" w:space="0" w:color="auto"/>
        <w:left w:val="none" w:sz="0" w:space="0" w:color="auto"/>
        <w:bottom w:val="none" w:sz="0" w:space="0" w:color="auto"/>
        <w:right w:val="none" w:sz="0" w:space="0" w:color="auto"/>
      </w:divBdr>
    </w:div>
    <w:div w:id="833304337">
      <w:bodyDiv w:val="1"/>
      <w:marLeft w:val="0"/>
      <w:marRight w:val="0"/>
      <w:marTop w:val="0"/>
      <w:marBottom w:val="0"/>
      <w:divBdr>
        <w:top w:val="none" w:sz="0" w:space="0" w:color="auto"/>
        <w:left w:val="none" w:sz="0" w:space="0" w:color="auto"/>
        <w:bottom w:val="none" w:sz="0" w:space="0" w:color="auto"/>
        <w:right w:val="none" w:sz="0" w:space="0" w:color="auto"/>
      </w:divBdr>
    </w:div>
    <w:div w:id="835000061">
      <w:bodyDiv w:val="1"/>
      <w:marLeft w:val="0"/>
      <w:marRight w:val="0"/>
      <w:marTop w:val="0"/>
      <w:marBottom w:val="0"/>
      <w:divBdr>
        <w:top w:val="none" w:sz="0" w:space="0" w:color="auto"/>
        <w:left w:val="none" w:sz="0" w:space="0" w:color="auto"/>
        <w:bottom w:val="none" w:sz="0" w:space="0" w:color="auto"/>
        <w:right w:val="none" w:sz="0" w:space="0" w:color="auto"/>
      </w:divBdr>
    </w:div>
    <w:div w:id="853106568">
      <w:bodyDiv w:val="1"/>
      <w:marLeft w:val="0"/>
      <w:marRight w:val="0"/>
      <w:marTop w:val="0"/>
      <w:marBottom w:val="0"/>
      <w:divBdr>
        <w:top w:val="none" w:sz="0" w:space="0" w:color="auto"/>
        <w:left w:val="none" w:sz="0" w:space="0" w:color="auto"/>
        <w:bottom w:val="none" w:sz="0" w:space="0" w:color="auto"/>
        <w:right w:val="none" w:sz="0" w:space="0" w:color="auto"/>
      </w:divBdr>
    </w:div>
    <w:div w:id="856576629">
      <w:bodyDiv w:val="1"/>
      <w:marLeft w:val="0"/>
      <w:marRight w:val="0"/>
      <w:marTop w:val="0"/>
      <w:marBottom w:val="0"/>
      <w:divBdr>
        <w:top w:val="none" w:sz="0" w:space="0" w:color="auto"/>
        <w:left w:val="none" w:sz="0" w:space="0" w:color="auto"/>
        <w:bottom w:val="none" w:sz="0" w:space="0" w:color="auto"/>
        <w:right w:val="none" w:sz="0" w:space="0" w:color="auto"/>
      </w:divBdr>
    </w:div>
    <w:div w:id="861012626">
      <w:bodyDiv w:val="1"/>
      <w:marLeft w:val="0"/>
      <w:marRight w:val="0"/>
      <w:marTop w:val="0"/>
      <w:marBottom w:val="0"/>
      <w:divBdr>
        <w:top w:val="none" w:sz="0" w:space="0" w:color="auto"/>
        <w:left w:val="none" w:sz="0" w:space="0" w:color="auto"/>
        <w:bottom w:val="none" w:sz="0" w:space="0" w:color="auto"/>
        <w:right w:val="none" w:sz="0" w:space="0" w:color="auto"/>
      </w:divBdr>
    </w:div>
    <w:div w:id="904880724">
      <w:bodyDiv w:val="1"/>
      <w:marLeft w:val="0"/>
      <w:marRight w:val="0"/>
      <w:marTop w:val="0"/>
      <w:marBottom w:val="0"/>
      <w:divBdr>
        <w:top w:val="none" w:sz="0" w:space="0" w:color="auto"/>
        <w:left w:val="none" w:sz="0" w:space="0" w:color="auto"/>
        <w:bottom w:val="none" w:sz="0" w:space="0" w:color="auto"/>
        <w:right w:val="none" w:sz="0" w:space="0" w:color="auto"/>
      </w:divBdr>
    </w:div>
    <w:div w:id="943808482">
      <w:bodyDiv w:val="1"/>
      <w:marLeft w:val="0"/>
      <w:marRight w:val="0"/>
      <w:marTop w:val="0"/>
      <w:marBottom w:val="0"/>
      <w:divBdr>
        <w:top w:val="none" w:sz="0" w:space="0" w:color="auto"/>
        <w:left w:val="none" w:sz="0" w:space="0" w:color="auto"/>
        <w:bottom w:val="none" w:sz="0" w:space="0" w:color="auto"/>
        <w:right w:val="none" w:sz="0" w:space="0" w:color="auto"/>
      </w:divBdr>
    </w:div>
    <w:div w:id="952663587">
      <w:bodyDiv w:val="1"/>
      <w:marLeft w:val="0"/>
      <w:marRight w:val="0"/>
      <w:marTop w:val="0"/>
      <w:marBottom w:val="0"/>
      <w:divBdr>
        <w:top w:val="none" w:sz="0" w:space="0" w:color="auto"/>
        <w:left w:val="none" w:sz="0" w:space="0" w:color="auto"/>
        <w:bottom w:val="none" w:sz="0" w:space="0" w:color="auto"/>
        <w:right w:val="none" w:sz="0" w:space="0" w:color="auto"/>
      </w:divBdr>
    </w:div>
    <w:div w:id="956911187">
      <w:bodyDiv w:val="1"/>
      <w:marLeft w:val="0"/>
      <w:marRight w:val="0"/>
      <w:marTop w:val="0"/>
      <w:marBottom w:val="0"/>
      <w:divBdr>
        <w:top w:val="none" w:sz="0" w:space="0" w:color="auto"/>
        <w:left w:val="none" w:sz="0" w:space="0" w:color="auto"/>
        <w:bottom w:val="none" w:sz="0" w:space="0" w:color="auto"/>
        <w:right w:val="none" w:sz="0" w:space="0" w:color="auto"/>
      </w:divBdr>
    </w:div>
    <w:div w:id="963273414">
      <w:bodyDiv w:val="1"/>
      <w:marLeft w:val="0"/>
      <w:marRight w:val="0"/>
      <w:marTop w:val="0"/>
      <w:marBottom w:val="0"/>
      <w:divBdr>
        <w:top w:val="none" w:sz="0" w:space="0" w:color="auto"/>
        <w:left w:val="none" w:sz="0" w:space="0" w:color="auto"/>
        <w:bottom w:val="none" w:sz="0" w:space="0" w:color="auto"/>
        <w:right w:val="none" w:sz="0" w:space="0" w:color="auto"/>
      </w:divBdr>
    </w:div>
    <w:div w:id="963535949">
      <w:bodyDiv w:val="1"/>
      <w:marLeft w:val="0"/>
      <w:marRight w:val="0"/>
      <w:marTop w:val="0"/>
      <w:marBottom w:val="0"/>
      <w:divBdr>
        <w:top w:val="none" w:sz="0" w:space="0" w:color="auto"/>
        <w:left w:val="none" w:sz="0" w:space="0" w:color="auto"/>
        <w:bottom w:val="none" w:sz="0" w:space="0" w:color="auto"/>
        <w:right w:val="none" w:sz="0" w:space="0" w:color="auto"/>
      </w:divBdr>
    </w:div>
    <w:div w:id="968709900">
      <w:bodyDiv w:val="1"/>
      <w:marLeft w:val="0"/>
      <w:marRight w:val="0"/>
      <w:marTop w:val="0"/>
      <w:marBottom w:val="0"/>
      <w:divBdr>
        <w:top w:val="none" w:sz="0" w:space="0" w:color="auto"/>
        <w:left w:val="none" w:sz="0" w:space="0" w:color="auto"/>
        <w:bottom w:val="none" w:sz="0" w:space="0" w:color="auto"/>
        <w:right w:val="none" w:sz="0" w:space="0" w:color="auto"/>
      </w:divBdr>
    </w:div>
    <w:div w:id="974986613">
      <w:bodyDiv w:val="1"/>
      <w:marLeft w:val="0"/>
      <w:marRight w:val="0"/>
      <w:marTop w:val="0"/>
      <w:marBottom w:val="0"/>
      <w:divBdr>
        <w:top w:val="none" w:sz="0" w:space="0" w:color="auto"/>
        <w:left w:val="none" w:sz="0" w:space="0" w:color="auto"/>
        <w:bottom w:val="none" w:sz="0" w:space="0" w:color="auto"/>
        <w:right w:val="none" w:sz="0" w:space="0" w:color="auto"/>
      </w:divBdr>
    </w:div>
    <w:div w:id="982731356">
      <w:bodyDiv w:val="1"/>
      <w:marLeft w:val="0"/>
      <w:marRight w:val="0"/>
      <w:marTop w:val="0"/>
      <w:marBottom w:val="0"/>
      <w:divBdr>
        <w:top w:val="none" w:sz="0" w:space="0" w:color="auto"/>
        <w:left w:val="none" w:sz="0" w:space="0" w:color="auto"/>
        <w:bottom w:val="none" w:sz="0" w:space="0" w:color="auto"/>
        <w:right w:val="none" w:sz="0" w:space="0" w:color="auto"/>
      </w:divBdr>
    </w:div>
    <w:div w:id="983237659">
      <w:bodyDiv w:val="1"/>
      <w:marLeft w:val="0"/>
      <w:marRight w:val="0"/>
      <w:marTop w:val="0"/>
      <w:marBottom w:val="0"/>
      <w:divBdr>
        <w:top w:val="none" w:sz="0" w:space="0" w:color="auto"/>
        <w:left w:val="none" w:sz="0" w:space="0" w:color="auto"/>
        <w:bottom w:val="none" w:sz="0" w:space="0" w:color="auto"/>
        <w:right w:val="none" w:sz="0" w:space="0" w:color="auto"/>
      </w:divBdr>
    </w:div>
    <w:div w:id="987132363">
      <w:bodyDiv w:val="1"/>
      <w:marLeft w:val="0"/>
      <w:marRight w:val="0"/>
      <w:marTop w:val="0"/>
      <w:marBottom w:val="0"/>
      <w:divBdr>
        <w:top w:val="none" w:sz="0" w:space="0" w:color="auto"/>
        <w:left w:val="none" w:sz="0" w:space="0" w:color="auto"/>
        <w:bottom w:val="none" w:sz="0" w:space="0" w:color="auto"/>
        <w:right w:val="none" w:sz="0" w:space="0" w:color="auto"/>
      </w:divBdr>
    </w:div>
    <w:div w:id="989364005">
      <w:bodyDiv w:val="1"/>
      <w:marLeft w:val="0"/>
      <w:marRight w:val="0"/>
      <w:marTop w:val="0"/>
      <w:marBottom w:val="0"/>
      <w:divBdr>
        <w:top w:val="none" w:sz="0" w:space="0" w:color="auto"/>
        <w:left w:val="none" w:sz="0" w:space="0" w:color="auto"/>
        <w:bottom w:val="none" w:sz="0" w:space="0" w:color="auto"/>
        <w:right w:val="none" w:sz="0" w:space="0" w:color="auto"/>
      </w:divBdr>
    </w:div>
    <w:div w:id="991254241">
      <w:bodyDiv w:val="1"/>
      <w:marLeft w:val="0"/>
      <w:marRight w:val="0"/>
      <w:marTop w:val="0"/>
      <w:marBottom w:val="0"/>
      <w:divBdr>
        <w:top w:val="none" w:sz="0" w:space="0" w:color="auto"/>
        <w:left w:val="none" w:sz="0" w:space="0" w:color="auto"/>
        <w:bottom w:val="none" w:sz="0" w:space="0" w:color="auto"/>
        <w:right w:val="none" w:sz="0" w:space="0" w:color="auto"/>
      </w:divBdr>
    </w:div>
    <w:div w:id="996691708">
      <w:bodyDiv w:val="1"/>
      <w:marLeft w:val="0"/>
      <w:marRight w:val="0"/>
      <w:marTop w:val="0"/>
      <w:marBottom w:val="0"/>
      <w:divBdr>
        <w:top w:val="none" w:sz="0" w:space="0" w:color="auto"/>
        <w:left w:val="none" w:sz="0" w:space="0" w:color="auto"/>
        <w:bottom w:val="none" w:sz="0" w:space="0" w:color="auto"/>
        <w:right w:val="none" w:sz="0" w:space="0" w:color="auto"/>
      </w:divBdr>
    </w:div>
    <w:div w:id="1011030057">
      <w:bodyDiv w:val="1"/>
      <w:marLeft w:val="0"/>
      <w:marRight w:val="0"/>
      <w:marTop w:val="0"/>
      <w:marBottom w:val="0"/>
      <w:divBdr>
        <w:top w:val="none" w:sz="0" w:space="0" w:color="auto"/>
        <w:left w:val="none" w:sz="0" w:space="0" w:color="auto"/>
        <w:bottom w:val="none" w:sz="0" w:space="0" w:color="auto"/>
        <w:right w:val="none" w:sz="0" w:space="0" w:color="auto"/>
      </w:divBdr>
    </w:div>
    <w:div w:id="1017577692">
      <w:bodyDiv w:val="1"/>
      <w:marLeft w:val="0"/>
      <w:marRight w:val="0"/>
      <w:marTop w:val="0"/>
      <w:marBottom w:val="0"/>
      <w:divBdr>
        <w:top w:val="none" w:sz="0" w:space="0" w:color="auto"/>
        <w:left w:val="none" w:sz="0" w:space="0" w:color="auto"/>
        <w:bottom w:val="none" w:sz="0" w:space="0" w:color="auto"/>
        <w:right w:val="none" w:sz="0" w:space="0" w:color="auto"/>
      </w:divBdr>
    </w:div>
    <w:div w:id="1024017153">
      <w:bodyDiv w:val="1"/>
      <w:marLeft w:val="0"/>
      <w:marRight w:val="0"/>
      <w:marTop w:val="0"/>
      <w:marBottom w:val="0"/>
      <w:divBdr>
        <w:top w:val="none" w:sz="0" w:space="0" w:color="auto"/>
        <w:left w:val="none" w:sz="0" w:space="0" w:color="auto"/>
        <w:bottom w:val="none" w:sz="0" w:space="0" w:color="auto"/>
        <w:right w:val="none" w:sz="0" w:space="0" w:color="auto"/>
      </w:divBdr>
    </w:div>
    <w:div w:id="1024211562">
      <w:bodyDiv w:val="1"/>
      <w:marLeft w:val="0"/>
      <w:marRight w:val="0"/>
      <w:marTop w:val="0"/>
      <w:marBottom w:val="0"/>
      <w:divBdr>
        <w:top w:val="none" w:sz="0" w:space="0" w:color="auto"/>
        <w:left w:val="none" w:sz="0" w:space="0" w:color="auto"/>
        <w:bottom w:val="none" w:sz="0" w:space="0" w:color="auto"/>
        <w:right w:val="none" w:sz="0" w:space="0" w:color="auto"/>
      </w:divBdr>
    </w:div>
    <w:div w:id="1037779459">
      <w:bodyDiv w:val="1"/>
      <w:marLeft w:val="0"/>
      <w:marRight w:val="0"/>
      <w:marTop w:val="0"/>
      <w:marBottom w:val="0"/>
      <w:divBdr>
        <w:top w:val="none" w:sz="0" w:space="0" w:color="auto"/>
        <w:left w:val="none" w:sz="0" w:space="0" w:color="auto"/>
        <w:bottom w:val="none" w:sz="0" w:space="0" w:color="auto"/>
        <w:right w:val="none" w:sz="0" w:space="0" w:color="auto"/>
      </w:divBdr>
    </w:div>
    <w:div w:id="1048526177">
      <w:bodyDiv w:val="1"/>
      <w:marLeft w:val="0"/>
      <w:marRight w:val="0"/>
      <w:marTop w:val="0"/>
      <w:marBottom w:val="0"/>
      <w:divBdr>
        <w:top w:val="none" w:sz="0" w:space="0" w:color="auto"/>
        <w:left w:val="none" w:sz="0" w:space="0" w:color="auto"/>
        <w:bottom w:val="none" w:sz="0" w:space="0" w:color="auto"/>
        <w:right w:val="none" w:sz="0" w:space="0" w:color="auto"/>
      </w:divBdr>
    </w:div>
    <w:div w:id="1058438254">
      <w:bodyDiv w:val="1"/>
      <w:marLeft w:val="0"/>
      <w:marRight w:val="0"/>
      <w:marTop w:val="0"/>
      <w:marBottom w:val="0"/>
      <w:divBdr>
        <w:top w:val="none" w:sz="0" w:space="0" w:color="auto"/>
        <w:left w:val="none" w:sz="0" w:space="0" w:color="auto"/>
        <w:bottom w:val="none" w:sz="0" w:space="0" w:color="auto"/>
        <w:right w:val="none" w:sz="0" w:space="0" w:color="auto"/>
      </w:divBdr>
    </w:div>
    <w:div w:id="1063213879">
      <w:bodyDiv w:val="1"/>
      <w:marLeft w:val="0"/>
      <w:marRight w:val="0"/>
      <w:marTop w:val="0"/>
      <w:marBottom w:val="0"/>
      <w:divBdr>
        <w:top w:val="none" w:sz="0" w:space="0" w:color="auto"/>
        <w:left w:val="none" w:sz="0" w:space="0" w:color="auto"/>
        <w:bottom w:val="none" w:sz="0" w:space="0" w:color="auto"/>
        <w:right w:val="none" w:sz="0" w:space="0" w:color="auto"/>
      </w:divBdr>
    </w:div>
    <w:div w:id="1067344707">
      <w:bodyDiv w:val="1"/>
      <w:marLeft w:val="0"/>
      <w:marRight w:val="0"/>
      <w:marTop w:val="0"/>
      <w:marBottom w:val="0"/>
      <w:divBdr>
        <w:top w:val="none" w:sz="0" w:space="0" w:color="auto"/>
        <w:left w:val="none" w:sz="0" w:space="0" w:color="auto"/>
        <w:bottom w:val="none" w:sz="0" w:space="0" w:color="auto"/>
        <w:right w:val="none" w:sz="0" w:space="0" w:color="auto"/>
      </w:divBdr>
    </w:div>
    <w:div w:id="1072848406">
      <w:bodyDiv w:val="1"/>
      <w:marLeft w:val="0"/>
      <w:marRight w:val="0"/>
      <w:marTop w:val="0"/>
      <w:marBottom w:val="0"/>
      <w:divBdr>
        <w:top w:val="none" w:sz="0" w:space="0" w:color="auto"/>
        <w:left w:val="none" w:sz="0" w:space="0" w:color="auto"/>
        <w:bottom w:val="none" w:sz="0" w:space="0" w:color="auto"/>
        <w:right w:val="none" w:sz="0" w:space="0" w:color="auto"/>
      </w:divBdr>
    </w:div>
    <w:div w:id="1074157615">
      <w:bodyDiv w:val="1"/>
      <w:marLeft w:val="0"/>
      <w:marRight w:val="0"/>
      <w:marTop w:val="0"/>
      <w:marBottom w:val="0"/>
      <w:divBdr>
        <w:top w:val="none" w:sz="0" w:space="0" w:color="auto"/>
        <w:left w:val="none" w:sz="0" w:space="0" w:color="auto"/>
        <w:bottom w:val="none" w:sz="0" w:space="0" w:color="auto"/>
        <w:right w:val="none" w:sz="0" w:space="0" w:color="auto"/>
      </w:divBdr>
    </w:div>
    <w:div w:id="1077243773">
      <w:bodyDiv w:val="1"/>
      <w:marLeft w:val="0"/>
      <w:marRight w:val="0"/>
      <w:marTop w:val="0"/>
      <w:marBottom w:val="0"/>
      <w:divBdr>
        <w:top w:val="none" w:sz="0" w:space="0" w:color="auto"/>
        <w:left w:val="none" w:sz="0" w:space="0" w:color="auto"/>
        <w:bottom w:val="none" w:sz="0" w:space="0" w:color="auto"/>
        <w:right w:val="none" w:sz="0" w:space="0" w:color="auto"/>
      </w:divBdr>
    </w:div>
    <w:div w:id="1082602417">
      <w:bodyDiv w:val="1"/>
      <w:marLeft w:val="0"/>
      <w:marRight w:val="0"/>
      <w:marTop w:val="0"/>
      <w:marBottom w:val="0"/>
      <w:divBdr>
        <w:top w:val="none" w:sz="0" w:space="0" w:color="auto"/>
        <w:left w:val="none" w:sz="0" w:space="0" w:color="auto"/>
        <w:bottom w:val="none" w:sz="0" w:space="0" w:color="auto"/>
        <w:right w:val="none" w:sz="0" w:space="0" w:color="auto"/>
      </w:divBdr>
    </w:div>
    <w:div w:id="1086922502">
      <w:bodyDiv w:val="1"/>
      <w:marLeft w:val="0"/>
      <w:marRight w:val="0"/>
      <w:marTop w:val="0"/>
      <w:marBottom w:val="0"/>
      <w:divBdr>
        <w:top w:val="none" w:sz="0" w:space="0" w:color="auto"/>
        <w:left w:val="none" w:sz="0" w:space="0" w:color="auto"/>
        <w:bottom w:val="none" w:sz="0" w:space="0" w:color="auto"/>
        <w:right w:val="none" w:sz="0" w:space="0" w:color="auto"/>
      </w:divBdr>
    </w:div>
    <w:div w:id="1091706857">
      <w:bodyDiv w:val="1"/>
      <w:marLeft w:val="0"/>
      <w:marRight w:val="0"/>
      <w:marTop w:val="0"/>
      <w:marBottom w:val="0"/>
      <w:divBdr>
        <w:top w:val="none" w:sz="0" w:space="0" w:color="auto"/>
        <w:left w:val="none" w:sz="0" w:space="0" w:color="auto"/>
        <w:bottom w:val="none" w:sz="0" w:space="0" w:color="auto"/>
        <w:right w:val="none" w:sz="0" w:space="0" w:color="auto"/>
      </w:divBdr>
    </w:div>
    <w:div w:id="1091853860">
      <w:bodyDiv w:val="1"/>
      <w:marLeft w:val="0"/>
      <w:marRight w:val="0"/>
      <w:marTop w:val="0"/>
      <w:marBottom w:val="0"/>
      <w:divBdr>
        <w:top w:val="none" w:sz="0" w:space="0" w:color="auto"/>
        <w:left w:val="none" w:sz="0" w:space="0" w:color="auto"/>
        <w:bottom w:val="none" w:sz="0" w:space="0" w:color="auto"/>
        <w:right w:val="none" w:sz="0" w:space="0" w:color="auto"/>
      </w:divBdr>
    </w:div>
    <w:div w:id="1102459348">
      <w:bodyDiv w:val="1"/>
      <w:marLeft w:val="0"/>
      <w:marRight w:val="0"/>
      <w:marTop w:val="0"/>
      <w:marBottom w:val="0"/>
      <w:divBdr>
        <w:top w:val="none" w:sz="0" w:space="0" w:color="auto"/>
        <w:left w:val="none" w:sz="0" w:space="0" w:color="auto"/>
        <w:bottom w:val="none" w:sz="0" w:space="0" w:color="auto"/>
        <w:right w:val="none" w:sz="0" w:space="0" w:color="auto"/>
      </w:divBdr>
    </w:div>
    <w:div w:id="1108618736">
      <w:bodyDiv w:val="1"/>
      <w:marLeft w:val="0"/>
      <w:marRight w:val="0"/>
      <w:marTop w:val="0"/>
      <w:marBottom w:val="0"/>
      <w:divBdr>
        <w:top w:val="none" w:sz="0" w:space="0" w:color="auto"/>
        <w:left w:val="none" w:sz="0" w:space="0" w:color="auto"/>
        <w:bottom w:val="none" w:sz="0" w:space="0" w:color="auto"/>
        <w:right w:val="none" w:sz="0" w:space="0" w:color="auto"/>
      </w:divBdr>
    </w:div>
    <w:div w:id="1114058130">
      <w:bodyDiv w:val="1"/>
      <w:marLeft w:val="0"/>
      <w:marRight w:val="0"/>
      <w:marTop w:val="0"/>
      <w:marBottom w:val="0"/>
      <w:divBdr>
        <w:top w:val="none" w:sz="0" w:space="0" w:color="auto"/>
        <w:left w:val="none" w:sz="0" w:space="0" w:color="auto"/>
        <w:bottom w:val="none" w:sz="0" w:space="0" w:color="auto"/>
        <w:right w:val="none" w:sz="0" w:space="0" w:color="auto"/>
      </w:divBdr>
    </w:div>
    <w:div w:id="1117064330">
      <w:bodyDiv w:val="1"/>
      <w:marLeft w:val="0"/>
      <w:marRight w:val="0"/>
      <w:marTop w:val="0"/>
      <w:marBottom w:val="0"/>
      <w:divBdr>
        <w:top w:val="none" w:sz="0" w:space="0" w:color="auto"/>
        <w:left w:val="none" w:sz="0" w:space="0" w:color="auto"/>
        <w:bottom w:val="none" w:sz="0" w:space="0" w:color="auto"/>
        <w:right w:val="none" w:sz="0" w:space="0" w:color="auto"/>
      </w:divBdr>
    </w:div>
    <w:div w:id="1118991819">
      <w:bodyDiv w:val="1"/>
      <w:marLeft w:val="0"/>
      <w:marRight w:val="0"/>
      <w:marTop w:val="0"/>
      <w:marBottom w:val="0"/>
      <w:divBdr>
        <w:top w:val="none" w:sz="0" w:space="0" w:color="auto"/>
        <w:left w:val="none" w:sz="0" w:space="0" w:color="auto"/>
        <w:bottom w:val="none" w:sz="0" w:space="0" w:color="auto"/>
        <w:right w:val="none" w:sz="0" w:space="0" w:color="auto"/>
      </w:divBdr>
    </w:div>
    <w:div w:id="1130052395">
      <w:bodyDiv w:val="1"/>
      <w:marLeft w:val="0"/>
      <w:marRight w:val="0"/>
      <w:marTop w:val="0"/>
      <w:marBottom w:val="0"/>
      <w:divBdr>
        <w:top w:val="none" w:sz="0" w:space="0" w:color="auto"/>
        <w:left w:val="none" w:sz="0" w:space="0" w:color="auto"/>
        <w:bottom w:val="none" w:sz="0" w:space="0" w:color="auto"/>
        <w:right w:val="none" w:sz="0" w:space="0" w:color="auto"/>
      </w:divBdr>
    </w:div>
    <w:div w:id="1130785452">
      <w:bodyDiv w:val="1"/>
      <w:marLeft w:val="0"/>
      <w:marRight w:val="0"/>
      <w:marTop w:val="0"/>
      <w:marBottom w:val="0"/>
      <w:divBdr>
        <w:top w:val="none" w:sz="0" w:space="0" w:color="auto"/>
        <w:left w:val="none" w:sz="0" w:space="0" w:color="auto"/>
        <w:bottom w:val="none" w:sz="0" w:space="0" w:color="auto"/>
        <w:right w:val="none" w:sz="0" w:space="0" w:color="auto"/>
      </w:divBdr>
    </w:div>
    <w:div w:id="1136144266">
      <w:bodyDiv w:val="1"/>
      <w:marLeft w:val="0"/>
      <w:marRight w:val="0"/>
      <w:marTop w:val="0"/>
      <w:marBottom w:val="0"/>
      <w:divBdr>
        <w:top w:val="none" w:sz="0" w:space="0" w:color="auto"/>
        <w:left w:val="none" w:sz="0" w:space="0" w:color="auto"/>
        <w:bottom w:val="none" w:sz="0" w:space="0" w:color="auto"/>
        <w:right w:val="none" w:sz="0" w:space="0" w:color="auto"/>
      </w:divBdr>
    </w:div>
    <w:div w:id="1139881648">
      <w:bodyDiv w:val="1"/>
      <w:marLeft w:val="0"/>
      <w:marRight w:val="0"/>
      <w:marTop w:val="0"/>
      <w:marBottom w:val="0"/>
      <w:divBdr>
        <w:top w:val="none" w:sz="0" w:space="0" w:color="auto"/>
        <w:left w:val="none" w:sz="0" w:space="0" w:color="auto"/>
        <w:bottom w:val="none" w:sz="0" w:space="0" w:color="auto"/>
        <w:right w:val="none" w:sz="0" w:space="0" w:color="auto"/>
      </w:divBdr>
    </w:div>
    <w:div w:id="1159273695">
      <w:bodyDiv w:val="1"/>
      <w:marLeft w:val="0"/>
      <w:marRight w:val="0"/>
      <w:marTop w:val="0"/>
      <w:marBottom w:val="0"/>
      <w:divBdr>
        <w:top w:val="none" w:sz="0" w:space="0" w:color="auto"/>
        <w:left w:val="none" w:sz="0" w:space="0" w:color="auto"/>
        <w:bottom w:val="none" w:sz="0" w:space="0" w:color="auto"/>
        <w:right w:val="none" w:sz="0" w:space="0" w:color="auto"/>
      </w:divBdr>
    </w:div>
    <w:div w:id="1161391203">
      <w:bodyDiv w:val="1"/>
      <w:marLeft w:val="0"/>
      <w:marRight w:val="0"/>
      <w:marTop w:val="0"/>
      <w:marBottom w:val="0"/>
      <w:divBdr>
        <w:top w:val="none" w:sz="0" w:space="0" w:color="auto"/>
        <w:left w:val="none" w:sz="0" w:space="0" w:color="auto"/>
        <w:bottom w:val="none" w:sz="0" w:space="0" w:color="auto"/>
        <w:right w:val="none" w:sz="0" w:space="0" w:color="auto"/>
      </w:divBdr>
    </w:div>
    <w:div w:id="1163935818">
      <w:bodyDiv w:val="1"/>
      <w:marLeft w:val="0"/>
      <w:marRight w:val="0"/>
      <w:marTop w:val="0"/>
      <w:marBottom w:val="0"/>
      <w:divBdr>
        <w:top w:val="none" w:sz="0" w:space="0" w:color="auto"/>
        <w:left w:val="none" w:sz="0" w:space="0" w:color="auto"/>
        <w:bottom w:val="none" w:sz="0" w:space="0" w:color="auto"/>
        <w:right w:val="none" w:sz="0" w:space="0" w:color="auto"/>
      </w:divBdr>
    </w:div>
    <w:div w:id="1167746044">
      <w:bodyDiv w:val="1"/>
      <w:marLeft w:val="0"/>
      <w:marRight w:val="0"/>
      <w:marTop w:val="0"/>
      <w:marBottom w:val="0"/>
      <w:divBdr>
        <w:top w:val="none" w:sz="0" w:space="0" w:color="auto"/>
        <w:left w:val="none" w:sz="0" w:space="0" w:color="auto"/>
        <w:bottom w:val="none" w:sz="0" w:space="0" w:color="auto"/>
        <w:right w:val="none" w:sz="0" w:space="0" w:color="auto"/>
      </w:divBdr>
    </w:div>
    <w:div w:id="1187059381">
      <w:bodyDiv w:val="1"/>
      <w:marLeft w:val="0"/>
      <w:marRight w:val="0"/>
      <w:marTop w:val="0"/>
      <w:marBottom w:val="0"/>
      <w:divBdr>
        <w:top w:val="none" w:sz="0" w:space="0" w:color="auto"/>
        <w:left w:val="none" w:sz="0" w:space="0" w:color="auto"/>
        <w:bottom w:val="none" w:sz="0" w:space="0" w:color="auto"/>
        <w:right w:val="none" w:sz="0" w:space="0" w:color="auto"/>
      </w:divBdr>
    </w:div>
    <w:div w:id="1195654432">
      <w:bodyDiv w:val="1"/>
      <w:marLeft w:val="0"/>
      <w:marRight w:val="0"/>
      <w:marTop w:val="0"/>
      <w:marBottom w:val="0"/>
      <w:divBdr>
        <w:top w:val="none" w:sz="0" w:space="0" w:color="auto"/>
        <w:left w:val="none" w:sz="0" w:space="0" w:color="auto"/>
        <w:bottom w:val="none" w:sz="0" w:space="0" w:color="auto"/>
        <w:right w:val="none" w:sz="0" w:space="0" w:color="auto"/>
      </w:divBdr>
    </w:div>
    <w:div w:id="1198470013">
      <w:bodyDiv w:val="1"/>
      <w:marLeft w:val="0"/>
      <w:marRight w:val="0"/>
      <w:marTop w:val="0"/>
      <w:marBottom w:val="0"/>
      <w:divBdr>
        <w:top w:val="none" w:sz="0" w:space="0" w:color="auto"/>
        <w:left w:val="none" w:sz="0" w:space="0" w:color="auto"/>
        <w:bottom w:val="none" w:sz="0" w:space="0" w:color="auto"/>
        <w:right w:val="none" w:sz="0" w:space="0" w:color="auto"/>
      </w:divBdr>
    </w:div>
    <w:div w:id="1216508058">
      <w:bodyDiv w:val="1"/>
      <w:marLeft w:val="0"/>
      <w:marRight w:val="0"/>
      <w:marTop w:val="0"/>
      <w:marBottom w:val="0"/>
      <w:divBdr>
        <w:top w:val="none" w:sz="0" w:space="0" w:color="auto"/>
        <w:left w:val="none" w:sz="0" w:space="0" w:color="auto"/>
        <w:bottom w:val="none" w:sz="0" w:space="0" w:color="auto"/>
        <w:right w:val="none" w:sz="0" w:space="0" w:color="auto"/>
      </w:divBdr>
    </w:div>
    <w:div w:id="1228422720">
      <w:bodyDiv w:val="1"/>
      <w:marLeft w:val="0"/>
      <w:marRight w:val="0"/>
      <w:marTop w:val="0"/>
      <w:marBottom w:val="0"/>
      <w:divBdr>
        <w:top w:val="none" w:sz="0" w:space="0" w:color="auto"/>
        <w:left w:val="none" w:sz="0" w:space="0" w:color="auto"/>
        <w:bottom w:val="none" w:sz="0" w:space="0" w:color="auto"/>
        <w:right w:val="none" w:sz="0" w:space="0" w:color="auto"/>
      </w:divBdr>
    </w:div>
    <w:div w:id="1228764389">
      <w:bodyDiv w:val="1"/>
      <w:marLeft w:val="0"/>
      <w:marRight w:val="0"/>
      <w:marTop w:val="0"/>
      <w:marBottom w:val="0"/>
      <w:divBdr>
        <w:top w:val="none" w:sz="0" w:space="0" w:color="auto"/>
        <w:left w:val="none" w:sz="0" w:space="0" w:color="auto"/>
        <w:bottom w:val="none" w:sz="0" w:space="0" w:color="auto"/>
        <w:right w:val="none" w:sz="0" w:space="0" w:color="auto"/>
      </w:divBdr>
    </w:div>
    <w:div w:id="1231580412">
      <w:bodyDiv w:val="1"/>
      <w:marLeft w:val="0"/>
      <w:marRight w:val="0"/>
      <w:marTop w:val="0"/>
      <w:marBottom w:val="0"/>
      <w:divBdr>
        <w:top w:val="none" w:sz="0" w:space="0" w:color="auto"/>
        <w:left w:val="none" w:sz="0" w:space="0" w:color="auto"/>
        <w:bottom w:val="none" w:sz="0" w:space="0" w:color="auto"/>
        <w:right w:val="none" w:sz="0" w:space="0" w:color="auto"/>
      </w:divBdr>
    </w:div>
    <w:div w:id="1234394745">
      <w:bodyDiv w:val="1"/>
      <w:marLeft w:val="0"/>
      <w:marRight w:val="0"/>
      <w:marTop w:val="0"/>
      <w:marBottom w:val="0"/>
      <w:divBdr>
        <w:top w:val="none" w:sz="0" w:space="0" w:color="auto"/>
        <w:left w:val="none" w:sz="0" w:space="0" w:color="auto"/>
        <w:bottom w:val="none" w:sz="0" w:space="0" w:color="auto"/>
        <w:right w:val="none" w:sz="0" w:space="0" w:color="auto"/>
      </w:divBdr>
    </w:div>
    <w:div w:id="1241410040">
      <w:bodyDiv w:val="1"/>
      <w:marLeft w:val="0"/>
      <w:marRight w:val="0"/>
      <w:marTop w:val="0"/>
      <w:marBottom w:val="0"/>
      <w:divBdr>
        <w:top w:val="none" w:sz="0" w:space="0" w:color="auto"/>
        <w:left w:val="none" w:sz="0" w:space="0" w:color="auto"/>
        <w:bottom w:val="none" w:sz="0" w:space="0" w:color="auto"/>
        <w:right w:val="none" w:sz="0" w:space="0" w:color="auto"/>
      </w:divBdr>
    </w:div>
    <w:div w:id="1266422815">
      <w:bodyDiv w:val="1"/>
      <w:marLeft w:val="0"/>
      <w:marRight w:val="0"/>
      <w:marTop w:val="0"/>
      <w:marBottom w:val="0"/>
      <w:divBdr>
        <w:top w:val="none" w:sz="0" w:space="0" w:color="auto"/>
        <w:left w:val="none" w:sz="0" w:space="0" w:color="auto"/>
        <w:bottom w:val="none" w:sz="0" w:space="0" w:color="auto"/>
        <w:right w:val="none" w:sz="0" w:space="0" w:color="auto"/>
      </w:divBdr>
    </w:div>
    <w:div w:id="1287390108">
      <w:bodyDiv w:val="1"/>
      <w:marLeft w:val="0"/>
      <w:marRight w:val="0"/>
      <w:marTop w:val="0"/>
      <w:marBottom w:val="0"/>
      <w:divBdr>
        <w:top w:val="none" w:sz="0" w:space="0" w:color="auto"/>
        <w:left w:val="none" w:sz="0" w:space="0" w:color="auto"/>
        <w:bottom w:val="none" w:sz="0" w:space="0" w:color="auto"/>
        <w:right w:val="none" w:sz="0" w:space="0" w:color="auto"/>
      </w:divBdr>
    </w:div>
    <w:div w:id="1288851872">
      <w:bodyDiv w:val="1"/>
      <w:marLeft w:val="0"/>
      <w:marRight w:val="0"/>
      <w:marTop w:val="0"/>
      <w:marBottom w:val="0"/>
      <w:divBdr>
        <w:top w:val="none" w:sz="0" w:space="0" w:color="auto"/>
        <w:left w:val="none" w:sz="0" w:space="0" w:color="auto"/>
        <w:bottom w:val="none" w:sz="0" w:space="0" w:color="auto"/>
        <w:right w:val="none" w:sz="0" w:space="0" w:color="auto"/>
      </w:divBdr>
    </w:div>
    <w:div w:id="1293903875">
      <w:bodyDiv w:val="1"/>
      <w:marLeft w:val="0"/>
      <w:marRight w:val="0"/>
      <w:marTop w:val="0"/>
      <w:marBottom w:val="0"/>
      <w:divBdr>
        <w:top w:val="none" w:sz="0" w:space="0" w:color="auto"/>
        <w:left w:val="none" w:sz="0" w:space="0" w:color="auto"/>
        <w:bottom w:val="none" w:sz="0" w:space="0" w:color="auto"/>
        <w:right w:val="none" w:sz="0" w:space="0" w:color="auto"/>
      </w:divBdr>
    </w:div>
    <w:div w:id="1324815208">
      <w:bodyDiv w:val="1"/>
      <w:marLeft w:val="0"/>
      <w:marRight w:val="0"/>
      <w:marTop w:val="0"/>
      <w:marBottom w:val="0"/>
      <w:divBdr>
        <w:top w:val="none" w:sz="0" w:space="0" w:color="auto"/>
        <w:left w:val="none" w:sz="0" w:space="0" w:color="auto"/>
        <w:bottom w:val="none" w:sz="0" w:space="0" w:color="auto"/>
        <w:right w:val="none" w:sz="0" w:space="0" w:color="auto"/>
      </w:divBdr>
    </w:div>
    <w:div w:id="1356539948">
      <w:bodyDiv w:val="1"/>
      <w:marLeft w:val="0"/>
      <w:marRight w:val="0"/>
      <w:marTop w:val="0"/>
      <w:marBottom w:val="0"/>
      <w:divBdr>
        <w:top w:val="none" w:sz="0" w:space="0" w:color="auto"/>
        <w:left w:val="none" w:sz="0" w:space="0" w:color="auto"/>
        <w:bottom w:val="none" w:sz="0" w:space="0" w:color="auto"/>
        <w:right w:val="none" w:sz="0" w:space="0" w:color="auto"/>
      </w:divBdr>
    </w:div>
    <w:div w:id="1366639993">
      <w:bodyDiv w:val="1"/>
      <w:marLeft w:val="0"/>
      <w:marRight w:val="0"/>
      <w:marTop w:val="0"/>
      <w:marBottom w:val="0"/>
      <w:divBdr>
        <w:top w:val="none" w:sz="0" w:space="0" w:color="auto"/>
        <w:left w:val="none" w:sz="0" w:space="0" w:color="auto"/>
        <w:bottom w:val="none" w:sz="0" w:space="0" w:color="auto"/>
        <w:right w:val="none" w:sz="0" w:space="0" w:color="auto"/>
      </w:divBdr>
    </w:div>
    <w:div w:id="1382288012">
      <w:bodyDiv w:val="1"/>
      <w:marLeft w:val="0"/>
      <w:marRight w:val="0"/>
      <w:marTop w:val="0"/>
      <w:marBottom w:val="0"/>
      <w:divBdr>
        <w:top w:val="none" w:sz="0" w:space="0" w:color="auto"/>
        <w:left w:val="none" w:sz="0" w:space="0" w:color="auto"/>
        <w:bottom w:val="none" w:sz="0" w:space="0" w:color="auto"/>
        <w:right w:val="none" w:sz="0" w:space="0" w:color="auto"/>
      </w:divBdr>
    </w:div>
    <w:div w:id="1405882491">
      <w:bodyDiv w:val="1"/>
      <w:marLeft w:val="0"/>
      <w:marRight w:val="0"/>
      <w:marTop w:val="0"/>
      <w:marBottom w:val="0"/>
      <w:divBdr>
        <w:top w:val="none" w:sz="0" w:space="0" w:color="auto"/>
        <w:left w:val="none" w:sz="0" w:space="0" w:color="auto"/>
        <w:bottom w:val="none" w:sz="0" w:space="0" w:color="auto"/>
        <w:right w:val="none" w:sz="0" w:space="0" w:color="auto"/>
      </w:divBdr>
    </w:div>
    <w:div w:id="1414745376">
      <w:bodyDiv w:val="1"/>
      <w:marLeft w:val="0"/>
      <w:marRight w:val="0"/>
      <w:marTop w:val="0"/>
      <w:marBottom w:val="0"/>
      <w:divBdr>
        <w:top w:val="none" w:sz="0" w:space="0" w:color="auto"/>
        <w:left w:val="none" w:sz="0" w:space="0" w:color="auto"/>
        <w:bottom w:val="none" w:sz="0" w:space="0" w:color="auto"/>
        <w:right w:val="none" w:sz="0" w:space="0" w:color="auto"/>
      </w:divBdr>
    </w:div>
    <w:div w:id="1416780458">
      <w:bodyDiv w:val="1"/>
      <w:marLeft w:val="0"/>
      <w:marRight w:val="0"/>
      <w:marTop w:val="0"/>
      <w:marBottom w:val="0"/>
      <w:divBdr>
        <w:top w:val="none" w:sz="0" w:space="0" w:color="auto"/>
        <w:left w:val="none" w:sz="0" w:space="0" w:color="auto"/>
        <w:bottom w:val="none" w:sz="0" w:space="0" w:color="auto"/>
        <w:right w:val="none" w:sz="0" w:space="0" w:color="auto"/>
      </w:divBdr>
    </w:div>
    <w:div w:id="1427195903">
      <w:bodyDiv w:val="1"/>
      <w:marLeft w:val="0"/>
      <w:marRight w:val="0"/>
      <w:marTop w:val="0"/>
      <w:marBottom w:val="0"/>
      <w:divBdr>
        <w:top w:val="none" w:sz="0" w:space="0" w:color="auto"/>
        <w:left w:val="none" w:sz="0" w:space="0" w:color="auto"/>
        <w:bottom w:val="none" w:sz="0" w:space="0" w:color="auto"/>
        <w:right w:val="none" w:sz="0" w:space="0" w:color="auto"/>
      </w:divBdr>
    </w:div>
    <w:div w:id="1438014479">
      <w:bodyDiv w:val="1"/>
      <w:marLeft w:val="0"/>
      <w:marRight w:val="0"/>
      <w:marTop w:val="0"/>
      <w:marBottom w:val="0"/>
      <w:divBdr>
        <w:top w:val="none" w:sz="0" w:space="0" w:color="auto"/>
        <w:left w:val="none" w:sz="0" w:space="0" w:color="auto"/>
        <w:bottom w:val="none" w:sz="0" w:space="0" w:color="auto"/>
        <w:right w:val="none" w:sz="0" w:space="0" w:color="auto"/>
      </w:divBdr>
    </w:div>
    <w:div w:id="1442217242">
      <w:bodyDiv w:val="1"/>
      <w:marLeft w:val="0"/>
      <w:marRight w:val="0"/>
      <w:marTop w:val="0"/>
      <w:marBottom w:val="0"/>
      <w:divBdr>
        <w:top w:val="none" w:sz="0" w:space="0" w:color="auto"/>
        <w:left w:val="none" w:sz="0" w:space="0" w:color="auto"/>
        <w:bottom w:val="none" w:sz="0" w:space="0" w:color="auto"/>
        <w:right w:val="none" w:sz="0" w:space="0" w:color="auto"/>
      </w:divBdr>
    </w:div>
    <w:div w:id="1450468668">
      <w:bodyDiv w:val="1"/>
      <w:marLeft w:val="0"/>
      <w:marRight w:val="0"/>
      <w:marTop w:val="0"/>
      <w:marBottom w:val="0"/>
      <w:divBdr>
        <w:top w:val="none" w:sz="0" w:space="0" w:color="auto"/>
        <w:left w:val="none" w:sz="0" w:space="0" w:color="auto"/>
        <w:bottom w:val="none" w:sz="0" w:space="0" w:color="auto"/>
        <w:right w:val="none" w:sz="0" w:space="0" w:color="auto"/>
      </w:divBdr>
    </w:div>
    <w:div w:id="1451439947">
      <w:bodyDiv w:val="1"/>
      <w:marLeft w:val="0"/>
      <w:marRight w:val="0"/>
      <w:marTop w:val="0"/>
      <w:marBottom w:val="0"/>
      <w:divBdr>
        <w:top w:val="none" w:sz="0" w:space="0" w:color="auto"/>
        <w:left w:val="none" w:sz="0" w:space="0" w:color="auto"/>
        <w:bottom w:val="none" w:sz="0" w:space="0" w:color="auto"/>
        <w:right w:val="none" w:sz="0" w:space="0" w:color="auto"/>
      </w:divBdr>
    </w:div>
    <w:div w:id="1462336660">
      <w:bodyDiv w:val="1"/>
      <w:marLeft w:val="0"/>
      <w:marRight w:val="0"/>
      <w:marTop w:val="0"/>
      <w:marBottom w:val="0"/>
      <w:divBdr>
        <w:top w:val="none" w:sz="0" w:space="0" w:color="auto"/>
        <w:left w:val="none" w:sz="0" w:space="0" w:color="auto"/>
        <w:bottom w:val="none" w:sz="0" w:space="0" w:color="auto"/>
        <w:right w:val="none" w:sz="0" w:space="0" w:color="auto"/>
      </w:divBdr>
    </w:div>
    <w:div w:id="1465197971">
      <w:bodyDiv w:val="1"/>
      <w:marLeft w:val="0"/>
      <w:marRight w:val="0"/>
      <w:marTop w:val="0"/>
      <w:marBottom w:val="0"/>
      <w:divBdr>
        <w:top w:val="none" w:sz="0" w:space="0" w:color="auto"/>
        <w:left w:val="none" w:sz="0" w:space="0" w:color="auto"/>
        <w:bottom w:val="none" w:sz="0" w:space="0" w:color="auto"/>
        <w:right w:val="none" w:sz="0" w:space="0" w:color="auto"/>
      </w:divBdr>
    </w:div>
    <w:div w:id="1466191177">
      <w:bodyDiv w:val="1"/>
      <w:marLeft w:val="0"/>
      <w:marRight w:val="0"/>
      <w:marTop w:val="0"/>
      <w:marBottom w:val="0"/>
      <w:divBdr>
        <w:top w:val="none" w:sz="0" w:space="0" w:color="auto"/>
        <w:left w:val="none" w:sz="0" w:space="0" w:color="auto"/>
        <w:bottom w:val="none" w:sz="0" w:space="0" w:color="auto"/>
        <w:right w:val="none" w:sz="0" w:space="0" w:color="auto"/>
      </w:divBdr>
    </w:div>
    <w:div w:id="1479033338">
      <w:bodyDiv w:val="1"/>
      <w:marLeft w:val="0"/>
      <w:marRight w:val="0"/>
      <w:marTop w:val="0"/>
      <w:marBottom w:val="0"/>
      <w:divBdr>
        <w:top w:val="none" w:sz="0" w:space="0" w:color="auto"/>
        <w:left w:val="none" w:sz="0" w:space="0" w:color="auto"/>
        <w:bottom w:val="none" w:sz="0" w:space="0" w:color="auto"/>
        <w:right w:val="none" w:sz="0" w:space="0" w:color="auto"/>
      </w:divBdr>
    </w:div>
    <w:div w:id="1482306078">
      <w:bodyDiv w:val="1"/>
      <w:marLeft w:val="0"/>
      <w:marRight w:val="0"/>
      <w:marTop w:val="0"/>
      <w:marBottom w:val="0"/>
      <w:divBdr>
        <w:top w:val="none" w:sz="0" w:space="0" w:color="auto"/>
        <w:left w:val="none" w:sz="0" w:space="0" w:color="auto"/>
        <w:bottom w:val="none" w:sz="0" w:space="0" w:color="auto"/>
        <w:right w:val="none" w:sz="0" w:space="0" w:color="auto"/>
      </w:divBdr>
    </w:div>
    <w:div w:id="1505630788">
      <w:bodyDiv w:val="1"/>
      <w:marLeft w:val="0"/>
      <w:marRight w:val="0"/>
      <w:marTop w:val="0"/>
      <w:marBottom w:val="0"/>
      <w:divBdr>
        <w:top w:val="none" w:sz="0" w:space="0" w:color="auto"/>
        <w:left w:val="none" w:sz="0" w:space="0" w:color="auto"/>
        <w:bottom w:val="none" w:sz="0" w:space="0" w:color="auto"/>
        <w:right w:val="none" w:sz="0" w:space="0" w:color="auto"/>
      </w:divBdr>
    </w:div>
    <w:div w:id="1511292185">
      <w:bodyDiv w:val="1"/>
      <w:marLeft w:val="0"/>
      <w:marRight w:val="0"/>
      <w:marTop w:val="0"/>
      <w:marBottom w:val="0"/>
      <w:divBdr>
        <w:top w:val="none" w:sz="0" w:space="0" w:color="auto"/>
        <w:left w:val="none" w:sz="0" w:space="0" w:color="auto"/>
        <w:bottom w:val="none" w:sz="0" w:space="0" w:color="auto"/>
        <w:right w:val="none" w:sz="0" w:space="0" w:color="auto"/>
      </w:divBdr>
    </w:div>
    <w:div w:id="1511874880">
      <w:bodyDiv w:val="1"/>
      <w:marLeft w:val="0"/>
      <w:marRight w:val="0"/>
      <w:marTop w:val="0"/>
      <w:marBottom w:val="0"/>
      <w:divBdr>
        <w:top w:val="none" w:sz="0" w:space="0" w:color="auto"/>
        <w:left w:val="none" w:sz="0" w:space="0" w:color="auto"/>
        <w:bottom w:val="none" w:sz="0" w:space="0" w:color="auto"/>
        <w:right w:val="none" w:sz="0" w:space="0" w:color="auto"/>
      </w:divBdr>
    </w:div>
    <w:div w:id="1525245834">
      <w:bodyDiv w:val="1"/>
      <w:marLeft w:val="0"/>
      <w:marRight w:val="0"/>
      <w:marTop w:val="0"/>
      <w:marBottom w:val="0"/>
      <w:divBdr>
        <w:top w:val="none" w:sz="0" w:space="0" w:color="auto"/>
        <w:left w:val="none" w:sz="0" w:space="0" w:color="auto"/>
        <w:bottom w:val="none" w:sz="0" w:space="0" w:color="auto"/>
        <w:right w:val="none" w:sz="0" w:space="0" w:color="auto"/>
      </w:divBdr>
    </w:div>
    <w:div w:id="1562053970">
      <w:bodyDiv w:val="1"/>
      <w:marLeft w:val="0"/>
      <w:marRight w:val="0"/>
      <w:marTop w:val="0"/>
      <w:marBottom w:val="0"/>
      <w:divBdr>
        <w:top w:val="none" w:sz="0" w:space="0" w:color="auto"/>
        <w:left w:val="none" w:sz="0" w:space="0" w:color="auto"/>
        <w:bottom w:val="none" w:sz="0" w:space="0" w:color="auto"/>
        <w:right w:val="none" w:sz="0" w:space="0" w:color="auto"/>
      </w:divBdr>
    </w:div>
    <w:div w:id="1565725144">
      <w:bodyDiv w:val="1"/>
      <w:marLeft w:val="0"/>
      <w:marRight w:val="0"/>
      <w:marTop w:val="0"/>
      <w:marBottom w:val="0"/>
      <w:divBdr>
        <w:top w:val="none" w:sz="0" w:space="0" w:color="auto"/>
        <w:left w:val="none" w:sz="0" w:space="0" w:color="auto"/>
        <w:bottom w:val="none" w:sz="0" w:space="0" w:color="auto"/>
        <w:right w:val="none" w:sz="0" w:space="0" w:color="auto"/>
      </w:divBdr>
    </w:div>
    <w:div w:id="1565989251">
      <w:bodyDiv w:val="1"/>
      <w:marLeft w:val="0"/>
      <w:marRight w:val="0"/>
      <w:marTop w:val="0"/>
      <w:marBottom w:val="0"/>
      <w:divBdr>
        <w:top w:val="none" w:sz="0" w:space="0" w:color="auto"/>
        <w:left w:val="none" w:sz="0" w:space="0" w:color="auto"/>
        <w:bottom w:val="none" w:sz="0" w:space="0" w:color="auto"/>
        <w:right w:val="none" w:sz="0" w:space="0" w:color="auto"/>
      </w:divBdr>
    </w:div>
    <w:div w:id="1567648688">
      <w:bodyDiv w:val="1"/>
      <w:marLeft w:val="0"/>
      <w:marRight w:val="0"/>
      <w:marTop w:val="0"/>
      <w:marBottom w:val="0"/>
      <w:divBdr>
        <w:top w:val="none" w:sz="0" w:space="0" w:color="auto"/>
        <w:left w:val="none" w:sz="0" w:space="0" w:color="auto"/>
        <w:bottom w:val="none" w:sz="0" w:space="0" w:color="auto"/>
        <w:right w:val="none" w:sz="0" w:space="0" w:color="auto"/>
      </w:divBdr>
    </w:div>
    <w:div w:id="1576091873">
      <w:bodyDiv w:val="1"/>
      <w:marLeft w:val="0"/>
      <w:marRight w:val="0"/>
      <w:marTop w:val="0"/>
      <w:marBottom w:val="0"/>
      <w:divBdr>
        <w:top w:val="none" w:sz="0" w:space="0" w:color="auto"/>
        <w:left w:val="none" w:sz="0" w:space="0" w:color="auto"/>
        <w:bottom w:val="none" w:sz="0" w:space="0" w:color="auto"/>
        <w:right w:val="none" w:sz="0" w:space="0" w:color="auto"/>
      </w:divBdr>
    </w:div>
    <w:div w:id="1578829015">
      <w:bodyDiv w:val="1"/>
      <w:marLeft w:val="0"/>
      <w:marRight w:val="0"/>
      <w:marTop w:val="0"/>
      <w:marBottom w:val="0"/>
      <w:divBdr>
        <w:top w:val="none" w:sz="0" w:space="0" w:color="auto"/>
        <w:left w:val="none" w:sz="0" w:space="0" w:color="auto"/>
        <w:bottom w:val="none" w:sz="0" w:space="0" w:color="auto"/>
        <w:right w:val="none" w:sz="0" w:space="0" w:color="auto"/>
      </w:divBdr>
    </w:div>
    <w:div w:id="1583677546">
      <w:bodyDiv w:val="1"/>
      <w:marLeft w:val="0"/>
      <w:marRight w:val="0"/>
      <w:marTop w:val="0"/>
      <w:marBottom w:val="0"/>
      <w:divBdr>
        <w:top w:val="none" w:sz="0" w:space="0" w:color="auto"/>
        <w:left w:val="none" w:sz="0" w:space="0" w:color="auto"/>
        <w:bottom w:val="none" w:sz="0" w:space="0" w:color="auto"/>
        <w:right w:val="none" w:sz="0" w:space="0" w:color="auto"/>
      </w:divBdr>
    </w:div>
    <w:div w:id="1592229886">
      <w:bodyDiv w:val="1"/>
      <w:marLeft w:val="0"/>
      <w:marRight w:val="0"/>
      <w:marTop w:val="0"/>
      <w:marBottom w:val="0"/>
      <w:divBdr>
        <w:top w:val="none" w:sz="0" w:space="0" w:color="auto"/>
        <w:left w:val="none" w:sz="0" w:space="0" w:color="auto"/>
        <w:bottom w:val="none" w:sz="0" w:space="0" w:color="auto"/>
        <w:right w:val="none" w:sz="0" w:space="0" w:color="auto"/>
      </w:divBdr>
    </w:div>
    <w:div w:id="1592346804">
      <w:bodyDiv w:val="1"/>
      <w:marLeft w:val="0"/>
      <w:marRight w:val="0"/>
      <w:marTop w:val="0"/>
      <w:marBottom w:val="0"/>
      <w:divBdr>
        <w:top w:val="none" w:sz="0" w:space="0" w:color="auto"/>
        <w:left w:val="none" w:sz="0" w:space="0" w:color="auto"/>
        <w:bottom w:val="none" w:sz="0" w:space="0" w:color="auto"/>
        <w:right w:val="none" w:sz="0" w:space="0" w:color="auto"/>
      </w:divBdr>
    </w:div>
    <w:div w:id="1593976501">
      <w:bodyDiv w:val="1"/>
      <w:marLeft w:val="0"/>
      <w:marRight w:val="0"/>
      <w:marTop w:val="0"/>
      <w:marBottom w:val="0"/>
      <w:divBdr>
        <w:top w:val="none" w:sz="0" w:space="0" w:color="auto"/>
        <w:left w:val="none" w:sz="0" w:space="0" w:color="auto"/>
        <w:bottom w:val="none" w:sz="0" w:space="0" w:color="auto"/>
        <w:right w:val="none" w:sz="0" w:space="0" w:color="auto"/>
      </w:divBdr>
    </w:div>
    <w:div w:id="1599172677">
      <w:bodyDiv w:val="1"/>
      <w:marLeft w:val="0"/>
      <w:marRight w:val="0"/>
      <w:marTop w:val="0"/>
      <w:marBottom w:val="0"/>
      <w:divBdr>
        <w:top w:val="none" w:sz="0" w:space="0" w:color="auto"/>
        <w:left w:val="none" w:sz="0" w:space="0" w:color="auto"/>
        <w:bottom w:val="none" w:sz="0" w:space="0" w:color="auto"/>
        <w:right w:val="none" w:sz="0" w:space="0" w:color="auto"/>
      </w:divBdr>
    </w:div>
    <w:div w:id="1601177205">
      <w:bodyDiv w:val="1"/>
      <w:marLeft w:val="0"/>
      <w:marRight w:val="0"/>
      <w:marTop w:val="0"/>
      <w:marBottom w:val="0"/>
      <w:divBdr>
        <w:top w:val="none" w:sz="0" w:space="0" w:color="auto"/>
        <w:left w:val="none" w:sz="0" w:space="0" w:color="auto"/>
        <w:bottom w:val="none" w:sz="0" w:space="0" w:color="auto"/>
        <w:right w:val="none" w:sz="0" w:space="0" w:color="auto"/>
      </w:divBdr>
    </w:div>
    <w:div w:id="1606885467">
      <w:bodyDiv w:val="1"/>
      <w:marLeft w:val="0"/>
      <w:marRight w:val="0"/>
      <w:marTop w:val="0"/>
      <w:marBottom w:val="0"/>
      <w:divBdr>
        <w:top w:val="none" w:sz="0" w:space="0" w:color="auto"/>
        <w:left w:val="none" w:sz="0" w:space="0" w:color="auto"/>
        <w:bottom w:val="none" w:sz="0" w:space="0" w:color="auto"/>
        <w:right w:val="none" w:sz="0" w:space="0" w:color="auto"/>
      </w:divBdr>
    </w:div>
    <w:div w:id="1617830473">
      <w:bodyDiv w:val="1"/>
      <w:marLeft w:val="0"/>
      <w:marRight w:val="0"/>
      <w:marTop w:val="0"/>
      <w:marBottom w:val="0"/>
      <w:divBdr>
        <w:top w:val="none" w:sz="0" w:space="0" w:color="auto"/>
        <w:left w:val="none" w:sz="0" w:space="0" w:color="auto"/>
        <w:bottom w:val="none" w:sz="0" w:space="0" w:color="auto"/>
        <w:right w:val="none" w:sz="0" w:space="0" w:color="auto"/>
      </w:divBdr>
    </w:div>
    <w:div w:id="1626428399">
      <w:bodyDiv w:val="1"/>
      <w:marLeft w:val="0"/>
      <w:marRight w:val="0"/>
      <w:marTop w:val="0"/>
      <w:marBottom w:val="0"/>
      <w:divBdr>
        <w:top w:val="none" w:sz="0" w:space="0" w:color="auto"/>
        <w:left w:val="none" w:sz="0" w:space="0" w:color="auto"/>
        <w:bottom w:val="none" w:sz="0" w:space="0" w:color="auto"/>
        <w:right w:val="none" w:sz="0" w:space="0" w:color="auto"/>
      </w:divBdr>
    </w:div>
    <w:div w:id="1627661534">
      <w:bodyDiv w:val="1"/>
      <w:marLeft w:val="0"/>
      <w:marRight w:val="0"/>
      <w:marTop w:val="0"/>
      <w:marBottom w:val="0"/>
      <w:divBdr>
        <w:top w:val="none" w:sz="0" w:space="0" w:color="auto"/>
        <w:left w:val="none" w:sz="0" w:space="0" w:color="auto"/>
        <w:bottom w:val="none" w:sz="0" w:space="0" w:color="auto"/>
        <w:right w:val="none" w:sz="0" w:space="0" w:color="auto"/>
      </w:divBdr>
    </w:div>
    <w:div w:id="1631476041">
      <w:bodyDiv w:val="1"/>
      <w:marLeft w:val="0"/>
      <w:marRight w:val="0"/>
      <w:marTop w:val="0"/>
      <w:marBottom w:val="0"/>
      <w:divBdr>
        <w:top w:val="none" w:sz="0" w:space="0" w:color="auto"/>
        <w:left w:val="none" w:sz="0" w:space="0" w:color="auto"/>
        <w:bottom w:val="none" w:sz="0" w:space="0" w:color="auto"/>
        <w:right w:val="none" w:sz="0" w:space="0" w:color="auto"/>
      </w:divBdr>
    </w:div>
    <w:div w:id="1646278460">
      <w:bodyDiv w:val="1"/>
      <w:marLeft w:val="0"/>
      <w:marRight w:val="0"/>
      <w:marTop w:val="0"/>
      <w:marBottom w:val="0"/>
      <w:divBdr>
        <w:top w:val="none" w:sz="0" w:space="0" w:color="auto"/>
        <w:left w:val="none" w:sz="0" w:space="0" w:color="auto"/>
        <w:bottom w:val="none" w:sz="0" w:space="0" w:color="auto"/>
        <w:right w:val="none" w:sz="0" w:space="0" w:color="auto"/>
      </w:divBdr>
    </w:div>
    <w:div w:id="1657800926">
      <w:bodyDiv w:val="1"/>
      <w:marLeft w:val="0"/>
      <w:marRight w:val="0"/>
      <w:marTop w:val="0"/>
      <w:marBottom w:val="0"/>
      <w:divBdr>
        <w:top w:val="none" w:sz="0" w:space="0" w:color="auto"/>
        <w:left w:val="none" w:sz="0" w:space="0" w:color="auto"/>
        <w:bottom w:val="none" w:sz="0" w:space="0" w:color="auto"/>
        <w:right w:val="none" w:sz="0" w:space="0" w:color="auto"/>
      </w:divBdr>
    </w:div>
    <w:div w:id="1659453291">
      <w:bodyDiv w:val="1"/>
      <w:marLeft w:val="0"/>
      <w:marRight w:val="0"/>
      <w:marTop w:val="0"/>
      <w:marBottom w:val="0"/>
      <w:divBdr>
        <w:top w:val="none" w:sz="0" w:space="0" w:color="auto"/>
        <w:left w:val="none" w:sz="0" w:space="0" w:color="auto"/>
        <w:bottom w:val="none" w:sz="0" w:space="0" w:color="auto"/>
        <w:right w:val="none" w:sz="0" w:space="0" w:color="auto"/>
      </w:divBdr>
    </w:div>
    <w:div w:id="1672835297">
      <w:bodyDiv w:val="1"/>
      <w:marLeft w:val="0"/>
      <w:marRight w:val="0"/>
      <w:marTop w:val="0"/>
      <w:marBottom w:val="0"/>
      <w:divBdr>
        <w:top w:val="none" w:sz="0" w:space="0" w:color="auto"/>
        <w:left w:val="none" w:sz="0" w:space="0" w:color="auto"/>
        <w:bottom w:val="none" w:sz="0" w:space="0" w:color="auto"/>
        <w:right w:val="none" w:sz="0" w:space="0" w:color="auto"/>
      </w:divBdr>
    </w:div>
    <w:div w:id="1677999043">
      <w:bodyDiv w:val="1"/>
      <w:marLeft w:val="0"/>
      <w:marRight w:val="0"/>
      <w:marTop w:val="0"/>
      <w:marBottom w:val="0"/>
      <w:divBdr>
        <w:top w:val="none" w:sz="0" w:space="0" w:color="auto"/>
        <w:left w:val="none" w:sz="0" w:space="0" w:color="auto"/>
        <w:bottom w:val="none" w:sz="0" w:space="0" w:color="auto"/>
        <w:right w:val="none" w:sz="0" w:space="0" w:color="auto"/>
      </w:divBdr>
    </w:div>
    <w:div w:id="1683122269">
      <w:bodyDiv w:val="1"/>
      <w:marLeft w:val="0"/>
      <w:marRight w:val="0"/>
      <w:marTop w:val="0"/>
      <w:marBottom w:val="0"/>
      <w:divBdr>
        <w:top w:val="none" w:sz="0" w:space="0" w:color="auto"/>
        <w:left w:val="none" w:sz="0" w:space="0" w:color="auto"/>
        <w:bottom w:val="none" w:sz="0" w:space="0" w:color="auto"/>
        <w:right w:val="none" w:sz="0" w:space="0" w:color="auto"/>
      </w:divBdr>
    </w:div>
    <w:div w:id="1693918929">
      <w:bodyDiv w:val="1"/>
      <w:marLeft w:val="0"/>
      <w:marRight w:val="0"/>
      <w:marTop w:val="0"/>
      <w:marBottom w:val="0"/>
      <w:divBdr>
        <w:top w:val="none" w:sz="0" w:space="0" w:color="auto"/>
        <w:left w:val="none" w:sz="0" w:space="0" w:color="auto"/>
        <w:bottom w:val="none" w:sz="0" w:space="0" w:color="auto"/>
        <w:right w:val="none" w:sz="0" w:space="0" w:color="auto"/>
      </w:divBdr>
    </w:div>
    <w:div w:id="1707026581">
      <w:bodyDiv w:val="1"/>
      <w:marLeft w:val="0"/>
      <w:marRight w:val="0"/>
      <w:marTop w:val="0"/>
      <w:marBottom w:val="0"/>
      <w:divBdr>
        <w:top w:val="none" w:sz="0" w:space="0" w:color="auto"/>
        <w:left w:val="none" w:sz="0" w:space="0" w:color="auto"/>
        <w:bottom w:val="none" w:sz="0" w:space="0" w:color="auto"/>
        <w:right w:val="none" w:sz="0" w:space="0" w:color="auto"/>
      </w:divBdr>
    </w:div>
    <w:div w:id="1718356302">
      <w:bodyDiv w:val="1"/>
      <w:marLeft w:val="0"/>
      <w:marRight w:val="0"/>
      <w:marTop w:val="0"/>
      <w:marBottom w:val="0"/>
      <w:divBdr>
        <w:top w:val="none" w:sz="0" w:space="0" w:color="auto"/>
        <w:left w:val="none" w:sz="0" w:space="0" w:color="auto"/>
        <w:bottom w:val="none" w:sz="0" w:space="0" w:color="auto"/>
        <w:right w:val="none" w:sz="0" w:space="0" w:color="auto"/>
      </w:divBdr>
    </w:div>
    <w:div w:id="1724525717">
      <w:bodyDiv w:val="1"/>
      <w:marLeft w:val="0"/>
      <w:marRight w:val="0"/>
      <w:marTop w:val="0"/>
      <w:marBottom w:val="0"/>
      <w:divBdr>
        <w:top w:val="none" w:sz="0" w:space="0" w:color="auto"/>
        <w:left w:val="none" w:sz="0" w:space="0" w:color="auto"/>
        <w:bottom w:val="none" w:sz="0" w:space="0" w:color="auto"/>
        <w:right w:val="none" w:sz="0" w:space="0" w:color="auto"/>
      </w:divBdr>
    </w:div>
    <w:div w:id="1742021109">
      <w:bodyDiv w:val="1"/>
      <w:marLeft w:val="0"/>
      <w:marRight w:val="0"/>
      <w:marTop w:val="0"/>
      <w:marBottom w:val="0"/>
      <w:divBdr>
        <w:top w:val="none" w:sz="0" w:space="0" w:color="auto"/>
        <w:left w:val="none" w:sz="0" w:space="0" w:color="auto"/>
        <w:bottom w:val="none" w:sz="0" w:space="0" w:color="auto"/>
        <w:right w:val="none" w:sz="0" w:space="0" w:color="auto"/>
      </w:divBdr>
    </w:div>
    <w:div w:id="1775320255">
      <w:bodyDiv w:val="1"/>
      <w:marLeft w:val="0"/>
      <w:marRight w:val="0"/>
      <w:marTop w:val="0"/>
      <w:marBottom w:val="0"/>
      <w:divBdr>
        <w:top w:val="none" w:sz="0" w:space="0" w:color="auto"/>
        <w:left w:val="none" w:sz="0" w:space="0" w:color="auto"/>
        <w:bottom w:val="none" w:sz="0" w:space="0" w:color="auto"/>
        <w:right w:val="none" w:sz="0" w:space="0" w:color="auto"/>
      </w:divBdr>
    </w:div>
    <w:div w:id="1787502734">
      <w:bodyDiv w:val="1"/>
      <w:marLeft w:val="0"/>
      <w:marRight w:val="0"/>
      <w:marTop w:val="0"/>
      <w:marBottom w:val="0"/>
      <w:divBdr>
        <w:top w:val="none" w:sz="0" w:space="0" w:color="auto"/>
        <w:left w:val="none" w:sz="0" w:space="0" w:color="auto"/>
        <w:bottom w:val="none" w:sz="0" w:space="0" w:color="auto"/>
        <w:right w:val="none" w:sz="0" w:space="0" w:color="auto"/>
      </w:divBdr>
    </w:div>
    <w:div w:id="1794443710">
      <w:bodyDiv w:val="1"/>
      <w:marLeft w:val="0"/>
      <w:marRight w:val="0"/>
      <w:marTop w:val="0"/>
      <w:marBottom w:val="0"/>
      <w:divBdr>
        <w:top w:val="none" w:sz="0" w:space="0" w:color="auto"/>
        <w:left w:val="none" w:sz="0" w:space="0" w:color="auto"/>
        <w:bottom w:val="none" w:sz="0" w:space="0" w:color="auto"/>
        <w:right w:val="none" w:sz="0" w:space="0" w:color="auto"/>
      </w:divBdr>
    </w:div>
    <w:div w:id="1799834896">
      <w:bodyDiv w:val="1"/>
      <w:marLeft w:val="0"/>
      <w:marRight w:val="0"/>
      <w:marTop w:val="0"/>
      <w:marBottom w:val="0"/>
      <w:divBdr>
        <w:top w:val="none" w:sz="0" w:space="0" w:color="auto"/>
        <w:left w:val="none" w:sz="0" w:space="0" w:color="auto"/>
        <w:bottom w:val="none" w:sz="0" w:space="0" w:color="auto"/>
        <w:right w:val="none" w:sz="0" w:space="0" w:color="auto"/>
      </w:divBdr>
    </w:div>
    <w:div w:id="1801418491">
      <w:bodyDiv w:val="1"/>
      <w:marLeft w:val="0"/>
      <w:marRight w:val="0"/>
      <w:marTop w:val="0"/>
      <w:marBottom w:val="0"/>
      <w:divBdr>
        <w:top w:val="none" w:sz="0" w:space="0" w:color="auto"/>
        <w:left w:val="none" w:sz="0" w:space="0" w:color="auto"/>
        <w:bottom w:val="none" w:sz="0" w:space="0" w:color="auto"/>
        <w:right w:val="none" w:sz="0" w:space="0" w:color="auto"/>
      </w:divBdr>
    </w:div>
    <w:div w:id="1807702676">
      <w:bodyDiv w:val="1"/>
      <w:marLeft w:val="0"/>
      <w:marRight w:val="0"/>
      <w:marTop w:val="0"/>
      <w:marBottom w:val="0"/>
      <w:divBdr>
        <w:top w:val="none" w:sz="0" w:space="0" w:color="auto"/>
        <w:left w:val="none" w:sz="0" w:space="0" w:color="auto"/>
        <w:bottom w:val="none" w:sz="0" w:space="0" w:color="auto"/>
        <w:right w:val="none" w:sz="0" w:space="0" w:color="auto"/>
      </w:divBdr>
    </w:div>
    <w:div w:id="1811288236">
      <w:bodyDiv w:val="1"/>
      <w:marLeft w:val="0"/>
      <w:marRight w:val="0"/>
      <w:marTop w:val="0"/>
      <w:marBottom w:val="0"/>
      <w:divBdr>
        <w:top w:val="none" w:sz="0" w:space="0" w:color="auto"/>
        <w:left w:val="none" w:sz="0" w:space="0" w:color="auto"/>
        <w:bottom w:val="none" w:sz="0" w:space="0" w:color="auto"/>
        <w:right w:val="none" w:sz="0" w:space="0" w:color="auto"/>
      </w:divBdr>
    </w:div>
    <w:div w:id="1823545774">
      <w:bodyDiv w:val="1"/>
      <w:marLeft w:val="0"/>
      <w:marRight w:val="0"/>
      <w:marTop w:val="0"/>
      <w:marBottom w:val="0"/>
      <w:divBdr>
        <w:top w:val="none" w:sz="0" w:space="0" w:color="auto"/>
        <w:left w:val="none" w:sz="0" w:space="0" w:color="auto"/>
        <w:bottom w:val="none" w:sz="0" w:space="0" w:color="auto"/>
        <w:right w:val="none" w:sz="0" w:space="0" w:color="auto"/>
      </w:divBdr>
    </w:div>
    <w:div w:id="1870607558">
      <w:bodyDiv w:val="1"/>
      <w:marLeft w:val="0"/>
      <w:marRight w:val="0"/>
      <w:marTop w:val="0"/>
      <w:marBottom w:val="0"/>
      <w:divBdr>
        <w:top w:val="none" w:sz="0" w:space="0" w:color="auto"/>
        <w:left w:val="none" w:sz="0" w:space="0" w:color="auto"/>
        <w:bottom w:val="none" w:sz="0" w:space="0" w:color="auto"/>
        <w:right w:val="none" w:sz="0" w:space="0" w:color="auto"/>
      </w:divBdr>
    </w:div>
    <w:div w:id="1882091154">
      <w:bodyDiv w:val="1"/>
      <w:marLeft w:val="0"/>
      <w:marRight w:val="0"/>
      <w:marTop w:val="0"/>
      <w:marBottom w:val="0"/>
      <w:divBdr>
        <w:top w:val="none" w:sz="0" w:space="0" w:color="auto"/>
        <w:left w:val="none" w:sz="0" w:space="0" w:color="auto"/>
        <w:bottom w:val="none" w:sz="0" w:space="0" w:color="auto"/>
        <w:right w:val="none" w:sz="0" w:space="0" w:color="auto"/>
      </w:divBdr>
    </w:div>
    <w:div w:id="1890921751">
      <w:bodyDiv w:val="1"/>
      <w:marLeft w:val="0"/>
      <w:marRight w:val="0"/>
      <w:marTop w:val="0"/>
      <w:marBottom w:val="0"/>
      <w:divBdr>
        <w:top w:val="none" w:sz="0" w:space="0" w:color="auto"/>
        <w:left w:val="none" w:sz="0" w:space="0" w:color="auto"/>
        <w:bottom w:val="none" w:sz="0" w:space="0" w:color="auto"/>
        <w:right w:val="none" w:sz="0" w:space="0" w:color="auto"/>
      </w:divBdr>
    </w:div>
    <w:div w:id="1893686900">
      <w:bodyDiv w:val="1"/>
      <w:marLeft w:val="0"/>
      <w:marRight w:val="0"/>
      <w:marTop w:val="0"/>
      <w:marBottom w:val="0"/>
      <w:divBdr>
        <w:top w:val="none" w:sz="0" w:space="0" w:color="auto"/>
        <w:left w:val="none" w:sz="0" w:space="0" w:color="auto"/>
        <w:bottom w:val="none" w:sz="0" w:space="0" w:color="auto"/>
        <w:right w:val="none" w:sz="0" w:space="0" w:color="auto"/>
      </w:divBdr>
    </w:div>
    <w:div w:id="1902015593">
      <w:bodyDiv w:val="1"/>
      <w:marLeft w:val="0"/>
      <w:marRight w:val="0"/>
      <w:marTop w:val="0"/>
      <w:marBottom w:val="0"/>
      <w:divBdr>
        <w:top w:val="none" w:sz="0" w:space="0" w:color="auto"/>
        <w:left w:val="none" w:sz="0" w:space="0" w:color="auto"/>
        <w:bottom w:val="none" w:sz="0" w:space="0" w:color="auto"/>
        <w:right w:val="none" w:sz="0" w:space="0" w:color="auto"/>
      </w:divBdr>
    </w:div>
    <w:div w:id="1919368228">
      <w:bodyDiv w:val="1"/>
      <w:marLeft w:val="0"/>
      <w:marRight w:val="0"/>
      <w:marTop w:val="0"/>
      <w:marBottom w:val="0"/>
      <w:divBdr>
        <w:top w:val="none" w:sz="0" w:space="0" w:color="auto"/>
        <w:left w:val="none" w:sz="0" w:space="0" w:color="auto"/>
        <w:bottom w:val="none" w:sz="0" w:space="0" w:color="auto"/>
        <w:right w:val="none" w:sz="0" w:space="0" w:color="auto"/>
      </w:divBdr>
    </w:div>
    <w:div w:id="1920016871">
      <w:bodyDiv w:val="1"/>
      <w:marLeft w:val="0"/>
      <w:marRight w:val="0"/>
      <w:marTop w:val="0"/>
      <w:marBottom w:val="0"/>
      <w:divBdr>
        <w:top w:val="none" w:sz="0" w:space="0" w:color="auto"/>
        <w:left w:val="none" w:sz="0" w:space="0" w:color="auto"/>
        <w:bottom w:val="none" w:sz="0" w:space="0" w:color="auto"/>
        <w:right w:val="none" w:sz="0" w:space="0" w:color="auto"/>
      </w:divBdr>
    </w:div>
    <w:div w:id="1920945824">
      <w:bodyDiv w:val="1"/>
      <w:marLeft w:val="0"/>
      <w:marRight w:val="0"/>
      <w:marTop w:val="0"/>
      <w:marBottom w:val="0"/>
      <w:divBdr>
        <w:top w:val="none" w:sz="0" w:space="0" w:color="auto"/>
        <w:left w:val="none" w:sz="0" w:space="0" w:color="auto"/>
        <w:bottom w:val="none" w:sz="0" w:space="0" w:color="auto"/>
        <w:right w:val="none" w:sz="0" w:space="0" w:color="auto"/>
      </w:divBdr>
    </w:div>
    <w:div w:id="1933010004">
      <w:bodyDiv w:val="1"/>
      <w:marLeft w:val="0"/>
      <w:marRight w:val="0"/>
      <w:marTop w:val="0"/>
      <w:marBottom w:val="0"/>
      <w:divBdr>
        <w:top w:val="none" w:sz="0" w:space="0" w:color="auto"/>
        <w:left w:val="none" w:sz="0" w:space="0" w:color="auto"/>
        <w:bottom w:val="none" w:sz="0" w:space="0" w:color="auto"/>
        <w:right w:val="none" w:sz="0" w:space="0" w:color="auto"/>
      </w:divBdr>
    </w:div>
    <w:div w:id="1933052569">
      <w:bodyDiv w:val="1"/>
      <w:marLeft w:val="0"/>
      <w:marRight w:val="0"/>
      <w:marTop w:val="0"/>
      <w:marBottom w:val="0"/>
      <w:divBdr>
        <w:top w:val="none" w:sz="0" w:space="0" w:color="auto"/>
        <w:left w:val="none" w:sz="0" w:space="0" w:color="auto"/>
        <w:bottom w:val="none" w:sz="0" w:space="0" w:color="auto"/>
        <w:right w:val="none" w:sz="0" w:space="0" w:color="auto"/>
      </w:divBdr>
    </w:div>
    <w:div w:id="1935358616">
      <w:bodyDiv w:val="1"/>
      <w:marLeft w:val="0"/>
      <w:marRight w:val="0"/>
      <w:marTop w:val="0"/>
      <w:marBottom w:val="0"/>
      <w:divBdr>
        <w:top w:val="none" w:sz="0" w:space="0" w:color="auto"/>
        <w:left w:val="none" w:sz="0" w:space="0" w:color="auto"/>
        <w:bottom w:val="none" w:sz="0" w:space="0" w:color="auto"/>
        <w:right w:val="none" w:sz="0" w:space="0" w:color="auto"/>
      </w:divBdr>
    </w:div>
    <w:div w:id="1941911414">
      <w:bodyDiv w:val="1"/>
      <w:marLeft w:val="0"/>
      <w:marRight w:val="0"/>
      <w:marTop w:val="0"/>
      <w:marBottom w:val="0"/>
      <w:divBdr>
        <w:top w:val="none" w:sz="0" w:space="0" w:color="auto"/>
        <w:left w:val="none" w:sz="0" w:space="0" w:color="auto"/>
        <w:bottom w:val="none" w:sz="0" w:space="0" w:color="auto"/>
        <w:right w:val="none" w:sz="0" w:space="0" w:color="auto"/>
      </w:divBdr>
    </w:div>
    <w:div w:id="1946184535">
      <w:bodyDiv w:val="1"/>
      <w:marLeft w:val="0"/>
      <w:marRight w:val="0"/>
      <w:marTop w:val="0"/>
      <w:marBottom w:val="0"/>
      <w:divBdr>
        <w:top w:val="none" w:sz="0" w:space="0" w:color="auto"/>
        <w:left w:val="none" w:sz="0" w:space="0" w:color="auto"/>
        <w:bottom w:val="none" w:sz="0" w:space="0" w:color="auto"/>
        <w:right w:val="none" w:sz="0" w:space="0" w:color="auto"/>
      </w:divBdr>
    </w:div>
    <w:div w:id="1948195356">
      <w:bodyDiv w:val="1"/>
      <w:marLeft w:val="0"/>
      <w:marRight w:val="0"/>
      <w:marTop w:val="0"/>
      <w:marBottom w:val="0"/>
      <w:divBdr>
        <w:top w:val="none" w:sz="0" w:space="0" w:color="auto"/>
        <w:left w:val="none" w:sz="0" w:space="0" w:color="auto"/>
        <w:bottom w:val="none" w:sz="0" w:space="0" w:color="auto"/>
        <w:right w:val="none" w:sz="0" w:space="0" w:color="auto"/>
      </w:divBdr>
    </w:div>
    <w:div w:id="1953660598">
      <w:bodyDiv w:val="1"/>
      <w:marLeft w:val="0"/>
      <w:marRight w:val="0"/>
      <w:marTop w:val="0"/>
      <w:marBottom w:val="0"/>
      <w:divBdr>
        <w:top w:val="none" w:sz="0" w:space="0" w:color="auto"/>
        <w:left w:val="none" w:sz="0" w:space="0" w:color="auto"/>
        <w:bottom w:val="none" w:sz="0" w:space="0" w:color="auto"/>
        <w:right w:val="none" w:sz="0" w:space="0" w:color="auto"/>
      </w:divBdr>
    </w:div>
    <w:div w:id="1961183470">
      <w:bodyDiv w:val="1"/>
      <w:marLeft w:val="0"/>
      <w:marRight w:val="0"/>
      <w:marTop w:val="0"/>
      <w:marBottom w:val="0"/>
      <w:divBdr>
        <w:top w:val="none" w:sz="0" w:space="0" w:color="auto"/>
        <w:left w:val="none" w:sz="0" w:space="0" w:color="auto"/>
        <w:bottom w:val="none" w:sz="0" w:space="0" w:color="auto"/>
        <w:right w:val="none" w:sz="0" w:space="0" w:color="auto"/>
      </w:divBdr>
    </w:div>
    <w:div w:id="1962300017">
      <w:bodyDiv w:val="1"/>
      <w:marLeft w:val="0"/>
      <w:marRight w:val="0"/>
      <w:marTop w:val="0"/>
      <w:marBottom w:val="0"/>
      <w:divBdr>
        <w:top w:val="none" w:sz="0" w:space="0" w:color="auto"/>
        <w:left w:val="none" w:sz="0" w:space="0" w:color="auto"/>
        <w:bottom w:val="none" w:sz="0" w:space="0" w:color="auto"/>
        <w:right w:val="none" w:sz="0" w:space="0" w:color="auto"/>
      </w:divBdr>
    </w:div>
    <w:div w:id="1969388822">
      <w:bodyDiv w:val="1"/>
      <w:marLeft w:val="0"/>
      <w:marRight w:val="0"/>
      <w:marTop w:val="0"/>
      <w:marBottom w:val="0"/>
      <w:divBdr>
        <w:top w:val="none" w:sz="0" w:space="0" w:color="auto"/>
        <w:left w:val="none" w:sz="0" w:space="0" w:color="auto"/>
        <w:bottom w:val="none" w:sz="0" w:space="0" w:color="auto"/>
        <w:right w:val="none" w:sz="0" w:space="0" w:color="auto"/>
      </w:divBdr>
    </w:div>
    <w:div w:id="1969507311">
      <w:bodyDiv w:val="1"/>
      <w:marLeft w:val="0"/>
      <w:marRight w:val="0"/>
      <w:marTop w:val="0"/>
      <w:marBottom w:val="0"/>
      <w:divBdr>
        <w:top w:val="none" w:sz="0" w:space="0" w:color="auto"/>
        <w:left w:val="none" w:sz="0" w:space="0" w:color="auto"/>
        <w:bottom w:val="none" w:sz="0" w:space="0" w:color="auto"/>
        <w:right w:val="none" w:sz="0" w:space="0" w:color="auto"/>
      </w:divBdr>
    </w:div>
    <w:div w:id="1985692387">
      <w:bodyDiv w:val="1"/>
      <w:marLeft w:val="0"/>
      <w:marRight w:val="0"/>
      <w:marTop w:val="0"/>
      <w:marBottom w:val="0"/>
      <w:divBdr>
        <w:top w:val="none" w:sz="0" w:space="0" w:color="auto"/>
        <w:left w:val="none" w:sz="0" w:space="0" w:color="auto"/>
        <w:bottom w:val="none" w:sz="0" w:space="0" w:color="auto"/>
        <w:right w:val="none" w:sz="0" w:space="0" w:color="auto"/>
      </w:divBdr>
    </w:div>
    <w:div w:id="1986085109">
      <w:bodyDiv w:val="1"/>
      <w:marLeft w:val="0"/>
      <w:marRight w:val="0"/>
      <w:marTop w:val="0"/>
      <w:marBottom w:val="0"/>
      <w:divBdr>
        <w:top w:val="none" w:sz="0" w:space="0" w:color="auto"/>
        <w:left w:val="none" w:sz="0" w:space="0" w:color="auto"/>
        <w:bottom w:val="none" w:sz="0" w:space="0" w:color="auto"/>
        <w:right w:val="none" w:sz="0" w:space="0" w:color="auto"/>
      </w:divBdr>
    </w:div>
    <w:div w:id="1995522543">
      <w:bodyDiv w:val="1"/>
      <w:marLeft w:val="0"/>
      <w:marRight w:val="0"/>
      <w:marTop w:val="0"/>
      <w:marBottom w:val="0"/>
      <w:divBdr>
        <w:top w:val="none" w:sz="0" w:space="0" w:color="auto"/>
        <w:left w:val="none" w:sz="0" w:space="0" w:color="auto"/>
        <w:bottom w:val="none" w:sz="0" w:space="0" w:color="auto"/>
        <w:right w:val="none" w:sz="0" w:space="0" w:color="auto"/>
      </w:divBdr>
    </w:div>
    <w:div w:id="2014260903">
      <w:bodyDiv w:val="1"/>
      <w:marLeft w:val="0"/>
      <w:marRight w:val="0"/>
      <w:marTop w:val="0"/>
      <w:marBottom w:val="0"/>
      <w:divBdr>
        <w:top w:val="none" w:sz="0" w:space="0" w:color="auto"/>
        <w:left w:val="none" w:sz="0" w:space="0" w:color="auto"/>
        <w:bottom w:val="none" w:sz="0" w:space="0" w:color="auto"/>
        <w:right w:val="none" w:sz="0" w:space="0" w:color="auto"/>
      </w:divBdr>
    </w:div>
    <w:div w:id="2026907817">
      <w:bodyDiv w:val="1"/>
      <w:marLeft w:val="0"/>
      <w:marRight w:val="0"/>
      <w:marTop w:val="0"/>
      <w:marBottom w:val="0"/>
      <w:divBdr>
        <w:top w:val="none" w:sz="0" w:space="0" w:color="auto"/>
        <w:left w:val="none" w:sz="0" w:space="0" w:color="auto"/>
        <w:bottom w:val="none" w:sz="0" w:space="0" w:color="auto"/>
        <w:right w:val="none" w:sz="0" w:space="0" w:color="auto"/>
      </w:divBdr>
    </w:div>
    <w:div w:id="2042584999">
      <w:bodyDiv w:val="1"/>
      <w:marLeft w:val="0"/>
      <w:marRight w:val="0"/>
      <w:marTop w:val="0"/>
      <w:marBottom w:val="0"/>
      <w:divBdr>
        <w:top w:val="none" w:sz="0" w:space="0" w:color="auto"/>
        <w:left w:val="none" w:sz="0" w:space="0" w:color="auto"/>
        <w:bottom w:val="none" w:sz="0" w:space="0" w:color="auto"/>
        <w:right w:val="none" w:sz="0" w:space="0" w:color="auto"/>
      </w:divBdr>
    </w:div>
    <w:div w:id="2046521210">
      <w:bodyDiv w:val="1"/>
      <w:marLeft w:val="0"/>
      <w:marRight w:val="0"/>
      <w:marTop w:val="0"/>
      <w:marBottom w:val="0"/>
      <w:divBdr>
        <w:top w:val="none" w:sz="0" w:space="0" w:color="auto"/>
        <w:left w:val="none" w:sz="0" w:space="0" w:color="auto"/>
        <w:bottom w:val="none" w:sz="0" w:space="0" w:color="auto"/>
        <w:right w:val="none" w:sz="0" w:space="0" w:color="auto"/>
      </w:divBdr>
    </w:div>
    <w:div w:id="2052487537">
      <w:bodyDiv w:val="1"/>
      <w:marLeft w:val="0"/>
      <w:marRight w:val="0"/>
      <w:marTop w:val="0"/>
      <w:marBottom w:val="0"/>
      <w:divBdr>
        <w:top w:val="none" w:sz="0" w:space="0" w:color="auto"/>
        <w:left w:val="none" w:sz="0" w:space="0" w:color="auto"/>
        <w:bottom w:val="none" w:sz="0" w:space="0" w:color="auto"/>
        <w:right w:val="none" w:sz="0" w:space="0" w:color="auto"/>
      </w:divBdr>
    </w:div>
    <w:div w:id="2059815760">
      <w:bodyDiv w:val="1"/>
      <w:marLeft w:val="0"/>
      <w:marRight w:val="0"/>
      <w:marTop w:val="0"/>
      <w:marBottom w:val="0"/>
      <w:divBdr>
        <w:top w:val="none" w:sz="0" w:space="0" w:color="auto"/>
        <w:left w:val="none" w:sz="0" w:space="0" w:color="auto"/>
        <w:bottom w:val="none" w:sz="0" w:space="0" w:color="auto"/>
        <w:right w:val="none" w:sz="0" w:space="0" w:color="auto"/>
      </w:divBdr>
    </w:div>
    <w:div w:id="2071346571">
      <w:bodyDiv w:val="1"/>
      <w:marLeft w:val="0"/>
      <w:marRight w:val="0"/>
      <w:marTop w:val="0"/>
      <w:marBottom w:val="0"/>
      <w:divBdr>
        <w:top w:val="none" w:sz="0" w:space="0" w:color="auto"/>
        <w:left w:val="none" w:sz="0" w:space="0" w:color="auto"/>
        <w:bottom w:val="none" w:sz="0" w:space="0" w:color="auto"/>
        <w:right w:val="none" w:sz="0" w:space="0" w:color="auto"/>
      </w:divBdr>
    </w:div>
    <w:div w:id="2074038227">
      <w:bodyDiv w:val="1"/>
      <w:marLeft w:val="0"/>
      <w:marRight w:val="0"/>
      <w:marTop w:val="0"/>
      <w:marBottom w:val="0"/>
      <w:divBdr>
        <w:top w:val="none" w:sz="0" w:space="0" w:color="auto"/>
        <w:left w:val="none" w:sz="0" w:space="0" w:color="auto"/>
        <w:bottom w:val="none" w:sz="0" w:space="0" w:color="auto"/>
        <w:right w:val="none" w:sz="0" w:space="0" w:color="auto"/>
      </w:divBdr>
    </w:div>
    <w:div w:id="2075809139">
      <w:bodyDiv w:val="1"/>
      <w:marLeft w:val="0"/>
      <w:marRight w:val="0"/>
      <w:marTop w:val="0"/>
      <w:marBottom w:val="0"/>
      <w:divBdr>
        <w:top w:val="none" w:sz="0" w:space="0" w:color="auto"/>
        <w:left w:val="none" w:sz="0" w:space="0" w:color="auto"/>
        <w:bottom w:val="none" w:sz="0" w:space="0" w:color="auto"/>
        <w:right w:val="none" w:sz="0" w:space="0" w:color="auto"/>
      </w:divBdr>
    </w:div>
    <w:div w:id="2077195325">
      <w:bodyDiv w:val="1"/>
      <w:marLeft w:val="0"/>
      <w:marRight w:val="0"/>
      <w:marTop w:val="0"/>
      <w:marBottom w:val="0"/>
      <w:divBdr>
        <w:top w:val="none" w:sz="0" w:space="0" w:color="auto"/>
        <w:left w:val="none" w:sz="0" w:space="0" w:color="auto"/>
        <w:bottom w:val="none" w:sz="0" w:space="0" w:color="auto"/>
        <w:right w:val="none" w:sz="0" w:space="0" w:color="auto"/>
      </w:divBdr>
    </w:div>
    <w:div w:id="2084793295">
      <w:bodyDiv w:val="1"/>
      <w:marLeft w:val="0"/>
      <w:marRight w:val="0"/>
      <w:marTop w:val="0"/>
      <w:marBottom w:val="0"/>
      <w:divBdr>
        <w:top w:val="none" w:sz="0" w:space="0" w:color="auto"/>
        <w:left w:val="none" w:sz="0" w:space="0" w:color="auto"/>
        <w:bottom w:val="none" w:sz="0" w:space="0" w:color="auto"/>
        <w:right w:val="none" w:sz="0" w:space="0" w:color="auto"/>
      </w:divBdr>
    </w:div>
    <w:div w:id="2091923404">
      <w:bodyDiv w:val="1"/>
      <w:marLeft w:val="0"/>
      <w:marRight w:val="0"/>
      <w:marTop w:val="0"/>
      <w:marBottom w:val="0"/>
      <w:divBdr>
        <w:top w:val="none" w:sz="0" w:space="0" w:color="auto"/>
        <w:left w:val="none" w:sz="0" w:space="0" w:color="auto"/>
        <w:bottom w:val="none" w:sz="0" w:space="0" w:color="auto"/>
        <w:right w:val="none" w:sz="0" w:space="0" w:color="auto"/>
      </w:divBdr>
    </w:div>
    <w:div w:id="2099129987">
      <w:bodyDiv w:val="1"/>
      <w:marLeft w:val="0"/>
      <w:marRight w:val="0"/>
      <w:marTop w:val="0"/>
      <w:marBottom w:val="0"/>
      <w:divBdr>
        <w:top w:val="none" w:sz="0" w:space="0" w:color="auto"/>
        <w:left w:val="none" w:sz="0" w:space="0" w:color="auto"/>
        <w:bottom w:val="none" w:sz="0" w:space="0" w:color="auto"/>
        <w:right w:val="none" w:sz="0" w:space="0" w:color="auto"/>
      </w:divBdr>
    </w:div>
    <w:div w:id="2112428214">
      <w:bodyDiv w:val="1"/>
      <w:marLeft w:val="0"/>
      <w:marRight w:val="0"/>
      <w:marTop w:val="0"/>
      <w:marBottom w:val="0"/>
      <w:divBdr>
        <w:top w:val="none" w:sz="0" w:space="0" w:color="auto"/>
        <w:left w:val="none" w:sz="0" w:space="0" w:color="auto"/>
        <w:bottom w:val="none" w:sz="0" w:space="0" w:color="auto"/>
        <w:right w:val="none" w:sz="0" w:space="0" w:color="auto"/>
      </w:divBdr>
    </w:div>
    <w:div w:id="2116517525">
      <w:bodyDiv w:val="1"/>
      <w:marLeft w:val="0"/>
      <w:marRight w:val="0"/>
      <w:marTop w:val="0"/>
      <w:marBottom w:val="0"/>
      <w:divBdr>
        <w:top w:val="none" w:sz="0" w:space="0" w:color="auto"/>
        <w:left w:val="none" w:sz="0" w:space="0" w:color="auto"/>
        <w:bottom w:val="none" w:sz="0" w:space="0" w:color="auto"/>
        <w:right w:val="none" w:sz="0" w:space="0" w:color="auto"/>
      </w:divBdr>
    </w:div>
    <w:div w:id="2122795076">
      <w:bodyDiv w:val="1"/>
      <w:marLeft w:val="0"/>
      <w:marRight w:val="0"/>
      <w:marTop w:val="0"/>
      <w:marBottom w:val="0"/>
      <w:divBdr>
        <w:top w:val="none" w:sz="0" w:space="0" w:color="auto"/>
        <w:left w:val="none" w:sz="0" w:space="0" w:color="auto"/>
        <w:bottom w:val="none" w:sz="0" w:space="0" w:color="auto"/>
        <w:right w:val="none" w:sz="0" w:space="0" w:color="auto"/>
      </w:divBdr>
    </w:div>
    <w:div w:id="21335522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4.png"/><Relationship Id="rId42" Type="http://schemas.openxmlformats.org/officeDocument/2006/relationships/image" Target="media/image25.png"/><Relationship Id="rId47" Type="http://schemas.openxmlformats.org/officeDocument/2006/relationships/hyperlink" Target="https://doi.org/10.1016/j.trf.2013.10.004" TargetMode="External"/><Relationship Id="rId63" Type="http://schemas.openxmlformats.org/officeDocument/2006/relationships/hyperlink" Target="http://www.un.org/ga/search/view_doc.asp?symbol=A/RES/70/1&amp;Lang=E" TargetMode="External"/><Relationship Id="rId68" Type="http://schemas.openxmlformats.org/officeDocument/2006/relationships/hyperlink" Target="https://www.who.int/violence_injury%20_prevention/road_traffic/12GlobalRoadSafetyTargets.pdf" TargetMode="External"/><Relationship Id="rId16" Type="http://schemas.openxmlformats.org/officeDocument/2006/relationships/image" Target="media/image9.png"/><Relationship Id="rId11" Type="http://schemas.openxmlformats.org/officeDocument/2006/relationships/image" Target="media/image4.png"/><Relationship Id="rId32" Type="http://schemas.openxmlformats.org/officeDocument/2006/relationships/image" Target="media/image24.png"/><Relationship Id="rId37" Type="http://schemas.microsoft.com/office/2007/relationships/diagramDrawing" Target="diagrams/drawing1.xml"/><Relationship Id="rId53" Type="http://schemas.openxmlformats.org/officeDocument/2006/relationships/hyperlink" Target="https://eur-lex.europa.eu/resource.html?uri=cellar%3A0e8b694e-59b5-11e8-ab41-01aa75ed71a1.0003.02%20/DOC_2&amp;format=PDF" TargetMode="External"/><Relationship Id="rId58" Type="http://schemas.openxmlformats.org/officeDocument/2006/relationships/hyperlink" Target="https://roadsafety.piarc.org/en/road-safety-management-safe-system-approach/safe-system-principles" TargetMode="External"/><Relationship Id="rId74" Type="http://schemas.openxmlformats.org/officeDocument/2006/relationships/hyperlink" Target="http://www.who.int/roadsafety/ministerial_conference/en/index.html" TargetMode="External"/><Relationship Id="rId79" Type="http://schemas.openxmlformats.org/officeDocument/2006/relationships/footer" Target="footer4.xml"/><Relationship Id="rId5" Type="http://schemas.openxmlformats.org/officeDocument/2006/relationships/webSettings" Target="webSettings.xml"/><Relationship Id="rId61" Type="http://schemas.openxmlformats.org/officeDocument/2006/relationships/hyperlink" Target="https://www.unece.org/fileadmin/DAM/trans/doc/2013/wp1/Improving_Global_Road_Safety_2013_en.pdf" TargetMode="External"/><Relationship Id="rId82" Type="http://schemas.openxmlformats.org/officeDocument/2006/relationships/fontTable" Target="fontTable.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cid:image001.png@01D85B08.9A39B9D0" TargetMode="External"/><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diagramQuickStyle" Target="diagrams/quickStyle1.xml"/><Relationship Id="rId43" Type="http://schemas.openxmlformats.org/officeDocument/2006/relationships/header" Target="header3.xml"/><Relationship Id="rId48" Type="http://schemas.openxmlformats.org/officeDocument/2006/relationships/hyperlink" Target="http://onlinepubs.trb.org/onlinepubs/sr/sr289.pdf" TargetMode="External"/><Relationship Id="rId56" Type="http://schemas.openxmlformats.org/officeDocument/2006/relationships/hyperlink" Target="https://doi.org/10.1787/1c884dcb-en" TargetMode="External"/><Relationship Id="rId64" Type="http://schemas.openxmlformats.org/officeDocument/2006/relationships/hyperlink" Target="https://sustainabledevelopment.un.org/content%20/documents/21252030%20Agenda%20for%20Sustainable%20Development%20web.pdf" TargetMode="External"/><Relationship Id="rId69" Type="http://schemas.openxmlformats.org/officeDocument/2006/relationships/hyperlink" Target="https://undocs.org/en/A/RES/74/299" TargetMode="External"/><Relationship Id="rId77" Type="http://schemas.openxmlformats.org/officeDocument/2006/relationships/hyperlink" Target="https://cdn.who.int/media/docs/default-source/documents/health-topics/road-traffic-injuries/global-plan-for-road-safety.pdf?sfvrsn=65cf34c8_33&amp;download=true" TargetMode="External"/><Relationship Id="rId8" Type="http://schemas.openxmlformats.org/officeDocument/2006/relationships/image" Target="media/image1.png"/><Relationship Id="rId51" Type="http://schemas.openxmlformats.org/officeDocument/2006/relationships/hyperlink" Target="https://op.europa.eu/en/publication-detail/-/publication/9781f65f-8448-11ea-bf12-01aa75ed71a1" TargetMode="External"/><Relationship Id="rId72" Type="http://schemas.openxmlformats.org/officeDocument/2006/relationships/hyperlink" Target="https://eumos.eu/wp-content/uploads/2017/07/Valletta_Declaration_on_Improving_Road_Safety.pdf" TargetMode="External"/><Relationship Id="rId80" Type="http://schemas.openxmlformats.org/officeDocument/2006/relationships/header" Target="header5.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diagramData" Target="diagrams/data1.xml"/><Relationship Id="rId38" Type="http://schemas.openxmlformats.org/officeDocument/2006/relationships/header" Target="header1.xml"/><Relationship Id="rId46" Type="http://schemas.openxmlformats.org/officeDocument/2006/relationships/hyperlink" Target="http://www.ifrc.org/en/publications-and-reports/world-disasters-report/wdr1993-1999/" TargetMode="External"/><Relationship Id="rId59" Type="http://schemas.openxmlformats.org/officeDocument/2006/relationships/hyperlink" Target="http://www.un.org/en/ga/search%20/view_doc.asp?symbol=A/RES/64/255" TargetMode="External"/><Relationship Id="rId67" Type="http://schemas.openxmlformats.org/officeDocument/2006/relationships/hyperlink" Target="https://sustainabledevelopment.un.org/content/documents/21252030%20Agenda%20for%20Sustainable%20Development%20web.pdf" TargetMode="External"/><Relationship Id="rId20" Type="http://schemas.openxmlformats.org/officeDocument/2006/relationships/image" Target="media/image13.png"/><Relationship Id="rId41" Type="http://schemas.openxmlformats.org/officeDocument/2006/relationships/footer" Target="footer2.xml"/><Relationship Id="rId54" Type="http://schemas.openxmlformats.org/officeDocument/2006/relationships/hyperlink" Target="https://www.transport-community.org/wp-content/uploads/2020/04/Road-Safety-Action-Plan.pdf" TargetMode="External"/><Relationship Id="rId62" Type="http://schemas.openxmlformats.org/officeDocument/2006/relationships/hyperlink" Target="http://www.un.org/en/ga/search/view_doc.asp?symbol=A/RES/68/269" TargetMode="External"/><Relationship Id="rId70" Type="http://schemas.openxmlformats.org/officeDocument/2006/relationships/hyperlink" Target="https://www.who.int/roadsafety/ministerial_conference/declaration_en.pdf" TargetMode="External"/><Relationship Id="rId75" Type="http://schemas.openxmlformats.org/officeDocument/2006/relationships/hyperlink" Target="http://www.who.int/violence_injury_prevention/publications/road_traffic/decade_booklet/en/index.html" TargetMode="External"/><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diagramColors" Target="diagrams/colors1.xml"/><Relationship Id="rId49" Type="http://schemas.openxmlformats.org/officeDocument/2006/relationships/hyperlink" Target="http://erso.swov.nl/safetynet/fixed/WP3/Deliverable%20wp%203.1%20state%20of%20the%20art.pdf" TargetMode="External"/><Relationship Id="rId57" Type="http://schemas.openxmlformats.org/officeDocument/2006/relationships/hyperlink" Target="http://stats.oecd.org/" TargetMode="External"/><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footer" Target="footer3.xml"/><Relationship Id="rId52" Type="http://schemas.openxmlformats.org/officeDocument/2006/relationships/hyperlink" Target="https://data.europa.eu/doi/10.2832/261629" TargetMode="External"/><Relationship Id="rId60" Type="http://schemas.openxmlformats.org/officeDocument/2006/relationships/hyperlink" Target="http://www.who.int/roadsafety/about/resolutions/download/en/" TargetMode="External"/><Relationship Id="rId65" Type="http://schemas.openxmlformats.org/officeDocument/2006/relationships/hyperlink" Target="http://www.who.int/roadsafety/ministerial_conference/conference%20_booklet.pdf" TargetMode="External"/><Relationship Id="rId73" Type="http://schemas.openxmlformats.org/officeDocument/2006/relationships/hyperlink" Target="https://www.roadsafetysweden.com/contentassets%20/b37f0951c837443eb9661668d5be439e/stockholm-declaration-english.pdf" TargetMode="External"/><Relationship Id="rId78" Type="http://schemas.openxmlformats.org/officeDocument/2006/relationships/header" Target="header4.xml"/><Relationship Id="rId81"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footer" Target="footer1.xml"/><Relationship Id="rId34" Type="http://schemas.openxmlformats.org/officeDocument/2006/relationships/diagramLayout" Target="diagrams/layout1.xml"/><Relationship Id="rId50" Type="http://schemas.openxmlformats.org/officeDocument/2006/relationships/hyperlink" Target="http://ec.europa.eu/transport/road_safety/specialist/erso/pdf/safety_issues/policy_issues/06-road_safety_management_en.pdf" TargetMode="External"/><Relationship Id="rId55" Type="http://schemas.openxmlformats.org/officeDocument/2006/relationships/hyperlink" Target="https://doi.org/10.1787/1c884dcb-en" TargetMode="External"/><Relationship Id="rId76" Type="http://schemas.openxmlformats.org/officeDocument/2006/relationships/hyperlink" Target="http://www.who.int/roadsafety/decade_of_action/plan/en/index.html" TargetMode="External"/><Relationship Id="rId7" Type="http://schemas.openxmlformats.org/officeDocument/2006/relationships/endnotes" Target="endnotes.xml"/><Relationship Id="rId71" Type="http://schemas.openxmlformats.org/officeDocument/2006/relationships/hyperlink" Target="https://www.who.int/violence_injury_prevention%20/road_traffic/Final_Brasilia_declaration_EN.pdf" TargetMode="External"/><Relationship Id="rId2" Type="http://schemas.openxmlformats.org/officeDocument/2006/relationships/numbering" Target="numbering.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header" Target="header2.xml"/><Relationship Id="rId45" Type="http://schemas.openxmlformats.org/officeDocument/2006/relationships/hyperlink" Target="https://www.abs.gov.rs/admin/upload/documents/20211221085715-statisticki-izvestaj-o-stanju-bezbednosti-saobracaja-u-republici-srbiji-u-2020.-godini.pdf" TargetMode="External"/><Relationship Id="rId66" Type="http://schemas.openxmlformats.org/officeDocument/2006/relationships/hyperlink" Target="http://www.unece.org/fileadmin/DAM/trans/doc/2012/itc/ECE-TRANS-2012-4e.pdf"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www.stat.gov.rs/sr-Latn/oblasti/nacionalni-racuni/godisnji-nacionalni-racuni"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26.png"/></Relationships>
</file>

<file path=word/_rels/settings.xml.rels><?xml version="1.0" encoding="UTF-8" standalone="yes"?>
<Relationships xmlns="http://schemas.openxmlformats.org/package/2006/relationships"><Relationship Id="rId1" Type="http://schemas.openxmlformats.org/officeDocument/2006/relationships/attachedTemplate" Target="file:///E:\DACHA\Projekat%20INDIKATORI%20ABS\Templejt%20za%20Dacu%20-%20studija.dot"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1BA1A3F-E181-4816-ADBD-F6331F8585FC}" type="doc">
      <dgm:prSet loTypeId="urn:microsoft.com/office/officeart/2005/8/layout/hierarchy3" loCatId="hierarchy" qsTypeId="urn:microsoft.com/office/officeart/2005/8/quickstyle/simple1" qsCatId="simple" csTypeId="urn:microsoft.com/office/officeart/2005/8/colors/accent1_2" csCatId="accent1" phldr="1"/>
      <dgm:spPr/>
      <dgm:t>
        <a:bodyPr/>
        <a:lstStyle/>
        <a:p>
          <a:endParaRPr lang="en-GB"/>
        </a:p>
      </dgm:t>
    </dgm:pt>
    <dgm:pt modelId="{518FE9BD-1E25-4E8A-9F58-DF54E94DAF97}">
      <dgm:prSet phldrT="[Text]" custT="1"/>
      <dgm:spPr/>
      <dgm:t>
        <a:bodyPr/>
        <a:lstStyle/>
        <a:p>
          <a:pPr algn="l"/>
          <a:r>
            <a:rPr lang="sr-Cyrl-RS" sz="1200" b="1">
              <a:latin typeface="Times New Roman" panose="02020603050405020304" pitchFamily="18" charset="0"/>
              <a:cs typeface="Times New Roman" panose="02020603050405020304" pitchFamily="18" charset="0"/>
            </a:rPr>
            <a:t>Општи циљ:</a:t>
          </a:r>
          <a:r>
            <a:rPr lang="sr-Cyrl-RS" sz="1200">
              <a:latin typeface="Times New Roman" panose="02020603050405020304" pitchFamily="18" charset="0"/>
              <a:cs typeface="Times New Roman" panose="02020603050405020304" pitchFamily="18" charset="0"/>
            </a:rPr>
            <a:t> смањен број погинулих и тешко повређених лица за 50% до 2030. године, у односу на 2019. годину и без погинуле деце у саобраћају од 2030. године</a:t>
          </a:r>
          <a:endParaRPr lang="en-GB" sz="1200">
            <a:latin typeface="Times New Roman" panose="02020603050405020304" pitchFamily="18" charset="0"/>
            <a:cs typeface="Times New Roman" panose="02020603050405020304" pitchFamily="18" charset="0"/>
          </a:endParaRPr>
        </a:p>
      </dgm:t>
    </dgm:pt>
    <dgm:pt modelId="{B8957401-AF2A-4832-BDDF-FBF0F6040607}" type="parTrans" cxnId="{0AEDEDA7-0BD7-43D5-BC8E-082BE0F653AE}">
      <dgm:prSet/>
      <dgm:spPr/>
      <dgm:t>
        <a:bodyPr/>
        <a:lstStyle/>
        <a:p>
          <a:endParaRPr lang="en-GB"/>
        </a:p>
      </dgm:t>
    </dgm:pt>
    <dgm:pt modelId="{E5986DEF-6B39-4641-AA06-A670F80A5196}" type="sibTrans" cxnId="{0AEDEDA7-0BD7-43D5-BC8E-082BE0F653AE}">
      <dgm:prSet/>
      <dgm:spPr/>
      <dgm:t>
        <a:bodyPr/>
        <a:lstStyle/>
        <a:p>
          <a:endParaRPr lang="en-GB"/>
        </a:p>
      </dgm:t>
    </dgm:pt>
    <dgm:pt modelId="{879DC5EC-ACF8-4375-ABD3-A32875DF25B2}">
      <dgm:prSet phldrT="[Text]" custT="1"/>
      <dgm:spPr/>
      <dgm:t>
        <a:bodyPr/>
        <a:lstStyle/>
        <a:p>
          <a:pPr algn="l"/>
          <a:r>
            <a:rPr lang="sr-Cyrl-RS" sz="1200">
              <a:latin typeface="Times New Roman" panose="02020603050405020304" pitchFamily="18" charset="0"/>
              <a:cs typeface="Times New Roman" panose="02020603050405020304" pitchFamily="18" charset="0"/>
            </a:rPr>
            <a:t>Функционалан систем безбедности саобраћаја у коме су институције и појединци посвећени остваривању циљева, успешно сарађују и усаглашено делују</a:t>
          </a:r>
          <a:endParaRPr lang="en-GB" sz="1200"/>
        </a:p>
      </dgm:t>
    </dgm:pt>
    <dgm:pt modelId="{6CCDC605-10F8-46B1-9B62-5378C1313B89}" type="parTrans" cxnId="{8FCA5B93-78A8-4C98-8ED9-C165CF8187B6}">
      <dgm:prSet/>
      <dgm:spPr/>
      <dgm:t>
        <a:bodyPr/>
        <a:lstStyle/>
        <a:p>
          <a:endParaRPr lang="en-GB"/>
        </a:p>
      </dgm:t>
    </dgm:pt>
    <dgm:pt modelId="{07131DF2-4338-41C9-A0B4-BC49F177C848}" type="sibTrans" cxnId="{8FCA5B93-78A8-4C98-8ED9-C165CF8187B6}">
      <dgm:prSet/>
      <dgm:spPr/>
      <dgm:t>
        <a:bodyPr/>
        <a:lstStyle/>
        <a:p>
          <a:endParaRPr lang="en-GB"/>
        </a:p>
      </dgm:t>
    </dgm:pt>
    <dgm:pt modelId="{EC8DBC83-6C1C-4B26-956A-96030D6F00A3}">
      <dgm:prSet custT="1"/>
      <dgm:spPr/>
      <dgm:t>
        <a:bodyPr/>
        <a:lstStyle/>
        <a:p>
          <a:pPr algn="l"/>
          <a:r>
            <a:rPr lang="sr-Cyrl-RS" sz="1200">
              <a:latin typeface="Times New Roman" panose="02020603050405020304" pitchFamily="18" charset="0"/>
              <a:cs typeface="Times New Roman" panose="02020603050405020304" pitchFamily="18" charset="0"/>
            </a:rPr>
            <a:t>Планирање, пројектовање, изградња и одржавање путева, тако да се најмање 75% путовања обавља путевима са високим стандардима безбедности саобраћаја, у складу са приступом безбедног система и захтевима аутономних возила</a:t>
          </a:r>
          <a:endParaRPr lang="en-GB" sz="1200"/>
        </a:p>
      </dgm:t>
    </dgm:pt>
    <dgm:pt modelId="{4E426274-73F6-4C33-9D63-E28F0E84E083}" type="parTrans" cxnId="{7EFA26BB-957E-406C-AE8A-85B8CCEF7262}">
      <dgm:prSet/>
      <dgm:spPr/>
      <dgm:t>
        <a:bodyPr/>
        <a:lstStyle/>
        <a:p>
          <a:endParaRPr lang="en-GB"/>
        </a:p>
      </dgm:t>
    </dgm:pt>
    <dgm:pt modelId="{C0CC4CF9-C1BB-4ED4-9653-C17847DBE5BD}" type="sibTrans" cxnId="{7EFA26BB-957E-406C-AE8A-85B8CCEF7262}">
      <dgm:prSet/>
      <dgm:spPr/>
      <dgm:t>
        <a:bodyPr/>
        <a:lstStyle/>
        <a:p>
          <a:endParaRPr lang="en-GB"/>
        </a:p>
      </dgm:t>
    </dgm:pt>
    <dgm:pt modelId="{CB82A6BD-9EEE-4C2D-8F3E-7A75A7D8F84A}">
      <dgm:prSet custT="1"/>
      <dgm:spPr/>
      <dgm:t>
        <a:bodyPr/>
        <a:lstStyle/>
        <a:p>
          <a:pPr algn="l"/>
          <a:r>
            <a:rPr lang="sr-Cyrl-RS" sz="1200">
              <a:latin typeface="Times New Roman" panose="02020603050405020304" pitchFamily="18" charset="0"/>
              <a:cs typeface="Times New Roman" panose="02020603050405020304" pitchFamily="18" charset="0"/>
            </a:rPr>
            <a:t>Просечна старост путничких и комерцијалних моторних возила у саобраћају испод 14 година</a:t>
          </a:r>
          <a:endParaRPr lang="en-GB" sz="1200">
            <a:latin typeface="Times New Roman" panose="02020603050405020304" pitchFamily="18" charset="0"/>
            <a:cs typeface="Times New Roman" panose="02020603050405020304" pitchFamily="18" charset="0"/>
          </a:endParaRPr>
        </a:p>
      </dgm:t>
    </dgm:pt>
    <dgm:pt modelId="{A87D5838-B8DD-4B2A-893B-65EB46539C5E}" type="parTrans" cxnId="{9AA208BC-882C-4B63-A36C-46FB4D3E351E}">
      <dgm:prSet/>
      <dgm:spPr/>
      <dgm:t>
        <a:bodyPr/>
        <a:lstStyle/>
        <a:p>
          <a:endParaRPr lang="en-GB"/>
        </a:p>
      </dgm:t>
    </dgm:pt>
    <dgm:pt modelId="{5481F388-CF0E-4BB0-A189-719EB5ED1557}" type="sibTrans" cxnId="{9AA208BC-882C-4B63-A36C-46FB4D3E351E}">
      <dgm:prSet/>
      <dgm:spPr/>
      <dgm:t>
        <a:bodyPr/>
        <a:lstStyle/>
        <a:p>
          <a:endParaRPr lang="en-GB"/>
        </a:p>
      </dgm:t>
    </dgm:pt>
    <dgm:pt modelId="{BC520B44-6605-4649-9BBF-38CB420E7455}">
      <dgm:prSet custT="1"/>
      <dgm:spPr/>
      <dgm:t>
        <a:bodyPr/>
        <a:lstStyle/>
        <a:p>
          <a:pPr algn="l"/>
          <a:r>
            <a:rPr lang="sr-Cyrl-RS" sz="1200">
              <a:latin typeface="Times New Roman" panose="02020603050405020304" pitchFamily="18" charset="0"/>
              <a:cs typeface="Times New Roman" panose="02020603050405020304" pitchFamily="18" charset="0"/>
            </a:rPr>
            <a:t>Знање, ставови и понашање учесника у саобраћају на нивоу </a:t>
          </a:r>
          <a:r>
            <a:rPr lang="sr-Cyrl-BA" sz="1200">
              <a:latin typeface="Times New Roman" panose="02020603050405020304" pitchFamily="18" charset="0"/>
              <a:cs typeface="Times New Roman" panose="02020603050405020304" pitchFamily="18" charset="0"/>
            </a:rPr>
            <a:t>водећих земаља Европе у области безбедности саобраћаја</a:t>
          </a:r>
          <a:endParaRPr lang="en-GB" sz="1200">
            <a:latin typeface="Times New Roman" panose="02020603050405020304" pitchFamily="18" charset="0"/>
            <a:cs typeface="Times New Roman" panose="02020603050405020304" pitchFamily="18" charset="0"/>
          </a:endParaRPr>
        </a:p>
      </dgm:t>
    </dgm:pt>
    <dgm:pt modelId="{B4BA9307-76CF-42CD-A22C-4235E6F7A572}" type="parTrans" cxnId="{893CAD33-D78E-42A8-8219-2E09CFF9949F}">
      <dgm:prSet/>
      <dgm:spPr/>
      <dgm:t>
        <a:bodyPr/>
        <a:lstStyle/>
        <a:p>
          <a:endParaRPr lang="en-GB"/>
        </a:p>
      </dgm:t>
    </dgm:pt>
    <dgm:pt modelId="{AA5F21F3-F2F5-4447-9815-7F7445E78CF7}" type="sibTrans" cxnId="{893CAD33-D78E-42A8-8219-2E09CFF9949F}">
      <dgm:prSet/>
      <dgm:spPr/>
      <dgm:t>
        <a:bodyPr/>
        <a:lstStyle/>
        <a:p>
          <a:endParaRPr lang="en-GB"/>
        </a:p>
      </dgm:t>
    </dgm:pt>
    <dgm:pt modelId="{838CF72B-D10E-4F48-9E68-0E3139718CC0}">
      <dgm:prSet custT="1"/>
      <dgm:spPr/>
      <dgm:t>
        <a:bodyPr/>
        <a:lstStyle/>
        <a:p>
          <a:pPr algn="l"/>
          <a:r>
            <a:rPr lang="sr-Cyrl-RS" sz="1200">
              <a:latin typeface="Times New Roman" panose="02020603050405020304" pitchFamily="18" charset="0"/>
              <a:cs typeface="Times New Roman" panose="02020603050405020304" pitchFamily="18" charset="0"/>
            </a:rPr>
            <a:t>Систем спасавања и збрињавања који максимизира могућност преживљавања и успешност медицинског опоравка повређених у саобраћајним незгодама</a:t>
          </a:r>
          <a:endParaRPr lang="en-GB" sz="1200">
            <a:latin typeface="Times New Roman" panose="02020603050405020304" pitchFamily="18" charset="0"/>
            <a:cs typeface="Times New Roman" panose="02020603050405020304" pitchFamily="18" charset="0"/>
          </a:endParaRPr>
        </a:p>
      </dgm:t>
    </dgm:pt>
    <dgm:pt modelId="{61D0F11E-55C5-4594-919F-58DA7C6673F1}" type="parTrans" cxnId="{064CB329-F922-4CB9-A713-C89ACE4FCED8}">
      <dgm:prSet/>
      <dgm:spPr/>
      <dgm:t>
        <a:bodyPr/>
        <a:lstStyle/>
        <a:p>
          <a:endParaRPr lang="en-GB"/>
        </a:p>
      </dgm:t>
    </dgm:pt>
    <dgm:pt modelId="{1589B74F-D3C5-4173-A3FE-BE0E34DDFFC7}" type="sibTrans" cxnId="{064CB329-F922-4CB9-A713-C89ACE4FCED8}">
      <dgm:prSet/>
      <dgm:spPr/>
      <dgm:t>
        <a:bodyPr/>
        <a:lstStyle/>
        <a:p>
          <a:endParaRPr lang="en-GB"/>
        </a:p>
      </dgm:t>
    </dgm:pt>
    <dgm:pt modelId="{C0EA4DA1-BBB6-4AA4-B4DA-C22464983351}" type="pres">
      <dgm:prSet presAssocID="{61BA1A3F-E181-4816-ADBD-F6331F8585FC}" presName="diagram" presStyleCnt="0">
        <dgm:presLayoutVars>
          <dgm:chPref val="1"/>
          <dgm:dir/>
          <dgm:animOne val="branch"/>
          <dgm:animLvl val="lvl"/>
          <dgm:resizeHandles/>
        </dgm:presLayoutVars>
      </dgm:prSet>
      <dgm:spPr/>
    </dgm:pt>
    <dgm:pt modelId="{814CBE5B-3083-4536-889E-1E9D80EE5FDC}" type="pres">
      <dgm:prSet presAssocID="{518FE9BD-1E25-4E8A-9F58-DF54E94DAF97}" presName="root" presStyleCnt="0"/>
      <dgm:spPr/>
    </dgm:pt>
    <dgm:pt modelId="{EC181E74-0FB3-4C33-A1F8-095575E06427}" type="pres">
      <dgm:prSet presAssocID="{518FE9BD-1E25-4E8A-9F58-DF54E94DAF97}" presName="rootComposite" presStyleCnt="0"/>
      <dgm:spPr/>
    </dgm:pt>
    <dgm:pt modelId="{4C4A79CD-0658-467B-8BE7-222E4350EE41}" type="pres">
      <dgm:prSet presAssocID="{518FE9BD-1E25-4E8A-9F58-DF54E94DAF97}" presName="rootText" presStyleLbl="node1" presStyleIdx="0" presStyleCnt="1" custScaleX="646057" custScaleY="133876"/>
      <dgm:spPr/>
    </dgm:pt>
    <dgm:pt modelId="{46EFCAC1-3856-49E6-A359-C761142798E1}" type="pres">
      <dgm:prSet presAssocID="{518FE9BD-1E25-4E8A-9F58-DF54E94DAF97}" presName="rootConnector" presStyleLbl="node1" presStyleIdx="0" presStyleCnt="1"/>
      <dgm:spPr/>
    </dgm:pt>
    <dgm:pt modelId="{01FA6FF4-DF00-4C23-9F75-239E331A9FD7}" type="pres">
      <dgm:prSet presAssocID="{518FE9BD-1E25-4E8A-9F58-DF54E94DAF97}" presName="childShape" presStyleCnt="0"/>
      <dgm:spPr/>
    </dgm:pt>
    <dgm:pt modelId="{3AD25869-F658-455F-9B88-5EE76293BCB6}" type="pres">
      <dgm:prSet presAssocID="{6CCDC605-10F8-46B1-9B62-5378C1313B89}" presName="Name13" presStyleLbl="parChTrans1D2" presStyleIdx="0" presStyleCnt="5"/>
      <dgm:spPr/>
    </dgm:pt>
    <dgm:pt modelId="{B88B78F9-8A76-409D-8CF6-B151D771A919}" type="pres">
      <dgm:prSet presAssocID="{879DC5EC-ACF8-4375-ABD3-A32875DF25B2}" presName="childText" presStyleLbl="bgAcc1" presStyleIdx="0" presStyleCnt="5" custScaleX="646530" custScaleY="120518">
        <dgm:presLayoutVars>
          <dgm:bulletEnabled val="1"/>
        </dgm:presLayoutVars>
      </dgm:prSet>
      <dgm:spPr/>
    </dgm:pt>
    <dgm:pt modelId="{217C824C-34C0-40B2-9739-DD6D8FFE9721}" type="pres">
      <dgm:prSet presAssocID="{4E426274-73F6-4C33-9D63-E28F0E84E083}" presName="Name13" presStyleLbl="parChTrans1D2" presStyleIdx="1" presStyleCnt="5"/>
      <dgm:spPr/>
    </dgm:pt>
    <dgm:pt modelId="{DF50A426-B9EF-4180-B2A5-FC7DEEB19AE2}" type="pres">
      <dgm:prSet presAssocID="{EC8DBC83-6C1C-4B26-956A-96030D6F00A3}" presName="childText" presStyleLbl="bgAcc1" presStyleIdx="1" presStyleCnt="5" custScaleX="646392" custScaleY="180601">
        <dgm:presLayoutVars>
          <dgm:bulletEnabled val="1"/>
        </dgm:presLayoutVars>
      </dgm:prSet>
      <dgm:spPr/>
    </dgm:pt>
    <dgm:pt modelId="{643F0BB9-D433-4BD7-9B1D-3D71777764BC}" type="pres">
      <dgm:prSet presAssocID="{A87D5838-B8DD-4B2A-893B-65EB46539C5E}" presName="Name13" presStyleLbl="parChTrans1D2" presStyleIdx="2" presStyleCnt="5"/>
      <dgm:spPr/>
    </dgm:pt>
    <dgm:pt modelId="{4E2D3318-F163-4E6C-B6E3-54C8C55B551B}" type="pres">
      <dgm:prSet presAssocID="{CB82A6BD-9EEE-4C2D-8F3E-7A75A7D8F84A}" presName="childText" presStyleLbl="bgAcc1" presStyleIdx="2" presStyleCnt="5" custScaleX="646963">
        <dgm:presLayoutVars>
          <dgm:bulletEnabled val="1"/>
        </dgm:presLayoutVars>
      </dgm:prSet>
      <dgm:spPr/>
    </dgm:pt>
    <dgm:pt modelId="{8049D59A-E52E-4077-B153-D05D0CC1DB4F}" type="pres">
      <dgm:prSet presAssocID="{B4BA9307-76CF-42CD-A22C-4235E6F7A572}" presName="Name13" presStyleLbl="parChTrans1D2" presStyleIdx="3" presStyleCnt="5"/>
      <dgm:spPr/>
    </dgm:pt>
    <dgm:pt modelId="{8EB40E5D-E54D-4CFD-9E98-9C72A5EF4924}" type="pres">
      <dgm:prSet presAssocID="{BC520B44-6605-4649-9BBF-38CB420E7455}" presName="childText" presStyleLbl="bgAcc1" presStyleIdx="3" presStyleCnt="5" custScaleX="646811">
        <dgm:presLayoutVars>
          <dgm:bulletEnabled val="1"/>
        </dgm:presLayoutVars>
      </dgm:prSet>
      <dgm:spPr/>
    </dgm:pt>
    <dgm:pt modelId="{4BD640BF-E756-4A42-B9E3-11179EEA9627}" type="pres">
      <dgm:prSet presAssocID="{61D0F11E-55C5-4594-919F-58DA7C6673F1}" presName="Name13" presStyleLbl="parChTrans1D2" presStyleIdx="4" presStyleCnt="5"/>
      <dgm:spPr/>
    </dgm:pt>
    <dgm:pt modelId="{A407AC06-CF63-4E33-8C56-80966AAFF1AD}" type="pres">
      <dgm:prSet presAssocID="{838CF72B-D10E-4F48-9E68-0E3139718CC0}" presName="childText" presStyleLbl="bgAcc1" presStyleIdx="4" presStyleCnt="5" custScaleX="645268" custScaleY="126288">
        <dgm:presLayoutVars>
          <dgm:bulletEnabled val="1"/>
        </dgm:presLayoutVars>
      </dgm:prSet>
      <dgm:spPr/>
    </dgm:pt>
  </dgm:ptLst>
  <dgm:cxnLst>
    <dgm:cxn modelId="{89ECD002-F553-4593-81DD-2BC48A174838}" type="presOf" srcId="{A87D5838-B8DD-4B2A-893B-65EB46539C5E}" destId="{643F0BB9-D433-4BD7-9B1D-3D71777764BC}" srcOrd="0" destOrd="0" presId="urn:microsoft.com/office/officeart/2005/8/layout/hierarchy3"/>
    <dgm:cxn modelId="{B4D99008-1124-4387-951B-C6CBF2EB8D9D}" type="presOf" srcId="{518FE9BD-1E25-4E8A-9F58-DF54E94DAF97}" destId="{46EFCAC1-3856-49E6-A359-C761142798E1}" srcOrd="1" destOrd="0" presId="urn:microsoft.com/office/officeart/2005/8/layout/hierarchy3"/>
    <dgm:cxn modelId="{5098581E-46D5-48E7-9661-A63CB77AE1CE}" type="presOf" srcId="{61D0F11E-55C5-4594-919F-58DA7C6673F1}" destId="{4BD640BF-E756-4A42-B9E3-11179EEA9627}" srcOrd="0" destOrd="0" presId="urn:microsoft.com/office/officeart/2005/8/layout/hierarchy3"/>
    <dgm:cxn modelId="{BDA7BB25-5F05-4B63-A16B-7E6E24CC86CE}" type="presOf" srcId="{BC520B44-6605-4649-9BBF-38CB420E7455}" destId="{8EB40E5D-E54D-4CFD-9E98-9C72A5EF4924}" srcOrd="0" destOrd="0" presId="urn:microsoft.com/office/officeart/2005/8/layout/hierarchy3"/>
    <dgm:cxn modelId="{064CB329-F922-4CB9-A713-C89ACE4FCED8}" srcId="{518FE9BD-1E25-4E8A-9F58-DF54E94DAF97}" destId="{838CF72B-D10E-4F48-9E68-0E3139718CC0}" srcOrd="4" destOrd="0" parTransId="{61D0F11E-55C5-4594-919F-58DA7C6673F1}" sibTransId="{1589B74F-D3C5-4173-A3FE-BE0E34DDFFC7}"/>
    <dgm:cxn modelId="{893CAD33-D78E-42A8-8219-2E09CFF9949F}" srcId="{518FE9BD-1E25-4E8A-9F58-DF54E94DAF97}" destId="{BC520B44-6605-4649-9BBF-38CB420E7455}" srcOrd="3" destOrd="0" parTransId="{B4BA9307-76CF-42CD-A22C-4235E6F7A572}" sibTransId="{AA5F21F3-F2F5-4447-9815-7F7445E78CF7}"/>
    <dgm:cxn modelId="{A00B6A3E-9F62-42FA-B85E-16FBF153CDBA}" type="presOf" srcId="{879DC5EC-ACF8-4375-ABD3-A32875DF25B2}" destId="{B88B78F9-8A76-409D-8CF6-B151D771A919}" srcOrd="0" destOrd="0" presId="urn:microsoft.com/office/officeart/2005/8/layout/hierarchy3"/>
    <dgm:cxn modelId="{90CDBB3E-84CB-4FEE-85B7-DA20971EA768}" type="presOf" srcId="{EC8DBC83-6C1C-4B26-956A-96030D6F00A3}" destId="{DF50A426-B9EF-4180-B2A5-FC7DEEB19AE2}" srcOrd="0" destOrd="0" presId="urn:microsoft.com/office/officeart/2005/8/layout/hierarchy3"/>
    <dgm:cxn modelId="{4629735D-FB5F-4048-9025-12F53BEF29B9}" type="presOf" srcId="{CB82A6BD-9EEE-4C2D-8F3E-7A75A7D8F84A}" destId="{4E2D3318-F163-4E6C-B6E3-54C8C55B551B}" srcOrd="0" destOrd="0" presId="urn:microsoft.com/office/officeart/2005/8/layout/hierarchy3"/>
    <dgm:cxn modelId="{E2344D54-E7A2-4C48-B1B9-6676D2D57515}" type="presOf" srcId="{B4BA9307-76CF-42CD-A22C-4235E6F7A572}" destId="{8049D59A-E52E-4077-B153-D05D0CC1DB4F}" srcOrd="0" destOrd="0" presId="urn:microsoft.com/office/officeart/2005/8/layout/hierarchy3"/>
    <dgm:cxn modelId="{8FCA5B93-78A8-4C98-8ED9-C165CF8187B6}" srcId="{518FE9BD-1E25-4E8A-9F58-DF54E94DAF97}" destId="{879DC5EC-ACF8-4375-ABD3-A32875DF25B2}" srcOrd="0" destOrd="0" parTransId="{6CCDC605-10F8-46B1-9B62-5378C1313B89}" sibTransId="{07131DF2-4338-41C9-A0B4-BC49F177C848}"/>
    <dgm:cxn modelId="{93B9F59E-88B7-4088-B48E-3A302FE26574}" type="presOf" srcId="{838CF72B-D10E-4F48-9E68-0E3139718CC0}" destId="{A407AC06-CF63-4E33-8C56-80966AAFF1AD}" srcOrd="0" destOrd="0" presId="urn:microsoft.com/office/officeart/2005/8/layout/hierarchy3"/>
    <dgm:cxn modelId="{892647A3-01AD-4B3E-B9EC-032193ED7153}" type="presOf" srcId="{4E426274-73F6-4C33-9D63-E28F0E84E083}" destId="{217C824C-34C0-40B2-9739-DD6D8FFE9721}" srcOrd="0" destOrd="0" presId="urn:microsoft.com/office/officeart/2005/8/layout/hierarchy3"/>
    <dgm:cxn modelId="{0AEDEDA7-0BD7-43D5-BC8E-082BE0F653AE}" srcId="{61BA1A3F-E181-4816-ADBD-F6331F8585FC}" destId="{518FE9BD-1E25-4E8A-9F58-DF54E94DAF97}" srcOrd="0" destOrd="0" parTransId="{B8957401-AF2A-4832-BDDF-FBF0F6040607}" sibTransId="{E5986DEF-6B39-4641-AA06-A670F80A5196}"/>
    <dgm:cxn modelId="{C8B6A5B2-893B-4C08-B42E-47D700C5DE9A}" type="presOf" srcId="{518FE9BD-1E25-4E8A-9F58-DF54E94DAF97}" destId="{4C4A79CD-0658-467B-8BE7-222E4350EE41}" srcOrd="0" destOrd="0" presId="urn:microsoft.com/office/officeart/2005/8/layout/hierarchy3"/>
    <dgm:cxn modelId="{7EFA26BB-957E-406C-AE8A-85B8CCEF7262}" srcId="{518FE9BD-1E25-4E8A-9F58-DF54E94DAF97}" destId="{EC8DBC83-6C1C-4B26-956A-96030D6F00A3}" srcOrd="1" destOrd="0" parTransId="{4E426274-73F6-4C33-9D63-E28F0E84E083}" sibTransId="{C0CC4CF9-C1BB-4ED4-9653-C17847DBE5BD}"/>
    <dgm:cxn modelId="{9AA208BC-882C-4B63-A36C-46FB4D3E351E}" srcId="{518FE9BD-1E25-4E8A-9F58-DF54E94DAF97}" destId="{CB82A6BD-9EEE-4C2D-8F3E-7A75A7D8F84A}" srcOrd="2" destOrd="0" parTransId="{A87D5838-B8DD-4B2A-893B-65EB46539C5E}" sibTransId="{5481F388-CF0E-4BB0-A189-719EB5ED1557}"/>
    <dgm:cxn modelId="{D8DBB5D9-D865-4E03-B12B-CE212E57E56C}" type="presOf" srcId="{6CCDC605-10F8-46B1-9B62-5378C1313B89}" destId="{3AD25869-F658-455F-9B88-5EE76293BCB6}" srcOrd="0" destOrd="0" presId="urn:microsoft.com/office/officeart/2005/8/layout/hierarchy3"/>
    <dgm:cxn modelId="{747F37F3-3694-43D3-A140-6394F7814CEB}" type="presOf" srcId="{61BA1A3F-E181-4816-ADBD-F6331F8585FC}" destId="{C0EA4DA1-BBB6-4AA4-B4DA-C22464983351}" srcOrd="0" destOrd="0" presId="urn:microsoft.com/office/officeart/2005/8/layout/hierarchy3"/>
    <dgm:cxn modelId="{2F62188E-4E69-4A3A-8AFE-A9C989EAE749}" type="presParOf" srcId="{C0EA4DA1-BBB6-4AA4-B4DA-C22464983351}" destId="{814CBE5B-3083-4536-889E-1E9D80EE5FDC}" srcOrd="0" destOrd="0" presId="urn:microsoft.com/office/officeart/2005/8/layout/hierarchy3"/>
    <dgm:cxn modelId="{6B5B932D-3FEE-4B13-9AD5-BE27C209AAF2}" type="presParOf" srcId="{814CBE5B-3083-4536-889E-1E9D80EE5FDC}" destId="{EC181E74-0FB3-4C33-A1F8-095575E06427}" srcOrd="0" destOrd="0" presId="urn:microsoft.com/office/officeart/2005/8/layout/hierarchy3"/>
    <dgm:cxn modelId="{61473CD6-94C3-407F-88BB-D94FDEE5505A}" type="presParOf" srcId="{EC181E74-0FB3-4C33-A1F8-095575E06427}" destId="{4C4A79CD-0658-467B-8BE7-222E4350EE41}" srcOrd="0" destOrd="0" presId="urn:microsoft.com/office/officeart/2005/8/layout/hierarchy3"/>
    <dgm:cxn modelId="{91633395-8731-4122-B930-CF7D53DDC05A}" type="presParOf" srcId="{EC181E74-0FB3-4C33-A1F8-095575E06427}" destId="{46EFCAC1-3856-49E6-A359-C761142798E1}" srcOrd="1" destOrd="0" presId="urn:microsoft.com/office/officeart/2005/8/layout/hierarchy3"/>
    <dgm:cxn modelId="{D51C21FC-848B-415B-8CFB-10603171DB8D}" type="presParOf" srcId="{814CBE5B-3083-4536-889E-1E9D80EE5FDC}" destId="{01FA6FF4-DF00-4C23-9F75-239E331A9FD7}" srcOrd="1" destOrd="0" presId="urn:microsoft.com/office/officeart/2005/8/layout/hierarchy3"/>
    <dgm:cxn modelId="{BC709C31-4ACC-4A4B-BD1E-8A500AA1F575}" type="presParOf" srcId="{01FA6FF4-DF00-4C23-9F75-239E331A9FD7}" destId="{3AD25869-F658-455F-9B88-5EE76293BCB6}" srcOrd="0" destOrd="0" presId="urn:microsoft.com/office/officeart/2005/8/layout/hierarchy3"/>
    <dgm:cxn modelId="{D3A23B23-C91B-48D3-B7F2-915198E49FBD}" type="presParOf" srcId="{01FA6FF4-DF00-4C23-9F75-239E331A9FD7}" destId="{B88B78F9-8A76-409D-8CF6-B151D771A919}" srcOrd="1" destOrd="0" presId="urn:microsoft.com/office/officeart/2005/8/layout/hierarchy3"/>
    <dgm:cxn modelId="{DC3AEDF6-21B2-4C7F-9823-157D5DEFEFBB}" type="presParOf" srcId="{01FA6FF4-DF00-4C23-9F75-239E331A9FD7}" destId="{217C824C-34C0-40B2-9739-DD6D8FFE9721}" srcOrd="2" destOrd="0" presId="urn:microsoft.com/office/officeart/2005/8/layout/hierarchy3"/>
    <dgm:cxn modelId="{0605CC7E-6876-479E-8939-2D4E0ECE35F6}" type="presParOf" srcId="{01FA6FF4-DF00-4C23-9F75-239E331A9FD7}" destId="{DF50A426-B9EF-4180-B2A5-FC7DEEB19AE2}" srcOrd="3" destOrd="0" presId="urn:microsoft.com/office/officeart/2005/8/layout/hierarchy3"/>
    <dgm:cxn modelId="{2DB61028-4822-4E48-83E4-6E78BA72B69E}" type="presParOf" srcId="{01FA6FF4-DF00-4C23-9F75-239E331A9FD7}" destId="{643F0BB9-D433-4BD7-9B1D-3D71777764BC}" srcOrd="4" destOrd="0" presId="urn:microsoft.com/office/officeart/2005/8/layout/hierarchy3"/>
    <dgm:cxn modelId="{BB75C8AA-03ED-41FB-A0D2-E2FBBA83FA56}" type="presParOf" srcId="{01FA6FF4-DF00-4C23-9F75-239E331A9FD7}" destId="{4E2D3318-F163-4E6C-B6E3-54C8C55B551B}" srcOrd="5" destOrd="0" presId="urn:microsoft.com/office/officeart/2005/8/layout/hierarchy3"/>
    <dgm:cxn modelId="{C78DC628-28DB-4A8A-9019-A89646E471AF}" type="presParOf" srcId="{01FA6FF4-DF00-4C23-9F75-239E331A9FD7}" destId="{8049D59A-E52E-4077-B153-D05D0CC1DB4F}" srcOrd="6" destOrd="0" presId="urn:microsoft.com/office/officeart/2005/8/layout/hierarchy3"/>
    <dgm:cxn modelId="{D1867126-ADAF-4D39-AB21-85E1F02159B4}" type="presParOf" srcId="{01FA6FF4-DF00-4C23-9F75-239E331A9FD7}" destId="{8EB40E5D-E54D-4CFD-9E98-9C72A5EF4924}" srcOrd="7" destOrd="0" presId="urn:microsoft.com/office/officeart/2005/8/layout/hierarchy3"/>
    <dgm:cxn modelId="{A005C31C-D6FB-4D63-BEA5-E1036E7F2E8F}" type="presParOf" srcId="{01FA6FF4-DF00-4C23-9F75-239E331A9FD7}" destId="{4BD640BF-E756-4A42-B9E3-11179EEA9627}" srcOrd="8" destOrd="0" presId="urn:microsoft.com/office/officeart/2005/8/layout/hierarchy3"/>
    <dgm:cxn modelId="{46BA4232-EEE0-422D-9759-DC4D03872FBE}" type="presParOf" srcId="{01FA6FF4-DF00-4C23-9F75-239E331A9FD7}" destId="{A407AC06-CF63-4E33-8C56-80966AAFF1AD}" srcOrd="9" destOrd="0" presId="urn:microsoft.com/office/officeart/2005/8/layout/hierarchy3"/>
  </dgm:cxnLst>
  <dgm:bg/>
  <dgm:whole/>
  <dgm:extLst>
    <a:ext uri="http://schemas.microsoft.com/office/drawing/2008/diagram">
      <dsp:dataModelExt xmlns:dsp="http://schemas.microsoft.com/office/drawing/2008/diagram" relId="rId3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C4A79CD-0658-467B-8BE7-222E4350EE41}">
      <dsp:nvSpPr>
        <dsp:cNvPr id="0" name=""/>
        <dsp:cNvSpPr/>
      </dsp:nvSpPr>
      <dsp:spPr>
        <a:xfrm>
          <a:off x="1267" y="23231"/>
          <a:ext cx="5542416" cy="57425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marL="0" lvl="0" indent="0" algn="l" defTabSz="533400">
            <a:lnSpc>
              <a:spcPct val="90000"/>
            </a:lnSpc>
            <a:spcBef>
              <a:spcPct val="0"/>
            </a:spcBef>
            <a:spcAft>
              <a:spcPct val="35000"/>
            </a:spcAft>
            <a:buNone/>
          </a:pPr>
          <a:r>
            <a:rPr lang="sr-Cyrl-RS" sz="1200" b="1" kern="1200">
              <a:latin typeface="Times New Roman" panose="02020603050405020304" pitchFamily="18" charset="0"/>
              <a:cs typeface="Times New Roman" panose="02020603050405020304" pitchFamily="18" charset="0"/>
            </a:rPr>
            <a:t>Општи циљ:</a:t>
          </a:r>
          <a:r>
            <a:rPr lang="sr-Cyrl-RS" sz="1200" kern="1200">
              <a:latin typeface="Times New Roman" panose="02020603050405020304" pitchFamily="18" charset="0"/>
              <a:cs typeface="Times New Roman" panose="02020603050405020304" pitchFamily="18" charset="0"/>
            </a:rPr>
            <a:t> смањен број погинулих и тешко повређених лица за 50% до 2030. године, у односу на 2019. годину и без погинуле деце у саобраћају од 2030. године</a:t>
          </a:r>
          <a:endParaRPr lang="en-GB" sz="1200" kern="1200">
            <a:latin typeface="Times New Roman" panose="02020603050405020304" pitchFamily="18" charset="0"/>
            <a:cs typeface="Times New Roman" panose="02020603050405020304" pitchFamily="18" charset="0"/>
          </a:endParaRPr>
        </a:p>
      </dsp:txBody>
      <dsp:txXfrm>
        <a:off x="18086" y="40050"/>
        <a:ext cx="5508778" cy="540612"/>
      </dsp:txXfrm>
    </dsp:sp>
    <dsp:sp modelId="{3AD25869-F658-455F-9B88-5EE76293BCB6}">
      <dsp:nvSpPr>
        <dsp:cNvPr id="0" name=""/>
        <dsp:cNvSpPr/>
      </dsp:nvSpPr>
      <dsp:spPr>
        <a:xfrm>
          <a:off x="555509" y="597481"/>
          <a:ext cx="554241" cy="365711"/>
        </a:xfrm>
        <a:custGeom>
          <a:avLst/>
          <a:gdLst/>
          <a:ahLst/>
          <a:cxnLst/>
          <a:rect l="0" t="0" r="0" b="0"/>
          <a:pathLst>
            <a:path>
              <a:moveTo>
                <a:pt x="0" y="0"/>
              </a:moveTo>
              <a:lnTo>
                <a:pt x="0" y="365711"/>
              </a:lnTo>
              <a:lnTo>
                <a:pt x="554241" y="365711"/>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88B78F9-8A76-409D-8CF6-B151D771A919}">
      <dsp:nvSpPr>
        <dsp:cNvPr id="0" name=""/>
        <dsp:cNvSpPr/>
      </dsp:nvSpPr>
      <dsp:spPr>
        <a:xfrm>
          <a:off x="1109751" y="704716"/>
          <a:ext cx="4437179" cy="516951"/>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15240" rIns="22860" bIns="15240" numCol="1" spcCol="1270" anchor="ctr" anchorCtr="0">
          <a:noAutofit/>
        </a:bodyPr>
        <a:lstStyle/>
        <a:p>
          <a:pPr marL="0" lvl="0" indent="0" algn="l" defTabSz="533400">
            <a:lnSpc>
              <a:spcPct val="90000"/>
            </a:lnSpc>
            <a:spcBef>
              <a:spcPct val="0"/>
            </a:spcBef>
            <a:spcAft>
              <a:spcPct val="35000"/>
            </a:spcAft>
            <a:buNone/>
          </a:pPr>
          <a:r>
            <a:rPr lang="sr-Cyrl-RS" sz="1200" kern="1200">
              <a:latin typeface="Times New Roman" panose="02020603050405020304" pitchFamily="18" charset="0"/>
              <a:cs typeface="Times New Roman" panose="02020603050405020304" pitchFamily="18" charset="0"/>
            </a:rPr>
            <a:t>Функционалан систем безбедности саобраћаја у коме су институције и појединци посвећени остваривању циљева, успешно сарађују и усаглашено делују</a:t>
          </a:r>
          <a:endParaRPr lang="en-GB" sz="1200" kern="1200"/>
        </a:p>
      </dsp:txBody>
      <dsp:txXfrm>
        <a:off x="1124892" y="719857"/>
        <a:ext cx="4406897" cy="486669"/>
      </dsp:txXfrm>
    </dsp:sp>
    <dsp:sp modelId="{217C824C-34C0-40B2-9739-DD6D8FFE9721}">
      <dsp:nvSpPr>
        <dsp:cNvPr id="0" name=""/>
        <dsp:cNvSpPr/>
      </dsp:nvSpPr>
      <dsp:spPr>
        <a:xfrm>
          <a:off x="555509" y="597481"/>
          <a:ext cx="554241" cy="1118759"/>
        </a:xfrm>
        <a:custGeom>
          <a:avLst/>
          <a:gdLst/>
          <a:ahLst/>
          <a:cxnLst/>
          <a:rect l="0" t="0" r="0" b="0"/>
          <a:pathLst>
            <a:path>
              <a:moveTo>
                <a:pt x="0" y="0"/>
              </a:moveTo>
              <a:lnTo>
                <a:pt x="0" y="1118759"/>
              </a:lnTo>
              <a:lnTo>
                <a:pt x="554241" y="1118759"/>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F50A426-B9EF-4180-B2A5-FC7DEEB19AE2}">
      <dsp:nvSpPr>
        <dsp:cNvPr id="0" name=""/>
        <dsp:cNvSpPr/>
      </dsp:nvSpPr>
      <dsp:spPr>
        <a:xfrm>
          <a:off x="1109751" y="1328904"/>
          <a:ext cx="4436231" cy="77467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15240" rIns="22860" bIns="15240" numCol="1" spcCol="1270" anchor="ctr" anchorCtr="0">
          <a:noAutofit/>
        </a:bodyPr>
        <a:lstStyle/>
        <a:p>
          <a:pPr marL="0" lvl="0" indent="0" algn="l" defTabSz="533400">
            <a:lnSpc>
              <a:spcPct val="90000"/>
            </a:lnSpc>
            <a:spcBef>
              <a:spcPct val="0"/>
            </a:spcBef>
            <a:spcAft>
              <a:spcPct val="35000"/>
            </a:spcAft>
            <a:buNone/>
          </a:pPr>
          <a:r>
            <a:rPr lang="sr-Cyrl-RS" sz="1200" kern="1200">
              <a:latin typeface="Times New Roman" panose="02020603050405020304" pitchFamily="18" charset="0"/>
              <a:cs typeface="Times New Roman" panose="02020603050405020304" pitchFamily="18" charset="0"/>
            </a:rPr>
            <a:t>Планирање, пројектовање, изградња и одржавање путева, тако да се најмање 75% путовања обавља путевима са високим стандардима безбедности саобраћаја, у складу са приступом безбедног система и захтевима аутономних возила</a:t>
          </a:r>
          <a:endParaRPr lang="en-GB" sz="1200" kern="1200"/>
        </a:p>
      </dsp:txBody>
      <dsp:txXfrm>
        <a:off x="1132440" y="1351593"/>
        <a:ext cx="4390853" cy="729295"/>
      </dsp:txXfrm>
    </dsp:sp>
    <dsp:sp modelId="{643F0BB9-D433-4BD7-9B1D-3D71777764BC}">
      <dsp:nvSpPr>
        <dsp:cNvPr id="0" name=""/>
        <dsp:cNvSpPr/>
      </dsp:nvSpPr>
      <dsp:spPr>
        <a:xfrm>
          <a:off x="555509" y="597481"/>
          <a:ext cx="554241" cy="1827802"/>
        </a:xfrm>
        <a:custGeom>
          <a:avLst/>
          <a:gdLst/>
          <a:ahLst/>
          <a:cxnLst/>
          <a:rect l="0" t="0" r="0" b="0"/>
          <a:pathLst>
            <a:path>
              <a:moveTo>
                <a:pt x="0" y="0"/>
              </a:moveTo>
              <a:lnTo>
                <a:pt x="0" y="1827802"/>
              </a:lnTo>
              <a:lnTo>
                <a:pt x="554241" y="1827802"/>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E2D3318-F163-4E6C-B6E3-54C8C55B551B}">
      <dsp:nvSpPr>
        <dsp:cNvPr id="0" name=""/>
        <dsp:cNvSpPr/>
      </dsp:nvSpPr>
      <dsp:spPr>
        <a:xfrm>
          <a:off x="1109751" y="2210812"/>
          <a:ext cx="4440150" cy="428941"/>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15240" rIns="22860" bIns="15240" numCol="1" spcCol="1270" anchor="ctr" anchorCtr="0">
          <a:noAutofit/>
        </a:bodyPr>
        <a:lstStyle/>
        <a:p>
          <a:pPr marL="0" lvl="0" indent="0" algn="l" defTabSz="533400">
            <a:lnSpc>
              <a:spcPct val="90000"/>
            </a:lnSpc>
            <a:spcBef>
              <a:spcPct val="0"/>
            </a:spcBef>
            <a:spcAft>
              <a:spcPct val="35000"/>
            </a:spcAft>
            <a:buNone/>
          </a:pPr>
          <a:r>
            <a:rPr lang="sr-Cyrl-RS" sz="1200" kern="1200">
              <a:latin typeface="Times New Roman" panose="02020603050405020304" pitchFamily="18" charset="0"/>
              <a:cs typeface="Times New Roman" panose="02020603050405020304" pitchFamily="18" charset="0"/>
            </a:rPr>
            <a:t>Просечна старост путничких и комерцијалних моторних возила у саобраћају испод 14 година</a:t>
          </a:r>
          <a:endParaRPr lang="en-GB" sz="1200" kern="1200">
            <a:latin typeface="Times New Roman" panose="02020603050405020304" pitchFamily="18" charset="0"/>
            <a:cs typeface="Times New Roman" panose="02020603050405020304" pitchFamily="18" charset="0"/>
          </a:endParaRPr>
        </a:p>
      </dsp:txBody>
      <dsp:txXfrm>
        <a:off x="1122314" y="2223375"/>
        <a:ext cx="4415024" cy="403815"/>
      </dsp:txXfrm>
    </dsp:sp>
    <dsp:sp modelId="{8049D59A-E52E-4077-B153-D05D0CC1DB4F}">
      <dsp:nvSpPr>
        <dsp:cNvPr id="0" name=""/>
        <dsp:cNvSpPr/>
      </dsp:nvSpPr>
      <dsp:spPr>
        <a:xfrm>
          <a:off x="555509" y="597481"/>
          <a:ext cx="554241" cy="2363979"/>
        </a:xfrm>
        <a:custGeom>
          <a:avLst/>
          <a:gdLst/>
          <a:ahLst/>
          <a:cxnLst/>
          <a:rect l="0" t="0" r="0" b="0"/>
          <a:pathLst>
            <a:path>
              <a:moveTo>
                <a:pt x="0" y="0"/>
              </a:moveTo>
              <a:lnTo>
                <a:pt x="0" y="2363979"/>
              </a:lnTo>
              <a:lnTo>
                <a:pt x="554241" y="2363979"/>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EB40E5D-E54D-4CFD-9E98-9C72A5EF4924}">
      <dsp:nvSpPr>
        <dsp:cNvPr id="0" name=""/>
        <dsp:cNvSpPr/>
      </dsp:nvSpPr>
      <dsp:spPr>
        <a:xfrm>
          <a:off x="1109751" y="2746989"/>
          <a:ext cx="4439107" cy="428941"/>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15240" rIns="22860" bIns="15240" numCol="1" spcCol="1270" anchor="ctr" anchorCtr="0">
          <a:noAutofit/>
        </a:bodyPr>
        <a:lstStyle/>
        <a:p>
          <a:pPr marL="0" lvl="0" indent="0" algn="l" defTabSz="533400">
            <a:lnSpc>
              <a:spcPct val="90000"/>
            </a:lnSpc>
            <a:spcBef>
              <a:spcPct val="0"/>
            </a:spcBef>
            <a:spcAft>
              <a:spcPct val="35000"/>
            </a:spcAft>
            <a:buNone/>
          </a:pPr>
          <a:r>
            <a:rPr lang="sr-Cyrl-RS" sz="1200" kern="1200">
              <a:latin typeface="Times New Roman" panose="02020603050405020304" pitchFamily="18" charset="0"/>
              <a:cs typeface="Times New Roman" panose="02020603050405020304" pitchFamily="18" charset="0"/>
            </a:rPr>
            <a:t>Знање, ставови и понашање учесника у саобраћају на нивоу </a:t>
          </a:r>
          <a:r>
            <a:rPr lang="sr-Cyrl-BA" sz="1200" kern="1200">
              <a:latin typeface="Times New Roman" panose="02020603050405020304" pitchFamily="18" charset="0"/>
              <a:cs typeface="Times New Roman" panose="02020603050405020304" pitchFamily="18" charset="0"/>
            </a:rPr>
            <a:t>водећих земаља Европе у области безбедности саобраћаја</a:t>
          </a:r>
          <a:endParaRPr lang="en-GB" sz="1200" kern="1200">
            <a:latin typeface="Times New Roman" panose="02020603050405020304" pitchFamily="18" charset="0"/>
            <a:cs typeface="Times New Roman" panose="02020603050405020304" pitchFamily="18" charset="0"/>
          </a:endParaRPr>
        </a:p>
      </dsp:txBody>
      <dsp:txXfrm>
        <a:off x="1122314" y="2759552"/>
        <a:ext cx="4413981" cy="403815"/>
      </dsp:txXfrm>
    </dsp:sp>
    <dsp:sp modelId="{4BD640BF-E756-4A42-B9E3-11179EEA9627}">
      <dsp:nvSpPr>
        <dsp:cNvPr id="0" name=""/>
        <dsp:cNvSpPr/>
      </dsp:nvSpPr>
      <dsp:spPr>
        <a:xfrm>
          <a:off x="555509" y="597481"/>
          <a:ext cx="554241" cy="2956536"/>
        </a:xfrm>
        <a:custGeom>
          <a:avLst/>
          <a:gdLst/>
          <a:ahLst/>
          <a:cxnLst/>
          <a:rect l="0" t="0" r="0" b="0"/>
          <a:pathLst>
            <a:path>
              <a:moveTo>
                <a:pt x="0" y="0"/>
              </a:moveTo>
              <a:lnTo>
                <a:pt x="0" y="2956536"/>
              </a:lnTo>
              <a:lnTo>
                <a:pt x="554241" y="2956536"/>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407AC06-CF63-4E33-8C56-80966AAFF1AD}">
      <dsp:nvSpPr>
        <dsp:cNvPr id="0" name=""/>
        <dsp:cNvSpPr/>
      </dsp:nvSpPr>
      <dsp:spPr>
        <a:xfrm>
          <a:off x="1109751" y="3283166"/>
          <a:ext cx="4428517" cy="541701"/>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15240" rIns="22860" bIns="15240" numCol="1" spcCol="1270" anchor="ctr" anchorCtr="0">
          <a:noAutofit/>
        </a:bodyPr>
        <a:lstStyle/>
        <a:p>
          <a:pPr marL="0" lvl="0" indent="0" algn="l" defTabSz="533400">
            <a:lnSpc>
              <a:spcPct val="90000"/>
            </a:lnSpc>
            <a:spcBef>
              <a:spcPct val="0"/>
            </a:spcBef>
            <a:spcAft>
              <a:spcPct val="35000"/>
            </a:spcAft>
            <a:buNone/>
          </a:pPr>
          <a:r>
            <a:rPr lang="sr-Cyrl-RS" sz="1200" kern="1200">
              <a:latin typeface="Times New Roman" panose="02020603050405020304" pitchFamily="18" charset="0"/>
              <a:cs typeface="Times New Roman" panose="02020603050405020304" pitchFamily="18" charset="0"/>
            </a:rPr>
            <a:t>Систем спасавања и збрињавања који максимизира могућност преживљавања и успешност медицинског опоравка повређених у саобраћајним незгодама</a:t>
          </a:r>
          <a:endParaRPr lang="en-GB" sz="1200" kern="1200">
            <a:latin typeface="Times New Roman" panose="02020603050405020304" pitchFamily="18" charset="0"/>
            <a:cs typeface="Times New Roman" panose="02020603050405020304" pitchFamily="18" charset="0"/>
          </a:endParaRPr>
        </a:p>
      </dsp:txBody>
      <dsp:txXfrm>
        <a:off x="1125617" y="3299032"/>
        <a:ext cx="4396785" cy="509969"/>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945385-85C1-497A-A177-76FCCE9123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Templejt za Dacu - studija</Template>
  <TotalTime>1</TotalTime>
  <Pages>75</Pages>
  <Words>23802</Words>
  <Characters>135676</Characters>
  <Application>Microsoft Office Word</Application>
  <DocSecurity>0</DocSecurity>
  <Lines>1130</Lines>
  <Paragraphs>318</Paragraphs>
  <ScaleCrop>false</ScaleCrop>
  <HeadingPairs>
    <vt:vector size="2" baseType="variant">
      <vt:variant>
        <vt:lpstr>Title</vt:lpstr>
      </vt:variant>
      <vt:variant>
        <vt:i4>1</vt:i4>
      </vt:variant>
    </vt:vector>
  </HeadingPairs>
  <TitlesOfParts>
    <vt:vector size="1" baseType="lpstr">
      <vt:lpstr>Strategija bezbednosti saobraćaja 2023-2030</vt:lpstr>
    </vt:vector>
  </TitlesOfParts>
  <Company>O.F.P.S.</Company>
  <LinksUpToDate>false</LinksUpToDate>
  <CharactersWithSpaces>159160</CharactersWithSpaces>
  <SharedDoc>false</SharedDoc>
  <HLinks>
    <vt:vector size="300" baseType="variant">
      <vt:variant>
        <vt:i4>2293765</vt:i4>
      </vt:variant>
      <vt:variant>
        <vt:i4>249</vt:i4>
      </vt:variant>
      <vt:variant>
        <vt:i4>0</vt:i4>
      </vt:variant>
      <vt:variant>
        <vt:i4>5</vt:i4>
      </vt:variant>
      <vt:variant>
        <vt:lpwstr>https://cdn.who.int/media/docs/default-source/documents/health-topics/road-traffic-injuries/global-plan-for-road-safety.pdf?sfvrsn=65cf34c8_33&amp;download=true</vt:lpwstr>
      </vt:variant>
      <vt:variant>
        <vt:lpwstr/>
      </vt:variant>
      <vt:variant>
        <vt:i4>6684727</vt:i4>
      </vt:variant>
      <vt:variant>
        <vt:i4>246</vt:i4>
      </vt:variant>
      <vt:variant>
        <vt:i4>0</vt:i4>
      </vt:variant>
      <vt:variant>
        <vt:i4>5</vt:i4>
      </vt:variant>
      <vt:variant>
        <vt:lpwstr>http://www.who.int/roadsafety/decade_of_action/plan/en/index.html</vt:lpwstr>
      </vt:variant>
      <vt:variant>
        <vt:lpwstr/>
      </vt:variant>
      <vt:variant>
        <vt:i4>4653151</vt:i4>
      </vt:variant>
      <vt:variant>
        <vt:i4>243</vt:i4>
      </vt:variant>
      <vt:variant>
        <vt:i4>0</vt:i4>
      </vt:variant>
      <vt:variant>
        <vt:i4>5</vt:i4>
      </vt:variant>
      <vt:variant>
        <vt:lpwstr>http://www.who.int/violence_injury_prevention/publications/road_traffic/decade_booklet/en/index.html</vt:lpwstr>
      </vt:variant>
      <vt:variant>
        <vt:lpwstr/>
      </vt:variant>
      <vt:variant>
        <vt:i4>4980846</vt:i4>
      </vt:variant>
      <vt:variant>
        <vt:i4>240</vt:i4>
      </vt:variant>
      <vt:variant>
        <vt:i4>0</vt:i4>
      </vt:variant>
      <vt:variant>
        <vt:i4>5</vt:i4>
      </vt:variant>
      <vt:variant>
        <vt:lpwstr>http://www.who.int/roadsafety/ministerial_conference/en/index.html</vt:lpwstr>
      </vt:variant>
      <vt:variant>
        <vt:lpwstr/>
      </vt:variant>
      <vt:variant>
        <vt:i4>8323108</vt:i4>
      </vt:variant>
      <vt:variant>
        <vt:i4>237</vt:i4>
      </vt:variant>
      <vt:variant>
        <vt:i4>0</vt:i4>
      </vt:variant>
      <vt:variant>
        <vt:i4>5</vt:i4>
      </vt:variant>
      <vt:variant>
        <vt:lpwstr>https://www.roadsafetysweden.com/contentassets /b37f0951c837443eb9661668d5be439e/stockholm-declaration-english.pdf</vt:lpwstr>
      </vt:variant>
      <vt:variant>
        <vt:lpwstr/>
      </vt:variant>
      <vt:variant>
        <vt:i4>4980785</vt:i4>
      </vt:variant>
      <vt:variant>
        <vt:i4>234</vt:i4>
      </vt:variant>
      <vt:variant>
        <vt:i4>0</vt:i4>
      </vt:variant>
      <vt:variant>
        <vt:i4>5</vt:i4>
      </vt:variant>
      <vt:variant>
        <vt:lpwstr>https://eumos.eu/wp-content/uploads/2017/07/Valletta_Declaration_on_Improving_Road_Safety.pdf</vt:lpwstr>
      </vt:variant>
      <vt:variant>
        <vt:lpwstr/>
      </vt:variant>
      <vt:variant>
        <vt:i4>4784198</vt:i4>
      </vt:variant>
      <vt:variant>
        <vt:i4>231</vt:i4>
      </vt:variant>
      <vt:variant>
        <vt:i4>0</vt:i4>
      </vt:variant>
      <vt:variant>
        <vt:i4>5</vt:i4>
      </vt:variant>
      <vt:variant>
        <vt:lpwstr>https://www.who.int/violence_injury_prevention /road_traffic/Final_Brasilia_declaration_EN.pdf</vt:lpwstr>
      </vt:variant>
      <vt:variant>
        <vt:lpwstr/>
      </vt:variant>
      <vt:variant>
        <vt:i4>3080319</vt:i4>
      </vt:variant>
      <vt:variant>
        <vt:i4>228</vt:i4>
      </vt:variant>
      <vt:variant>
        <vt:i4>0</vt:i4>
      </vt:variant>
      <vt:variant>
        <vt:i4>5</vt:i4>
      </vt:variant>
      <vt:variant>
        <vt:lpwstr>https://www.who.int/roadsafety/ministerial_conference/declaration_en.pdf</vt:lpwstr>
      </vt:variant>
      <vt:variant>
        <vt:lpwstr/>
      </vt:variant>
      <vt:variant>
        <vt:i4>8061038</vt:i4>
      </vt:variant>
      <vt:variant>
        <vt:i4>225</vt:i4>
      </vt:variant>
      <vt:variant>
        <vt:i4>0</vt:i4>
      </vt:variant>
      <vt:variant>
        <vt:i4>5</vt:i4>
      </vt:variant>
      <vt:variant>
        <vt:lpwstr>https://undocs.org/en/A/RES/74/299</vt:lpwstr>
      </vt:variant>
      <vt:variant>
        <vt:lpwstr/>
      </vt:variant>
      <vt:variant>
        <vt:i4>6488149</vt:i4>
      </vt:variant>
      <vt:variant>
        <vt:i4>222</vt:i4>
      </vt:variant>
      <vt:variant>
        <vt:i4>0</vt:i4>
      </vt:variant>
      <vt:variant>
        <vt:i4>5</vt:i4>
      </vt:variant>
      <vt:variant>
        <vt:lpwstr>https://www.who.int/violence_injury _prevention/road_traffic/12GlobalRoadSafetyTargets.pdf</vt:lpwstr>
      </vt:variant>
      <vt:variant>
        <vt:lpwstr/>
      </vt:variant>
      <vt:variant>
        <vt:i4>4063272</vt:i4>
      </vt:variant>
      <vt:variant>
        <vt:i4>219</vt:i4>
      </vt:variant>
      <vt:variant>
        <vt:i4>0</vt:i4>
      </vt:variant>
      <vt:variant>
        <vt:i4>5</vt:i4>
      </vt:variant>
      <vt:variant>
        <vt:lpwstr>https://sustainabledevelopment.un.org/content/documents/21252030 Agenda for Sustainable Development web.pdf</vt:lpwstr>
      </vt:variant>
      <vt:variant>
        <vt:lpwstr/>
      </vt:variant>
      <vt:variant>
        <vt:i4>2228328</vt:i4>
      </vt:variant>
      <vt:variant>
        <vt:i4>216</vt:i4>
      </vt:variant>
      <vt:variant>
        <vt:i4>0</vt:i4>
      </vt:variant>
      <vt:variant>
        <vt:i4>5</vt:i4>
      </vt:variant>
      <vt:variant>
        <vt:lpwstr>http://www.unece.org/fileadmin/DAM/trans/doc/2012/itc/ECE-TRANS-2012-4e.pdf</vt:lpwstr>
      </vt:variant>
      <vt:variant>
        <vt:lpwstr/>
      </vt:variant>
      <vt:variant>
        <vt:i4>7733364</vt:i4>
      </vt:variant>
      <vt:variant>
        <vt:i4>213</vt:i4>
      </vt:variant>
      <vt:variant>
        <vt:i4>0</vt:i4>
      </vt:variant>
      <vt:variant>
        <vt:i4>5</vt:i4>
      </vt:variant>
      <vt:variant>
        <vt:lpwstr>http://www.who.int/roadsafety/ministerial_conference/conference _booklet.pdf</vt:lpwstr>
      </vt:variant>
      <vt:variant>
        <vt:lpwstr/>
      </vt:variant>
      <vt:variant>
        <vt:i4>393302</vt:i4>
      </vt:variant>
      <vt:variant>
        <vt:i4>210</vt:i4>
      </vt:variant>
      <vt:variant>
        <vt:i4>0</vt:i4>
      </vt:variant>
      <vt:variant>
        <vt:i4>5</vt:i4>
      </vt:variant>
      <vt:variant>
        <vt:lpwstr>https://sustainabledevelopment.un.org/content /documents/21252030 Agenda for Sustainable Development web.pdf</vt:lpwstr>
      </vt:variant>
      <vt:variant>
        <vt:lpwstr/>
      </vt:variant>
      <vt:variant>
        <vt:i4>852079</vt:i4>
      </vt:variant>
      <vt:variant>
        <vt:i4>207</vt:i4>
      </vt:variant>
      <vt:variant>
        <vt:i4>0</vt:i4>
      </vt:variant>
      <vt:variant>
        <vt:i4>5</vt:i4>
      </vt:variant>
      <vt:variant>
        <vt:lpwstr>http://www.un.org/ga/search/view_doc.asp?symbol=A/RES/70/1&amp;Lang=E</vt:lpwstr>
      </vt:variant>
      <vt:variant>
        <vt:lpwstr/>
      </vt:variant>
      <vt:variant>
        <vt:i4>852072</vt:i4>
      </vt:variant>
      <vt:variant>
        <vt:i4>204</vt:i4>
      </vt:variant>
      <vt:variant>
        <vt:i4>0</vt:i4>
      </vt:variant>
      <vt:variant>
        <vt:i4>5</vt:i4>
      </vt:variant>
      <vt:variant>
        <vt:lpwstr>http://www.un.org/en/ga/search/view_doc.asp?symbol=A/RES/68/269</vt:lpwstr>
      </vt:variant>
      <vt:variant>
        <vt:lpwstr/>
      </vt:variant>
      <vt:variant>
        <vt:i4>3604487</vt:i4>
      </vt:variant>
      <vt:variant>
        <vt:i4>201</vt:i4>
      </vt:variant>
      <vt:variant>
        <vt:i4>0</vt:i4>
      </vt:variant>
      <vt:variant>
        <vt:i4>5</vt:i4>
      </vt:variant>
      <vt:variant>
        <vt:lpwstr>https://www.unece.org/fileadmin/DAM/trans/doc/2013/wp1/Improving_Global_Road_Safety_2013_en.pdf</vt:lpwstr>
      </vt:variant>
      <vt:variant>
        <vt:lpwstr/>
      </vt:variant>
      <vt:variant>
        <vt:i4>6029313</vt:i4>
      </vt:variant>
      <vt:variant>
        <vt:i4>198</vt:i4>
      </vt:variant>
      <vt:variant>
        <vt:i4>0</vt:i4>
      </vt:variant>
      <vt:variant>
        <vt:i4>5</vt:i4>
      </vt:variant>
      <vt:variant>
        <vt:lpwstr>http://www.who.int/roadsafety/about/resolutions/download/en/</vt:lpwstr>
      </vt:variant>
      <vt:variant>
        <vt:lpwstr/>
      </vt:variant>
      <vt:variant>
        <vt:i4>4784182</vt:i4>
      </vt:variant>
      <vt:variant>
        <vt:i4>195</vt:i4>
      </vt:variant>
      <vt:variant>
        <vt:i4>0</vt:i4>
      </vt:variant>
      <vt:variant>
        <vt:i4>5</vt:i4>
      </vt:variant>
      <vt:variant>
        <vt:lpwstr>http://www.un.org/en/ga/search /view_doc.asp?symbol=A/RES/64/255</vt:lpwstr>
      </vt:variant>
      <vt:variant>
        <vt:lpwstr/>
      </vt:variant>
      <vt:variant>
        <vt:i4>2621539</vt:i4>
      </vt:variant>
      <vt:variant>
        <vt:i4>192</vt:i4>
      </vt:variant>
      <vt:variant>
        <vt:i4>0</vt:i4>
      </vt:variant>
      <vt:variant>
        <vt:i4>5</vt:i4>
      </vt:variant>
      <vt:variant>
        <vt:lpwstr>https://roadsafety.piarc.org/en/road-safety-management-safe-system-approach/safe-system-principles</vt:lpwstr>
      </vt:variant>
      <vt:variant>
        <vt:lpwstr/>
      </vt:variant>
      <vt:variant>
        <vt:i4>3473454</vt:i4>
      </vt:variant>
      <vt:variant>
        <vt:i4>189</vt:i4>
      </vt:variant>
      <vt:variant>
        <vt:i4>0</vt:i4>
      </vt:variant>
      <vt:variant>
        <vt:i4>5</vt:i4>
      </vt:variant>
      <vt:variant>
        <vt:lpwstr>http://stats.oecd.org/</vt:lpwstr>
      </vt:variant>
      <vt:variant>
        <vt:lpwstr/>
      </vt:variant>
      <vt:variant>
        <vt:i4>2293801</vt:i4>
      </vt:variant>
      <vt:variant>
        <vt:i4>186</vt:i4>
      </vt:variant>
      <vt:variant>
        <vt:i4>0</vt:i4>
      </vt:variant>
      <vt:variant>
        <vt:i4>5</vt:i4>
      </vt:variant>
      <vt:variant>
        <vt:lpwstr>https://doi.org/10.1787/1c884dcb-en</vt:lpwstr>
      </vt:variant>
      <vt:variant>
        <vt:lpwstr/>
      </vt:variant>
      <vt:variant>
        <vt:i4>2293801</vt:i4>
      </vt:variant>
      <vt:variant>
        <vt:i4>183</vt:i4>
      </vt:variant>
      <vt:variant>
        <vt:i4>0</vt:i4>
      </vt:variant>
      <vt:variant>
        <vt:i4>5</vt:i4>
      </vt:variant>
      <vt:variant>
        <vt:lpwstr>https://doi.org/10.1787/1c884dcb-en</vt:lpwstr>
      </vt:variant>
      <vt:variant>
        <vt:lpwstr/>
      </vt:variant>
      <vt:variant>
        <vt:i4>7077997</vt:i4>
      </vt:variant>
      <vt:variant>
        <vt:i4>180</vt:i4>
      </vt:variant>
      <vt:variant>
        <vt:i4>0</vt:i4>
      </vt:variant>
      <vt:variant>
        <vt:i4>5</vt:i4>
      </vt:variant>
      <vt:variant>
        <vt:lpwstr>https://www.transport-community.org/wp-content/uploads/2020/04/Road-Safety-Action-Plan.pdf</vt:lpwstr>
      </vt:variant>
      <vt:variant>
        <vt:lpwstr/>
      </vt:variant>
      <vt:variant>
        <vt:i4>6488090</vt:i4>
      </vt:variant>
      <vt:variant>
        <vt:i4>177</vt:i4>
      </vt:variant>
      <vt:variant>
        <vt:i4>0</vt:i4>
      </vt:variant>
      <vt:variant>
        <vt:i4>5</vt:i4>
      </vt:variant>
      <vt:variant>
        <vt:lpwstr>https://eur-lex.europa.eu/resource.html?uri=cellar%3A0e8b694e-59b5-11e8-ab41-01aa75ed71a1.0003.02 /DOC_2&amp;format=PDF</vt:lpwstr>
      </vt:variant>
      <vt:variant>
        <vt:lpwstr/>
      </vt:variant>
      <vt:variant>
        <vt:i4>262161</vt:i4>
      </vt:variant>
      <vt:variant>
        <vt:i4>174</vt:i4>
      </vt:variant>
      <vt:variant>
        <vt:i4>0</vt:i4>
      </vt:variant>
      <vt:variant>
        <vt:i4>5</vt:i4>
      </vt:variant>
      <vt:variant>
        <vt:lpwstr>https://data.europa.eu/doi/10.2832/261629</vt:lpwstr>
      </vt:variant>
      <vt:variant>
        <vt:lpwstr/>
      </vt:variant>
      <vt:variant>
        <vt:i4>524317</vt:i4>
      </vt:variant>
      <vt:variant>
        <vt:i4>171</vt:i4>
      </vt:variant>
      <vt:variant>
        <vt:i4>0</vt:i4>
      </vt:variant>
      <vt:variant>
        <vt:i4>5</vt:i4>
      </vt:variant>
      <vt:variant>
        <vt:lpwstr>https://op.europa.eu/en/publication-detail/-/publication/9781f65f-8448-11ea-bf12-01aa75ed71a1</vt:lpwstr>
      </vt:variant>
      <vt:variant>
        <vt:lpwstr/>
      </vt:variant>
      <vt:variant>
        <vt:i4>8192051</vt:i4>
      </vt:variant>
      <vt:variant>
        <vt:i4>168</vt:i4>
      </vt:variant>
      <vt:variant>
        <vt:i4>0</vt:i4>
      </vt:variant>
      <vt:variant>
        <vt:i4>5</vt:i4>
      </vt:variant>
      <vt:variant>
        <vt:lpwstr>http://ec.europa.eu/transport/road_safety/specialist/erso/pdf/safety_issues/policy_issues/06-road_safety_management_en.pdf</vt:lpwstr>
      </vt:variant>
      <vt:variant>
        <vt:lpwstr/>
      </vt:variant>
      <vt:variant>
        <vt:i4>6684783</vt:i4>
      </vt:variant>
      <vt:variant>
        <vt:i4>165</vt:i4>
      </vt:variant>
      <vt:variant>
        <vt:i4>0</vt:i4>
      </vt:variant>
      <vt:variant>
        <vt:i4>5</vt:i4>
      </vt:variant>
      <vt:variant>
        <vt:lpwstr>http://erso.swov.nl/safetynet/fixed/WP3/Deliverable wp 3.1 state of the art.pdf</vt:lpwstr>
      </vt:variant>
      <vt:variant>
        <vt:lpwstr/>
      </vt:variant>
      <vt:variant>
        <vt:i4>4391001</vt:i4>
      </vt:variant>
      <vt:variant>
        <vt:i4>162</vt:i4>
      </vt:variant>
      <vt:variant>
        <vt:i4>0</vt:i4>
      </vt:variant>
      <vt:variant>
        <vt:i4>5</vt:i4>
      </vt:variant>
      <vt:variant>
        <vt:lpwstr>http://onlinepubs.trb.org/onlinepubs/sr/sr289.pdf</vt:lpwstr>
      </vt:variant>
      <vt:variant>
        <vt:lpwstr/>
      </vt:variant>
      <vt:variant>
        <vt:i4>4980745</vt:i4>
      </vt:variant>
      <vt:variant>
        <vt:i4>159</vt:i4>
      </vt:variant>
      <vt:variant>
        <vt:i4>0</vt:i4>
      </vt:variant>
      <vt:variant>
        <vt:i4>5</vt:i4>
      </vt:variant>
      <vt:variant>
        <vt:lpwstr>https://doi.org/10.1016/j.trf.2013.10.004</vt:lpwstr>
      </vt:variant>
      <vt:variant>
        <vt:lpwstr/>
      </vt:variant>
      <vt:variant>
        <vt:i4>5505038</vt:i4>
      </vt:variant>
      <vt:variant>
        <vt:i4>156</vt:i4>
      </vt:variant>
      <vt:variant>
        <vt:i4>0</vt:i4>
      </vt:variant>
      <vt:variant>
        <vt:i4>5</vt:i4>
      </vt:variant>
      <vt:variant>
        <vt:lpwstr>http://www.ifrc.org/en/publications-and-reports/world-disasters-report/wdr1993-1999/</vt:lpwstr>
      </vt:variant>
      <vt:variant>
        <vt:lpwstr/>
      </vt:variant>
      <vt:variant>
        <vt:i4>1572921</vt:i4>
      </vt:variant>
      <vt:variant>
        <vt:i4>98</vt:i4>
      </vt:variant>
      <vt:variant>
        <vt:i4>0</vt:i4>
      </vt:variant>
      <vt:variant>
        <vt:i4>5</vt:i4>
      </vt:variant>
      <vt:variant>
        <vt:lpwstr/>
      </vt:variant>
      <vt:variant>
        <vt:lpwstr>_Toc94522079</vt:lpwstr>
      </vt:variant>
      <vt:variant>
        <vt:i4>1638457</vt:i4>
      </vt:variant>
      <vt:variant>
        <vt:i4>92</vt:i4>
      </vt:variant>
      <vt:variant>
        <vt:i4>0</vt:i4>
      </vt:variant>
      <vt:variant>
        <vt:i4>5</vt:i4>
      </vt:variant>
      <vt:variant>
        <vt:lpwstr/>
      </vt:variant>
      <vt:variant>
        <vt:lpwstr>_Toc94522078</vt:lpwstr>
      </vt:variant>
      <vt:variant>
        <vt:i4>1441849</vt:i4>
      </vt:variant>
      <vt:variant>
        <vt:i4>86</vt:i4>
      </vt:variant>
      <vt:variant>
        <vt:i4>0</vt:i4>
      </vt:variant>
      <vt:variant>
        <vt:i4>5</vt:i4>
      </vt:variant>
      <vt:variant>
        <vt:lpwstr/>
      </vt:variant>
      <vt:variant>
        <vt:lpwstr>_Toc94522077</vt:lpwstr>
      </vt:variant>
      <vt:variant>
        <vt:i4>1179705</vt:i4>
      </vt:variant>
      <vt:variant>
        <vt:i4>80</vt:i4>
      </vt:variant>
      <vt:variant>
        <vt:i4>0</vt:i4>
      </vt:variant>
      <vt:variant>
        <vt:i4>5</vt:i4>
      </vt:variant>
      <vt:variant>
        <vt:lpwstr/>
      </vt:variant>
      <vt:variant>
        <vt:lpwstr>_Toc94522073</vt:lpwstr>
      </vt:variant>
      <vt:variant>
        <vt:i4>1572920</vt:i4>
      </vt:variant>
      <vt:variant>
        <vt:i4>74</vt:i4>
      </vt:variant>
      <vt:variant>
        <vt:i4>0</vt:i4>
      </vt:variant>
      <vt:variant>
        <vt:i4>5</vt:i4>
      </vt:variant>
      <vt:variant>
        <vt:lpwstr/>
      </vt:variant>
      <vt:variant>
        <vt:lpwstr>_Toc94522069</vt:lpwstr>
      </vt:variant>
      <vt:variant>
        <vt:i4>1310776</vt:i4>
      </vt:variant>
      <vt:variant>
        <vt:i4>68</vt:i4>
      </vt:variant>
      <vt:variant>
        <vt:i4>0</vt:i4>
      </vt:variant>
      <vt:variant>
        <vt:i4>5</vt:i4>
      </vt:variant>
      <vt:variant>
        <vt:lpwstr/>
      </vt:variant>
      <vt:variant>
        <vt:lpwstr>_Toc94522065</vt:lpwstr>
      </vt:variant>
      <vt:variant>
        <vt:i4>1048632</vt:i4>
      </vt:variant>
      <vt:variant>
        <vt:i4>62</vt:i4>
      </vt:variant>
      <vt:variant>
        <vt:i4>0</vt:i4>
      </vt:variant>
      <vt:variant>
        <vt:i4>5</vt:i4>
      </vt:variant>
      <vt:variant>
        <vt:lpwstr/>
      </vt:variant>
      <vt:variant>
        <vt:lpwstr>_Toc94522061</vt:lpwstr>
      </vt:variant>
      <vt:variant>
        <vt:i4>1441851</vt:i4>
      </vt:variant>
      <vt:variant>
        <vt:i4>56</vt:i4>
      </vt:variant>
      <vt:variant>
        <vt:i4>0</vt:i4>
      </vt:variant>
      <vt:variant>
        <vt:i4>5</vt:i4>
      </vt:variant>
      <vt:variant>
        <vt:lpwstr/>
      </vt:variant>
      <vt:variant>
        <vt:lpwstr>_Toc94522057</vt:lpwstr>
      </vt:variant>
      <vt:variant>
        <vt:i4>1507387</vt:i4>
      </vt:variant>
      <vt:variant>
        <vt:i4>50</vt:i4>
      </vt:variant>
      <vt:variant>
        <vt:i4>0</vt:i4>
      </vt:variant>
      <vt:variant>
        <vt:i4>5</vt:i4>
      </vt:variant>
      <vt:variant>
        <vt:lpwstr/>
      </vt:variant>
      <vt:variant>
        <vt:lpwstr>_Toc94522056</vt:lpwstr>
      </vt:variant>
      <vt:variant>
        <vt:i4>1310779</vt:i4>
      </vt:variant>
      <vt:variant>
        <vt:i4>44</vt:i4>
      </vt:variant>
      <vt:variant>
        <vt:i4>0</vt:i4>
      </vt:variant>
      <vt:variant>
        <vt:i4>5</vt:i4>
      </vt:variant>
      <vt:variant>
        <vt:lpwstr/>
      </vt:variant>
      <vt:variant>
        <vt:lpwstr>_Toc94522055</vt:lpwstr>
      </vt:variant>
      <vt:variant>
        <vt:i4>1376315</vt:i4>
      </vt:variant>
      <vt:variant>
        <vt:i4>38</vt:i4>
      </vt:variant>
      <vt:variant>
        <vt:i4>0</vt:i4>
      </vt:variant>
      <vt:variant>
        <vt:i4>5</vt:i4>
      </vt:variant>
      <vt:variant>
        <vt:lpwstr/>
      </vt:variant>
      <vt:variant>
        <vt:lpwstr>_Toc94522054</vt:lpwstr>
      </vt:variant>
      <vt:variant>
        <vt:i4>1179707</vt:i4>
      </vt:variant>
      <vt:variant>
        <vt:i4>32</vt:i4>
      </vt:variant>
      <vt:variant>
        <vt:i4>0</vt:i4>
      </vt:variant>
      <vt:variant>
        <vt:i4>5</vt:i4>
      </vt:variant>
      <vt:variant>
        <vt:lpwstr/>
      </vt:variant>
      <vt:variant>
        <vt:lpwstr>_Toc94522053</vt:lpwstr>
      </vt:variant>
      <vt:variant>
        <vt:i4>1245243</vt:i4>
      </vt:variant>
      <vt:variant>
        <vt:i4>26</vt:i4>
      </vt:variant>
      <vt:variant>
        <vt:i4>0</vt:i4>
      </vt:variant>
      <vt:variant>
        <vt:i4>5</vt:i4>
      </vt:variant>
      <vt:variant>
        <vt:lpwstr/>
      </vt:variant>
      <vt:variant>
        <vt:lpwstr>_Toc94522052</vt:lpwstr>
      </vt:variant>
      <vt:variant>
        <vt:i4>1048635</vt:i4>
      </vt:variant>
      <vt:variant>
        <vt:i4>20</vt:i4>
      </vt:variant>
      <vt:variant>
        <vt:i4>0</vt:i4>
      </vt:variant>
      <vt:variant>
        <vt:i4>5</vt:i4>
      </vt:variant>
      <vt:variant>
        <vt:lpwstr/>
      </vt:variant>
      <vt:variant>
        <vt:lpwstr>_Toc94522051</vt:lpwstr>
      </vt:variant>
      <vt:variant>
        <vt:i4>1114171</vt:i4>
      </vt:variant>
      <vt:variant>
        <vt:i4>14</vt:i4>
      </vt:variant>
      <vt:variant>
        <vt:i4>0</vt:i4>
      </vt:variant>
      <vt:variant>
        <vt:i4>5</vt:i4>
      </vt:variant>
      <vt:variant>
        <vt:lpwstr/>
      </vt:variant>
      <vt:variant>
        <vt:lpwstr>_Toc94522050</vt:lpwstr>
      </vt:variant>
      <vt:variant>
        <vt:i4>1572922</vt:i4>
      </vt:variant>
      <vt:variant>
        <vt:i4>8</vt:i4>
      </vt:variant>
      <vt:variant>
        <vt:i4>0</vt:i4>
      </vt:variant>
      <vt:variant>
        <vt:i4>5</vt:i4>
      </vt:variant>
      <vt:variant>
        <vt:lpwstr/>
      </vt:variant>
      <vt:variant>
        <vt:lpwstr>_Toc94522049</vt:lpwstr>
      </vt:variant>
      <vt:variant>
        <vt:i4>1638458</vt:i4>
      </vt:variant>
      <vt:variant>
        <vt:i4>2</vt:i4>
      </vt:variant>
      <vt:variant>
        <vt:i4>0</vt:i4>
      </vt:variant>
      <vt:variant>
        <vt:i4>5</vt:i4>
      </vt:variant>
      <vt:variant>
        <vt:lpwstr/>
      </vt:variant>
      <vt:variant>
        <vt:lpwstr>_Toc94522048</vt:lpwstr>
      </vt:variant>
      <vt:variant>
        <vt:i4>1441808</vt:i4>
      </vt:variant>
      <vt:variant>
        <vt:i4>0</vt:i4>
      </vt:variant>
      <vt:variant>
        <vt:i4>0</vt:i4>
      </vt:variant>
      <vt:variant>
        <vt:i4>5</vt:i4>
      </vt:variant>
      <vt:variant>
        <vt:lpwstr>https://www.stat.gov.rs/sr-Latn/oblasti/nacionalni-racuni/godisnji-nacionalni-racuni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Strategija bezbednosti saobraćaja 2023-2030</dc:title>
  <dc:creator>milan.tesic@abs.gov.rs</dc:creator>
  <cp:lastModifiedBy>Jovan Stojanović</cp:lastModifiedBy>
  <cp:revision>2</cp:revision>
  <cp:lastPrinted>2023-07-04T11:39:00Z</cp:lastPrinted>
  <dcterms:created xsi:type="dcterms:W3CDTF">2023-09-29T11:19:00Z</dcterms:created>
  <dcterms:modified xsi:type="dcterms:W3CDTF">2023-09-29T11:19:00Z</dcterms:modified>
</cp:coreProperties>
</file>